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5265" w14:paraId="16d5265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253517">
        <w:rPr>
          <w:rFonts w:hAnsi="Times New Roman" w:ascii="Times New Roman"/>
          <w:szCs w:val="24"/>
          <w:lang w:val="hr-HR"/>
        </w:rPr>
        <w:t>I</w:t>
      </w:r>
      <w:r w:rsidR="00253517">
        <w:rPr>
          <w:rFonts w:hAnsi="Times New Roman" w:ascii="Times New Roman"/>
          <w:szCs w:val="24"/>
          <w:lang w:val="hr-HR"/>
        </w:rPr>
        <w:tab/>
      </w:r>
      <w:r w:rsidR="00253517">
        <w:rPr>
          <w:rFonts w:hAnsi="Times New Roman" w:ascii="Times New Roman"/>
          <w:szCs w:val="24"/>
          <w:lang w:val="hr-HR"/>
        </w:rPr>
        <w:tab/>
      </w:r>
      <w:r w:rsidR="00253517">
        <w:rPr>
          <w:rFonts w:hAnsi="Times New Roman" w:ascii="Times New Roman"/>
          <w:szCs w:val="24"/>
          <w:lang w:val="hr-HR"/>
        </w:rPr>
        <w:tab/>
      </w:r>
      <w:r w:rsidR="00253517">
        <w:rPr>
          <w:rFonts w:hAnsi="Times New Roman" w:ascii="Times New Roman"/>
          <w:szCs w:val="24"/>
          <w:lang w:val="hr-HR"/>
        </w:rPr>
        <w:tab/>
      </w:r>
      <w:r w:rsidR="00253517">
        <w:rPr>
          <w:rFonts w:hAnsi="Times New Roman" w:ascii="Times New Roman"/>
          <w:szCs w:val="24"/>
          <w:lang w:val="hr-HR"/>
        </w:rPr>
        <w:tab/>
      </w:r>
      <w:r w:rsidR="00253517">
        <w:rPr>
          <w:rFonts w:hAnsi="Times New Roman" w:ascii="Times New Roman"/>
          <w:szCs w:val="24"/>
          <w:lang w:val="hr-HR"/>
        </w:rPr>
        <w:tab/>
        <w:t xml:space="preserve">           67. St-1652/11</w:t>
      </w:r>
      <w:r w:rsidR="00E42A18">
        <w:rPr>
          <w:rFonts w:hAnsi="Times New Roman" w:ascii="Times New Roman"/>
          <w:szCs w:val="24"/>
          <w:lang w:val="hr-HR"/>
        </w:rPr>
        <w:t>-119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C439B9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C439B9">
        <w:rPr>
          <w:rFonts w:hAnsi="Times New Roman" w:ascii="Times New Roman"/>
          <w:szCs w:val="24"/>
          <w:lang w:val="hr-HR"/>
        </w:rPr>
        <w:t xml:space="preserve">TRGOVAČKI SUD U ZAGREBU, po sucu Gordanu Zubaku, u stečajnom postupku nad dužnikom </w:t>
      </w:r>
      <w:r w:rsidR="00253517" w:rsidRPr="00253517">
        <w:rPr>
          <w:rFonts w:hAnsi="Times New Roman" w:ascii="Times New Roman"/>
          <w:bCs/>
          <w:szCs w:val="24"/>
          <w:lang w:val="hr-HR"/>
        </w:rPr>
        <w:t>CARPONA GRADEX društvo s ograničenom odgovornošću za graditeljstvo i trgovinu u stečaju, Krapina, Bobovje 52/a</w:t>
      </w:r>
      <w:r w:rsidR="00253517">
        <w:rPr>
          <w:rFonts w:hAnsi="Times New Roman" w:ascii="Times New Roman"/>
          <w:bCs/>
          <w:szCs w:val="24"/>
          <w:lang w:val="hr-HR"/>
        </w:rPr>
        <w:t xml:space="preserve">, OIB: </w:t>
      </w:r>
      <w:r w:rsidR="00253517" w:rsidRPr="00253517">
        <w:rPr>
          <w:rFonts w:hAnsi="Times New Roman" w:ascii="Times New Roman"/>
          <w:bCs/>
          <w:szCs w:val="24"/>
        </w:rPr>
        <w:t>04768484459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253517">
        <w:rPr>
          <w:rFonts w:hAnsi="Times New Roman" w:ascii="Times New Roman"/>
          <w:szCs w:val="24"/>
        </w:rPr>
        <w:t>1. prosinca</w:t>
      </w:r>
      <w:r w:rsidR="005903C1">
        <w:rPr>
          <w:rFonts w:hAnsi="Times New Roman" w:ascii="Times New Roman"/>
          <w:szCs w:val="24"/>
        </w:rPr>
        <w:t xml:space="preserve"> 2017</w:t>
      </w:r>
      <w:r w:rsidR="004D24A3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88544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885449" w:rsidRPr="00885449">
        <w:rPr>
          <w:rFonts w:hAnsi="Times New Roman" w:ascii="Times New Roman"/>
          <w:bCs/>
          <w:szCs w:val="24"/>
          <w:lang w:val="hr-HR"/>
        </w:rPr>
        <w:t xml:space="preserve">CARPONA GRADEX društvo s ograničenom odgovornošću za graditeljstvo i trgovinu u stečaju, Krapina, Bobovje 52/a, OIB: </w:t>
      </w:r>
      <w:r w:rsidR="00885449" w:rsidRPr="00885449">
        <w:rPr>
          <w:rFonts w:hAnsi="Times New Roman" w:ascii="Times New Roman"/>
          <w:bCs/>
          <w:szCs w:val="24"/>
        </w:rPr>
        <w:t>04768484459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</w:t>
      </w:r>
      <w:r w:rsidR="00C439B9">
        <w:rPr>
          <w:rFonts w:hAnsi="Times New Roman" w:ascii="Times New Roman"/>
          <w:szCs w:val="24"/>
          <w:lang w:val="hr-HR"/>
        </w:rPr>
        <w:t>upisane u zemljišnim knjigama Općinskog suda u Za</w:t>
      </w:r>
      <w:r w:rsidR="00885449">
        <w:rPr>
          <w:rFonts w:hAnsi="Times New Roman" w:ascii="Times New Roman"/>
          <w:szCs w:val="24"/>
          <w:lang w:val="hr-HR"/>
        </w:rPr>
        <w:t>dru</w:t>
      </w:r>
      <w:r w:rsidR="00C439B9">
        <w:rPr>
          <w:rFonts w:hAnsi="Times New Roman" w:ascii="Times New Roman"/>
          <w:szCs w:val="24"/>
          <w:lang w:val="hr-HR"/>
        </w:rPr>
        <w:t xml:space="preserve">, zemljišnoknjižni odjel </w:t>
      </w:r>
      <w:r w:rsidR="00885449">
        <w:rPr>
          <w:rFonts w:hAnsi="Times New Roman" w:ascii="Times New Roman"/>
          <w:szCs w:val="24"/>
          <w:lang w:val="hr-HR"/>
        </w:rPr>
        <w:t>Pag i to u zk. ul 1835, k.o. Povljana, k.č.br. 1935</w:t>
      </w:r>
      <w:r w:rsidR="00C439B9">
        <w:rPr>
          <w:rFonts w:hAnsi="Times New Roman" w:ascii="Times New Roman"/>
          <w:szCs w:val="24"/>
          <w:lang w:val="hr-HR"/>
        </w:rPr>
        <w:t xml:space="preserve">/5 u naravi </w:t>
      </w:r>
      <w:r w:rsidR="00885449">
        <w:rPr>
          <w:rFonts w:hAnsi="Times New Roman" w:ascii="Times New Roman"/>
          <w:szCs w:val="24"/>
          <w:lang w:val="hr-HR"/>
        </w:rPr>
        <w:t>pašnjak Dubrovnik, površine 269m2.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885449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885449">
        <w:rPr>
          <w:rFonts w:hAnsi="Times New Roman" w:ascii="Times New Roman"/>
          <w:szCs w:val="24"/>
          <w:lang w:val="hr-HR"/>
        </w:rPr>
        <w:t>Općinskog suda u Zadru, zemljišnoknjižni odjel Pag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</w:t>
      </w:r>
      <w:r w:rsidR="00892A30">
        <w:rPr>
          <w:rFonts w:hAnsi="Times New Roman" w:ascii="Times New Roman"/>
          <w:szCs w:val="24"/>
        </w:rPr>
        <w:t>otvoren je stečaj</w:t>
      </w:r>
      <w:r w:rsidR="00277E6B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</w:t>
      </w:r>
      <w:r w:rsidR="009C1B63">
        <w:rPr>
          <w:rFonts w:hAnsi="Times New Roman" w:ascii="Times New Roman"/>
          <w:szCs w:val="24"/>
        </w:rPr>
        <w:t>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885449">
        <w:rPr>
          <w:rFonts w:hAnsi="Times New Roman" w:ascii="Times New Roman"/>
          <w:szCs w:val="24"/>
        </w:rPr>
        <w:t>1. prosinca 2017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42A18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</w:p>
    <w:p w:rsidRDefault="00E42A18" w:rsidP="008E1697" w:rsidR="00E42A18">
      <w:pPr>
        <w:jc w:val="both"/>
        <w:rPr>
          <w:rFonts w:hAnsi="Times New Roman" w:ascii="Times New Roman"/>
          <w:szCs w:val="24"/>
        </w:rPr>
      </w:pPr>
    </w:p>
    <w:p w:rsidRDefault="00E42A18" w:rsidP="008E1697" w:rsidR="00E42A18" w:rsidRPr="003A7FBB">
      <w:pPr>
        <w:jc w:val="both"/>
        <w:rPr>
          <w:rFonts w:hAnsi="Times New Roman" w:ascii="Times New Roman"/>
          <w:szCs w:val="24"/>
        </w:rPr>
      </w:pPr>
    </w:p>
    <w:p w:rsidRDefault="00E42A18" w:rsidP="00BA7734" w:rsidR="00E42A18" w:rsidRPr="00E42A18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E42A18">
        <w:rPr>
          <w:rFonts w:hAnsi="Times New Roman" w:ascii="Times New Roman"/>
          <w:szCs w:val="24"/>
        </w:rPr>
        <w:t>Za točnost o</w:t>
      </w:r>
      <w:r>
        <w:rPr>
          <w:rFonts w:hAnsi="Times New Roman" w:ascii="Times New Roman"/>
          <w:szCs w:val="24"/>
        </w:rPr>
        <w:t>tpravka – ovlašteni službenik:</w:t>
      </w:r>
    </w:p>
    <w:p w:rsidRDefault="00E42A18" w:rsidP="00BA7734" w:rsidR="00E42A18" w:rsidRPr="00BA7734">
      <w:pPr>
        <w:tabs>
          <w:tab w:pos="5134" w:val="left"/>
        </w:tabs>
        <w:jc w:val="center"/>
        <w:rPr>
          <w:szCs w:val="24"/>
        </w:rPr>
      </w:pPr>
      <w:r w:rsidRPr="00E42A18">
        <w:rPr>
          <w:rFonts w:hAnsi="Times New Roman" w:ascii="Times New Roman"/>
          <w:szCs w:val="24"/>
        </w:rPr>
        <w:tab/>
        <w:t>Katica Franjić</w:t>
      </w: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E42A18" w:rsidRPr="00E42A18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F70EA6">
      <w:rPr>
        <w:rFonts w:hAnsi="Times New Roman" w:ascii="Times New Roman"/>
      </w:rPr>
      <w:t>1652</w:t>
    </w:r>
    <w:r w:rsidR="00885449">
      <w:rPr>
        <w:rFonts w:hAnsi="Times New Roman" w:ascii="Times New Roman"/>
      </w:rPr>
      <w:t>/11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3517"/>
    <w:rsid w:val="0025441F"/>
    <w:rsid w:val="002558D3"/>
    <w:rsid w:val="00256D14"/>
    <w:rsid w:val="002663B6"/>
    <w:rsid w:val="002702AA"/>
    <w:rsid w:val="00272586"/>
    <w:rsid w:val="00272871"/>
    <w:rsid w:val="00277E6B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03C1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5449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BD0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39B9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2A18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0EA6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St-1652/2011</izvorni_sadrzaj>
    <derivirana_varijabla naziv="DomainObject.Predmet.OznakaBroj_1">St-1652/2011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CARPONA-GRADEX d.o.o.</izvorni_sadrzaj>
    <derivirana_varijabla naziv="DomainObject.Predmet.ProtustrankaFormated_1">  CARPONA-GRADEX d.o.o.</derivirana_varijabla>
  </DomainObject.Predmet.ProtustrankaFormated>
  <DomainObject.Predmet.ProtustrankaFormatedOIB>
    <izvorni_sadrzaj>  CARPONA-GRADEX d.o.o., OIB 04768484459</izvorni_sadrzaj>
    <derivirana_varijabla naziv="DomainObject.Predmet.ProtustrankaFormatedOIB_1">  CARPONA-GRADEX d.o.o., OIB 04768484459</derivirana_varijabla>
  </DomainObject.Predmet.ProtustrankaFormatedOIB>
  <DomainObject.Predmet.ProtustrankaFormatedWithAdress>
    <izvorni_sadrzaj> CARPONA-GRADEX d.o.o., BOBOVJE 52a, Bobovje</izvorni_sadrzaj>
    <derivirana_varijabla naziv="DomainObject.Predmet.ProtustrankaFormatedWithAdress_1"> CARPONA-GRADEX d.o.o., BOBOVJE 52a, Bobovje</derivirana_varijabla>
  </DomainObject.Predmet.ProtustrankaFormatedWithAdress>
  <DomainObject.Predmet.ProtustrankaFormatedWithAdressOIB>
    <izvorni_sadrzaj> CARPONA-GRADEX d.o.o., OIB 04768484459, BOBOVJE 52a, Bobovje</izvorni_sadrzaj>
    <derivirana_varijabla naziv="DomainObject.Predmet.ProtustrankaFormatedWithAdressOIB_1"> CARPONA-GRADEX d.o.o., OIB 04768484459, BOBOVJE 52a, Bobovje</derivirana_varijabla>
  </DomainObject.Predmet.ProtustrankaFormatedWithAdressOIB>
  <DomainObject.Predmet.ProtustrankaWithAdress>
    <izvorni_sadrzaj>CARPONA-GRADEX d.o.o. BOBOVJE 52a, Bobovje</izvorni_sadrzaj>
    <derivirana_varijabla naziv="DomainObject.Predmet.ProtustrankaWithAdress_1">CARPONA-GRADEX d.o.o. BOBOVJE 52a, Bobovje</derivirana_varijabla>
  </DomainObject.Predmet.ProtustrankaWithAdress>
  <DomainObject.Predmet.ProtustrankaWithAdressOIB>
    <izvorni_sadrzaj>CARPONA-GRADEX d.o.o., OIB 04768484459, BOBOVJE 52a, Bobovje</izvorni_sadrzaj>
    <derivirana_varijabla naziv="DomainObject.Predmet.ProtustrankaWithAdressOIB_1">CARPONA-GRADEX d.o.o., OIB 04768484459, BOBOVJE 52a, Bobovje</derivirana_varijabla>
  </DomainObject.Predmet.ProtustrankaWithAdressOIB>
  <DomainObject.Predmet.ProtustrankaNazivFormated>
    <izvorni_sadrzaj>CARPONA-GRADEX d.o.o.</izvorni_sadrzaj>
    <derivirana_varijabla naziv="DomainObject.Predmet.ProtustrankaNazivFormated_1">CARPONA-GRADEX d.o.o.</derivirana_varijabla>
  </DomainObject.Predmet.ProtustrankaNazivFormated>
  <DomainObject.Predmet.ProtustrankaNazivFormatedOIB>
    <izvorni_sadrzaj>CARPONA-GRADEX d.o.o., OIB 04768484459</izvorni_sadrzaj>
    <derivirana_varijabla naziv="DomainObject.Predmet.ProtustrankaNazivFormatedOIB_1">CARPONA-GRADEX d.o.o., OIB 04768484459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 MINISTARSTVO FINANCIJA, POREZNA UPRAVA, PODRUČNI URED KRAPINA zastupanog po punomoćniku ŽUPANIJSKO DRŽAVNO ODVJETNIŠTVO U ZAGREBU; Dubravko Pogorilić, vl. POGORILIĆ PROMET; BRANKO MAHNET</izvorni_sadrzaj>
    <derivirana_varijabla naziv="DomainObject.Predmet.StrankaFormated_1">  REPUBLIKA HRVATSKA,  MINISTARSTVO FINANCIJA, POREZNA UPRAVA, PODRUČNI URED KRAPINA zastupanog po punomoćniku ŽUPANIJSKO DRŽAVNO ODVJETNIŠTVO U ZAGREBU; Dubravko Pogorilić, vl. POGORILIĆ PROMET; BRANKO MAHNET</derivirana_varijabla>
  </DomainObject.Predmet.StrankaFormated>
  <DomainObject.Predmet.StrankaFormatedOIB>
    <izvorni_sadrzaj>  REPUBLIKA HRVATSKA,  MINISTARSTVO FINANCIJA, POREZNA UPRAVA, PODRUČNI URED KRAPINA, OIB 18683136487 zastupanog po punomoćniku ŽUPANIJSKO DRŽAVNO ODVJETNIŠTVO U ZAGREBU; Dubravko Pogorilić, vl. POGORILIĆ PROMET; BRANKO MAHNET</izvorni_sadrzaj>
    <derivirana_varijabla naziv="DomainObject.Predmet.StrankaFormatedOIB_1">  REPUBLIKA HRVATSKA,  MINISTARSTVO FINANCIJA, POREZNA UPRAVA, PODRUČNI URED KRAPINA, OIB 18683136487 zastupanog po punomoćniku ŽUPANIJSKO DRŽAVNO ODVJETNIŠTVO U ZAGREBU; Dubravko Pogorilić, vl. POGORILIĆ PROMET; BRANKO MAHNET</derivirana_varijabla>
  </DomainObject.Predmet.StrankaFormatedOIB>
  <DomainObject.Predmet.StrankaFormatedWithAdress>
    <izvorni_sadrzaj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_1"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derivirana_varijabla>
  </DomainObject.Predmet.StrankaFormatedWithAdress>
  <DomainObject.Predmet.StrankaFormatedWithAdressOIB>
    <izvorni_sadrzaj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OIB_1"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derivirana_varijabla>
  </DomainObject.Predmet.StrankaFormatedWithAdressOIB>
  <DomainObject.Predmet.StrankaWithAdress>
    <izvorni_sadrzaj>REPUBLIKA HRVATSKA,  MINISTARSTVO FINANCIJA, POREZNA UPRAVA, PODRUČNI URED KRAPINA I.Rendića 5,49000 Krapina,Dubravko Pogorilić, vl. POGORILIĆ PROMET Put Sv. Nikole 1,23249 Povljana,BRANKO MAHNET </izvorni_sadrzaj>
    <derivirana_varijabla naziv="DomainObject.Predmet.StrankaWithAdress_1">REPUBLIKA HRVATSKA,  MINISTARSTVO FINANCIJA, POREZNA UPRAVA, PODRUČNI URED KRAPINA I.Rendića 5,49000 Krapina,Dubravko Pogorilić, vl. POGORILIĆ PROMET Put Sv. Nikole 1,23249 Povljana,BRANKO MAHNET </derivirana_varijabla>
  </DomainObject.Predmet.StrankaWithAdress>
  <DomainObject.Predmet.StrankaWithAdressOIB>
    <izvorni_sadrzaj>REPUBLIKA HRVATSKA,  MINISTARSTVO FINANCIJA, POREZNA UPRAVA, PODRUČNI URED KRAPINA, OIB 18683136487, I.Rendića 5,49000 Krapina,Dubravko Pogorilić, vl. POGORILIĆ PROMET, Put Sv. Nikole 1,23249 Povljana,BRANKO MAHNET</izvorni_sadrzaj>
    <derivirana_varijabla naziv="DomainObject.Predmet.StrankaWithAdressOIB_1">REPUBLIKA HRVATSKA,  MINISTARSTVO FINANCIJA, POREZNA UPRAVA, PODRUČNI URED KRAPINA, OIB 18683136487, I.Rendića 5,49000 Krapina,Dubravko Pogorilić, vl. POGORILIĆ PROMET, Put Sv. Nikole 1,23249 Povljana,BRANKO MAHNET</derivirana_varijabla>
  </DomainObject.Predmet.StrankaWithAdressOIB>
  <DomainObject.Predmet.StrankaNazivFormated>
    <izvorni_sadrzaj>REPUBLIKA HRVATSKA,  MINISTARSTVO FINANCIJA, POREZNA UPRAVA, PODRUČNI URED KRAPINA,Dubravko Pogorilić, vl. POGORILIĆ PROMET,BRANKO MAHNET</izvorni_sadrzaj>
    <derivirana_varijabla naziv="DomainObject.Predmet.StrankaNazivFormated_1">REPUBLIKA HRVATSKA,  MINISTARSTVO FINANCIJA, POREZNA UPRAVA, PODRUČNI URED KRAPINA,Dubravko Pogorilić, vl. POGORILIĆ PROMET,BRANKO MAHNET</derivirana_varijabla>
  </DomainObject.Predmet.StrankaNazivFormated>
  <DomainObject.Predmet.StrankaNazivFormatedOIB>
    <izvorni_sadrzaj>REPUBLIKA HRVATSKA,  MINISTARSTVO FINANCIJA, POREZNA UPRAVA, PODRUČNI URED KRAPINA, OIB 18683136487,Dubravko Pogorilić, vl. POGORILIĆ PROMET,BRANKO MAHNET</izvorni_sadrzaj>
    <derivirana_varijabla naziv="DomainObject.Predmet.StrankaNazivFormatedOIB_1">REPUBLIKA HRVATSKA,  MINISTARSTVO FINANCIJA, POREZNA UPRAVA, PODRUČNI URED KRAPINA, OIB 18683136487,Dubravko Pogorilić, vl. POGORILIĆ PROMET,BRANKO MAHNET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2787947.15</izvorni_sadrzaj>
    <derivirana_varijabla naziv="DomainObject.Predmet.TrenutnaVrijednost_1">2787947.15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  MINISTARSTVO FINANCIJA, POREZNA UPRAVA, PODRUČNI URED KRAPINA zastupanog po punomoćniku ŽUPANIJSKO DRŽAVNO ODVJETNIŠTVO U ZAGREBU</item>
      <item>Dubravko Pogorilić, vl. POGORILIĆ PROMET</item>
      <item>BRANKO MAHNET</item>
    </izvorni_sadrzaj>
    <derivirana_varijabla naziv="DomainObject.Predmet.StrankaListFormated_1">
      <item>REPUBLIKA HRVATSKA,  MINISTARSTVO FINANCIJA, POREZNA UPRAVA, PODRUČNI URED KRAPINA zastupanog po punomoćniku ŽUPANIJSKO DRŽAVNO ODVJETNIŠTVO U ZAGREBU</item>
      <item>Dubravko Pogorilić, vl. POGORILIĆ PROMET</item>
      <item>BRANKO MAHNET</item>
    </derivirana_varijabla>
  </DomainObject.Predmet.StrankaListFormated>
  <DomainObject.Predmet.StrankaListFormatedOIB>
    <izvorni_sadrzaj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izvorni_sadrzaj>
    <derivirana_varijabla naziv="DomainObject.Predmet.StrankaListFormatedOIB_1"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derivirana_varijabla>
  </DomainObject.Predmet.StrankaListFormatedOIB>
  <DomainObject.Predmet.StrankaListFormatedWithAdress>
    <izvorni_sadrzaj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_1"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>
  <DomainObject.Predmet.StrankaListFormatedWithAdressOIB>
    <izvorni_sadrzaj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OIB_1"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OIB>
  <DomainObject.Predmet.StrankaListNazivFormated>
    <izvorni_sadrzaj>
      <item>REPUBLIKA HRVATSKA,  MINISTARSTVO FINANCIJA, POREZNA UPRAVA, PODRUČNI URED KRAPINA</item>
      <item>Dubravko Pogorilić, vl. POGORILIĆ PROMET</item>
      <item>BRANKO MAHNET</item>
    </izvorni_sadrzaj>
    <derivirana_varijabla naziv="DomainObject.Predmet.StrankaListNazivFormated_1">
      <item>REPUBLIKA HRVATSKA,  MINISTARSTVO FINANCIJA, POREZNA UPRAVA, PODRUČNI URED KRAPINA</item>
      <item>Dubravko Pogorilić, vl. POGORILIĆ PROMET</item>
      <item>BRANKO MAHNET</item>
    </derivirana_varijabla>
  </DomainObject.Predmet.StrankaListNazivFormated>
  <DomainObject.Predmet.StrankaListNazivFormatedOIB>
    <izvorni_sadrzaj>
      <item>REPUBLIKA HRVATSKA,  MINISTARSTVO FINANCIJA, POREZNA UPRAVA, PODRUČNI URED KRAPINA, OIB 18683136487</item>
      <item>Dubravko Pogorilić, vl. POGORILIĆ PROMET</item>
      <item>BRANKO MAHNET</item>
    </izvorni_sadrzaj>
    <derivirana_varijabla naziv="DomainObject.Predmet.StrankaListNazivFormatedOIB_1">
      <item>REPUBLIKA HRVATSKA,  MINISTARSTVO FINANCIJA, POREZNA UPRAVA, PODRUČNI URED KRAPINA, OIB 18683136487</item>
      <item>Dubravko Pogorilić, vl. POGORILIĆ PROMET</item>
      <item>BRANKO MAHNET</item>
    </derivirana_varijabla>
  </DomainObject.Predmet.StrankaListNazivFormatedOIB>
  <DomainObject.Predmet.ProtuStrankaListFormated>
    <izvorni_sadrzaj>
      <item>CARPONA-GRADEX d.o.o.</item>
    </izvorni_sadrzaj>
    <derivirana_varijabla naziv="DomainObject.Predmet.ProtuStrankaListFormated_1">
      <item>CARPONA-GRADEX d.o.o.</item>
    </derivirana_varijabla>
  </DomainObject.Predmet.ProtuStrankaListFormated>
  <DomainObject.Predmet.ProtuStrankaListFormatedOIB>
    <izvorni_sadrzaj>
      <item>CARPONA-GRADEX d.o.o., OIB 04768484459</item>
    </izvorni_sadrzaj>
    <derivirana_varijabla naziv="DomainObject.Predmet.ProtuStrankaListFormatedOIB_1">
      <item>CARPONA-GRADEX d.o.o., OIB 04768484459</item>
    </derivirana_varijabla>
  </DomainObject.Predmet.ProtuStrankaListFormatedOIB>
  <DomainObject.Predmet.ProtuStrankaListFormatedWithAdress>
    <izvorni_sadrzaj>
      <item>CARPONA-GRADEX d.o.o., BOBOVJE 52a, Bobovje</item>
    </izvorni_sadrzaj>
    <derivirana_varijabla naziv="DomainObject.Predmet.ProtuStrankaListFormatedWithAdress_1">
      <item>CARPONA-GRADEX d.o.o., BOBOVJE 52a, Bobovje</item>
    </derivirana_varijabla>
  </DomainObject.Predmet.ProtuStrankaListFormatedWithAdress>
  <DomainObject.Predmet.ProtuStrankaListFormatedWithAdressOIB>
    <izvorni_sadrzaj>
      <item>CARPONA-GRADEX d.o.o., OIB 04768484459, BOBOVJE 52a, Bobovje</item>
    </izvorni_sadrzaj>
    <derivirana_varijabla naziv="DomainObject.Predmet.ProtuStrankaListFormatedWithAdressOIB_1">
      <item>CARPONA-GRADEX d.o.o., OIB 04768484459, BOBOVJE 52a, Bobovje</item>
    </derivirana_varijabla>
  </DomainObject.Predmet.ProtuStrankaListFormatedWithAdressOIB>
  <DomainObject.Predmet.ProtuStrankaListNazivFormated>
    <izvorni_sadrzaj>
      <item>CARPONA-GRADEX d.o.o.</item>
    </izvorni_sadrzaj>
    <derivirana_varijabla naziv="DomainObject.Predmet.ProtuStrankaListNazivFormated_1">
      <item>CARPONA-GRADEX d.o.o.</item>
    </derivirana_varijabla>
  </DomainObject.Predmet.ProtuStrankaListNazivFormated>
  <DomainObject.Predmet.ProtuStrankaListNazivFormatedOIB>
    <izvorni_sadrzaj>
      <item>CARPONA-GRADEX d.o.o., OIB 04768484459</item>
    </izvorni_sadrzaj>
    <derivirana_varijabla naziv="DomainObject.Predmet.ProtuStrankaListNazivFormatedOIB_1">
      <item>CARPONA-GRADEX d.o.o., OIB 04768484459</item>
    </derivirana_varijabla>
  </DomainObject.Predmet.ProtuStrankaListNazivFormatedOIB>
  <DomainObject.Predmet.OstaliListFormated>
    <izvorni_sadrzaj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izvorni_sadrzaj>
    <derivirana_varijabla naziv="DomainObject.Predmet.OstaliListFormated_1"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derivirana_varijabla>
  </DomainObject.Predmet.OstaliListFormated>
  <DomainObject.Predmet.OstaliListFormatedOIB>
    <izvorni_sadrzaj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izvorni_sadrzaj>
    <derivirana_varijabla naziv="DomainObject.Predmet.OstaliListFormatedOIB_1"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derivirana_varijabla>
  </DomainObject.Predmet.OstaliListFormatedOIB>
  <DomainObject.Predmet.OstaliListFormatedWithAdress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izvorni_sadrzaj>
    <derivirana_varijabla naziv="DomainObject.Predmet.OstaliListFormatedWithAdress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izvorni_sadrzaj>
    <derivirana_varijabla naziv="DomainObject.Predmet.OstaliListFormatedWithAdressOIB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derivirana_varijabla>
  </DomainObject.Predmet.OstaliListFormatedWithAdressOIB>
  <DomainObject.Predmet.OstaliListNazivFormated>
    <izvorni_sadrzaj>
      <item>ŽUPANIJSKO DRŽAVNO ODVJETNIŠTVO U ZAGREBU</item>
      <item>ZZ Ivan Orehovec</item>
      <item>Davor Petera</item>
      <item>Dubravko Pogorilić, vl. POGORILIĆ PROMET</item>
    </izvorni_sadrzaj>
    <derivirana_varijabla naziv="DomainObject.Predmet.OstaliListNazivFormated_1">
      <item>ŽUPANIJSKO DRŽAVNO ODVJETNIŠTVO U ZAGREBU</item>
      <item>ZZ Ivan Orehovec</item>
      <item>Davor Petera</item>
      <item>Dubravko Pogorilić, vl. POGORILIĆ PROMET</item>
    </derivirana_varijabla>
  </DomainObject.Predmet.OstaliListNazivFormated>
  <DomainObject.Predmet.OstaliListNazivFormatedOIB>
    <izvorni_sadrzaj>
      <item>ŽUPANIJSKO DRŽAVNO ODVJETNIŠTVO U ZAGREBU</item>
      <item>ZZ Ivan Orehovec</item>
      <item>Davor Petera, OIB 90695323330</item>
      <item>Dubravko Pogorilić, vl. POGORILIĆ PROMET</item>
    </izvorni_sadrzaj>
    <derivirana_varijabla naziv="DomainObject.Predmet.OstaliListNazivFormatedOIB_1">
      <item>ŽUPANIJSKO DRŽAVNO ODVJETNIŠTVO U ZAGREBU</item>
      <item>ZZ Ivan Orehovec</item>
      <item>Davor Petera, OIB 90695323330</item>
      <item>Dubravko Pogorilić, vl. POGORILIĆ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Pogorilić, vl. POGORILIĆ PROMET i dr.</izvorni_sadrzaj>
    <derivirana_varijabla naziv="DomainObject.Predmet.StrankaIDrugi_1">Dubravko Pogorilić, vl. POGORILIĆ PROMET i dr.</derivirana_varijabla>
  </DomainObject.Predmet.StrankaIDrugi>
  <DomainObject.Predmet.ProtustrankaIDrugi>
    <izvorni_sadrzaj>CARPONA-GRADEX d.o.o.</izvorni_sadrzaj>
    <derivirana_varijabla naziv="DomainObject.Predmet.ProtustrankaIDrugi_1">CARPONA-GRADEX d.o.o.</derivirana_varijabla>
  </DomainObject.Predmet.ProtustrankaIDrugi>
  <DomainObject.Predmet.StrankaIDrugiAdressOIB>
    <izvorni_sadrzaj>Dubravko Pogorilić, vl. POGORILIĆ PROMET, Put Sv. Nikole 1, 23249 Povljana i dr.</izvorni_sadrzaj>
    <derivirana_varijabla naziv="DomainObject.Predmet.StrankaIDrugiAdressOIB_1">Dubravko Pogorilić, vl. POGORILIĆ PROMET, Put Sv. Nikole 1, 23249 Povljana i dr.</derivirana_varijabla>
  </DomainObject.Predmet.StrankaIDrugiAdressOIB>
  <DomainObject.Predmet.ProtustrankaIDrugiAdressOIB>
    <izvorni_sadrzaj>CARPONA-GRADEX d.o.o., OIB 04768484459, BOBOVJE 52a, Bobovje</izvorni_sadrzaj>
    <derivirana_varijabla naziv="DomainObject.Predmet.ProtustrankaIDrugiAdressOIB_1">CARPONA-GRADEX d.o.o., OIB 04768484459, BOBOVJE 52a, Bobovje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izvorni_sadrzaj>
    <derivirana_varijabla naziv="DomainObject.Predmet.SudioniciListNaziv_1"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derivirana_varijabla>
  </DomainObject.Predmet.SudioniciListNaziv>
  <DomainObject.Predmet.SudioniciListAdressOIB>
    <izvorni_sadrzaj>
      <item>CARPONA-GRADEX d.o.o., OIB 04768484459, BOBOVJE 52a,Bobovje</item>
      <item>ŽUPANIJSKO DRŽAVNO ODVJETNIŠTVO U ZAGREBU</item>
      <item>REPUBLIKA HRVATSKA,  MINISTARSTVO FINANCIJA, POREZNA UPRAVA, PODRUČNI URED KRAPINA, OIB 18683136487, I.Rendića 5,49000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izvorni_sadrzaj>
    <derivirana_varijabla naziv="DomainObject.Predmet.SudioniciListAdressOIB_1">
      <item>CARPONA-GRADEX d.o.o., OIB 04768484459, BOBOVJE 52a,Bobovje</item>
      <item>ŽUPANIJSKO DRŽAVNO ODVJETNIŠTVO U ZAGREBU</item>
      <item>REPUBLIKA HRVATSKA,  MINISTARSTVO FINANCIJA, POREZNA UPRAVA, PODRUČNI URED KRAPINA, OIB 18683136487, I.Rendića 5,49000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04768484459</item>
      <item>, OIB null</item>
      <item>, OIB 18683136487</item>
      <item>, OIB null</item>
      <item>, OIB 90695323330</item>
      <item>, OIB null</item>
      <item>, OIB null</item>
      <item>, OIB null</item>
    </izvorni_sadrzaj>
    <derivirana_varijabla naziv="DomainObject.Predmet.SudioniciListNazivOIB_1">
      <item>, OIB 04768484459</item>
      <item>, OIB null</item>
      <item>, OIB 18683136487</item>
      <item>, OIB null</item>
      <item>, OIB 90695323330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1895</properties:Characters>
  <properties:Lines>84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2017-12-01T10:56:00Z</dcterms:created>
  <dc:creator>stecaj</dc:creator>
  <cp:lastModifiedBy>Katica Franjić</cp:lastModifiedBy>
  <cp:lastPrinted>2017-12-01T12:08:00Z</cp:lastPrinted>
  <dcterms:modified xmlns:xsi="http://www.w3.org/2001/XMLSchema-instance" xsi:type="dcterms:W3CDTF">2017-12-01T12:08:00Z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