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3617" w14:paraId="56b3617" w:rsidRDefault="00994CB8" w:rsidP="00BD1AA7" w:rsidR="00BD1AA7">
      <w:pPr>
        <w15:collapsed w:val="false"/>
      </w:pPr>
      <w:bookmarkStart w:name="_GoBack" w:id="0"/>
      <w:bookmarkEnd w:id="0"/>
      <w:r>
        <w:t xml:space="preserve">              </w:t>
      </w:r>
      <w:r w:rsidR="00CA0AA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9B0425">
        <w:t xml:space="preserve">a Osijek, </w:t>
      </w:r>
      <w:r w:rsidR="00064FF2">
        <w:t xml:space="preserve">OIB: 85821130368, Osijek, L. </w:t>
      </w:r>
      <w:proofErr w:type="spellStart"/>
      <w:r w:rsidR="00064FF2">
        <w:t>Jagera</w:t>
      </w:r>
      <w:proofErr w:type="spellEnd"/>
      <w:r w:rsidR="00064FF2">
        <w:t xml:space="preserve"> 3,</w:t>
      </w:r>
      <w:r>
        <w:t xml:space="preserve"> </w:t>
      </w:r>
      <w:r w:rsidR="00064FF2">
        <w:t xml:space="preserve">za </w:t>
      </w:r>
      <w:r w:rsidR="009A5916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proofErr w:type="spellStart"/>
      <w:r w:rsidR="00572BC1">
        <w:t>Daisy</w:t>
      </w:r>
      <w:proofErr w:type="spellEnd"/>
      <w:r w:rsidR="00572BC1">
        <w:t xml:space="preserve">`s </w:t>
      </w:r>
      <w:proofErr w:type="spellStart"/>
      <w:r w:rsidR="00572BC1">
        <w:t>Delights</w:t>
      </w:r>
      <w:proofErr w:type="spellEnd"/>
      <w:r w:rsidR="00572BC1">
        <w:t xml:space="preserve"> jednostavno društvo s ograničenom odgovornošću za trgovinu i usluge, Osijek, Ružina ulica 41, MBS: 030146658, OIB: 38370036531</w:t>
      </w:r>
      <w:r w:rsidR="00064FF2">
        <w:t xml:space="preserve">, </w:t>
      </w:r>
      <w:r w:rsidR="007E3126">
        <w:t>8</w:t>
      </w:r>
      <w:r w:rsidR="00064FF2">
        <w:t xml:space="preserve">. </w:t>
      </w:r>
      <w:r w:rsidR="003B61E3">
        <w:t>studenog</w:t>
      </w:r>
      <w:r w:rsidR="007E3126">
        <w:t>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proofErr w:type="spellStart"/>
      <w:r w:rsidR="00F46265">
        <w:t>Daisy</w:t>
      </w:r>
      <w:proofErr w:type="spellEnd"/>
      <w:r w:rsidR="00F46265">
        <w:t xml:space="preserve">`s </w:t>
      </w:r>
      <w:proofErr w:type="spellStart"/>
      <w:r w:rsidR="00F46265">
        <w:t>Delights</w:t>
      </w:r>
      <w:proofErr w:type="spellEnd"/>
      <w:r w:rsidR="00F46265">
        <w:t xml:space="preserve"> jednostavno društvo s ograničenom odgovornošću za trgovinu i usluge, Osijek, Ružina ulica 41, MBS: 030146658, OIB: 38370036531</w:t>
      </w:r>
      <w: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572BC1">
        <w:t>18</w:t>
      </w:r>
      <w:r w:rsidR="00CE4A24">
        <w:t xml:space="preserve">. </w:t>
      </w:r>
      <w:r w:rsidR="003B61E3">
        <w:t>listopada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DA4FB9">
        <w:t xml:space="preserve">provedbu </w:t>
      </w:r>
      <w:r w:rsidR="00665E74" w:rsidRPr="00665E74">
        <w:t xml:space="preserve">skraćenog stečajnog postupka </w:t>
      </w:r>
      <w:r w:rsidR="00665E74">
        <w:t>Financijske agencije, Regionalnog centra Osijek, Klasa: 110-07</w:t>
      </w:r>
      <w:r w:rsidR="00401554">
        <w:t xml:space="preserve">/17-01/04, </w:t>
      </w:r>
      <w:proofErr w:type="spellStart"/>
      <w:r w:rsidR="00401554">
        <w:t>Ur.broj</w:t>
      </w:r>
      <w:proofErr w:type="spellEnd"/>
      <w:r w:rsidR="00401554">
        <w:t>: 04-06-17-</w:t>
      </w:r>
      <w:r w:rsidR="00572BC1">
        <w:t>5016</w:t>
      </w:r>
      <w:r w:rsidR="00401554">
        <w:t xml:space="preserve"> </w:t>
      </w:r>
      <w:r w:rsidR="00DA4FB9">
        <w:t xml:space="preserve">od </w:t>
      </w:r>
      <w:r w:rsidR="00572BC1">
        <w:t>11</w:t>
      </w:r>
      <w:r w:rsidR="00665E74">
        <w:t xml:space="preserve">. </w:t>
      </w:r>
      <w:r w:rsidR="003B61E3">
        <w:t>listopada</w:t>
      </w:r>
      <w:r w:rsidR="00665E74">
        <w:t xml:space="preserve"> 2017.</w:t>
      </w:r>
      <w:r w:rsidR="003B61E3">
        <w:t xml:space="preserve">  </w:t>
      </w:r>
      <w:r w:rsidR="00665E74">
        <w:t xml:space="preserve">nad stečajnim dužnikom </w:t>
      </w:r>
      <w:proofErr w:type="spellStart"/>
      <w:r w:rsidR="00572BC1">
        <w:t>Daisy</w:t>
      </w:r>
      <w:proofErr w:type="spellEnd"/>
      <w:r w:rsidR="00572BC1">
        <w:t xml:space="preserve">`s </w:t>
      </w:r>
      <w:proofErr w:type="spellStart"/>
      <w:r w:rsidR="00572BC1">
        <w:t>Delights</w:t>
      </w:r>
      <w:proofErr w:type="spellEnd"/>
      <w:r w:rsidR="00572BC1">
        <w:t xml:space="preserve"> jednostavno društvo s ograničenom odgovornošću za trgovinu i usluge, Osijek, Ružina ulica 41, MBS: 030146658, OIB: 38370036531</w:t>
      </w:r>
      <w:r w:rsidR="00665E74">
        <w:t>.</w:t>
      </w:r>
    </w:p>
    <w:p w:rsidRDefault="005C39A5" w:rsidP="00782257" w:rsidR="005C39A5">
      <w:pPr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572BC1">
        <w:t>20</w:t>
      </w:r>
      <w:r w:rsidR="00665E74">
        <w:t xml:space="preserve">. </w:t>
      </w:r>
      <w:r w:rsidR="009A7EE1">
        <w:t>listopada</w:t>
      </w:r>
      <w:r w:rsidR="00665E74">
        <w:t xml:space="preserve"> 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 xml:space="preserve">obu ovlaštenu za zastupanje stečajnog dužnika da u roku od 15 dana od dana objave oglasa podnese sudu javnobilježnički ovjerovljeni </w:t>
      </w:r>
      <w:proofErr w:type="spellStart"/>
      <w:r w:rsidR="00665E74">
        <w:t>prokazni</w:t>
      </w:r>
      <w:proofErr w:type="spellEnd"/>
      <w:r w:rsidR="00665E74">
        <w:t xml:space="preserve"> popis imovine i obveza dužnika na propisanom obrascu</w:t>
      </w:r>
      <w:r>
        <w:t xml:space="preserve"> te također pozvao vjerovnike dužnika da najkasnije u roku od 45 dana od dana objave oglasa predlože </w:t>
      </w:r>
      <w:r>
        <w:lastRenderedPageBreak/>
        <w:t xml:space="preserve">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CC0A9D" w:rsidR="009408AE">
      <w:pPr>
        <w:tabs>
          <w:tab w:pos="2070" w:val="left"/>
        </w:tabs>
        <w:ind w:firstLine="720"/>
        <w:jc w:val="both"/>
      </w:pPr>
      <w:r>
        <w:t xml:space="preserve">Dana </w:t>
      </w:r>
      <w:r w:rsidR="007E3126">
        <w:t>7</w:t>
      </w:r>
      <w:r>
        <w:t xml:space="preserve">. </w:t>
      </w:r>
      <w:r w:rsidR="003B61E3">
        <w:t>studenog</w:t>
      </w:r>
      <w:r>
        <w:t xml:space="preserve"> 2017. zaprimljen je podnesak Županijskog državnog odvjetništva u </w:t>
      </w:r>
      <w:r w:rsidR="009408AE">
        <w:t>Osijeku</w:t>
      </w:r>
      <w:r>
        <w:t>, broj: S-DO-</w:t>
      </w:r>
      <w:r w:rsidR="00572BC1">
        <w:t>138</w:t>
      </w:r>
      <w:r>
        <w:t xml:space="preserve">/2017 od </w:t>
      </w:r>
      <w:r w:rsidR="00572BC1">
        <w:t>6</w:t>
      </w:r>
      <w:r>
        <w:t xml:space="preserve">. </w:t>
      </w:r>
      <w:r w:rsidR="007E3126">
        <w:t>studenoga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Porezne uprave, Područnog ureda </w:t>
      </w:r>
      <w:r w:rsidR="007E3126">
        <w:t>Osijek</w:t>
      </w:r>
      <w:r>
        <w:t>, za otvaranje stečajnog postupka nad predmetnim stečajnim dužn</w:t>
      </w:r>
      <w:r w:rsidR="004946FB">
        <w:t>ikom iz razloga što prema istom</w:t>
      </w:r>
      <w:r w:rsidR="002C7FA5">
        <w:t xml:space="preserve"> ima</w:t>
      </w:r>
      <w:r>
        <w:t xml:space="preserve"> tražbinu u iznosu </w:t>
      </w:r>
      <w:r w:rsidRPr="00B825D9">
        <w:t xml:space="preserve">od </w:t>
      </w:r>
      <w:r w:rsidR="00572BC1">
        <w:t>7.922,43</w:t>
      </w:r>
      <w:r w:rsidR="00B825D9" w:rsidRPr="00B825D9">
        <w:t xml:space="preserve"> kuna</w:t>
      </w:r>
      <w:r w:rsidRPr="00B825D9">
        <w:t xml:space="preserve"> koja se temelji na </w:t>
      </w:r>
      <w:r w:rsidR="00734514">
        <w:t xml:space="preserve">knjigovodstvenom stanju duga na dan 30. listopada 2017. koju dužnik nije namirio. </w:t>
      </w:r>
      <w:r w:rsidRPr="00B825D9">
        <w:t xml:space="preserve"> </w:t>
      </w:r>
      <w:r w:rsidR="00E25900">
        <w:t xml:space="preserve">Također, </w:t>
      </w:r>
      <w:r w:rsidR="00DE571A" w:rsidRPr="00B825D9">
        <w:t>vjerovnik</w:t>
      </w:r>
      <w:r w:rsidR="00E25900">
        <w:t xml:space="preserve"> je</w:t>
      </w:r>
      <w:r w:rsidR="00DE571A" w:rsidRPr="00B825D9">
        <w:t xml:space="preserve"> naveo da </w:t>
      </w:r>
      <w:r w:rsidR="009408AE">
        <w:t xml:space="preserve">kod stečajnog dužnika postoji stečajni razlog zato što u </w:t>
      </w:r>
      <w:r w:rsidR="009408AE" w:rsidRPr="00B825D9">
        <w:t>Očevidnik</w:t>
      </w:r>
      <w:r w:rsidR="009408AE">
        <w:t>u</w:t>
      </w:r>
      <w:r w:rsidR="009408AE" w:rsidRPr="00B825D9">
        <w:t xml:space="preserve"> redoslijed</w:t>
      </w:r>
      <w:r w:rsidR="009408AE">
        <w:t>a</w:t>
      </w:r>
      <w:r w:rsidR="009408AE" w:rsidRPr="00B825D9">
        <w:t xml:space="preserve"> </w:t>
      </w:r>
      <w:r w:rsidR="009408AE">
        <w:t xml:space="preserve">osnova za </w:t>
      </w:r>
      <w:r w:rsidR="009408AE" w:rsidRPr="00B825D9">
        <w:t>plaćanj</w:t>
      </w:r>
      <w:r w:rsidR="009408AE">
        <w:t>e</w:t>
      </w:r>
      <w:r w:rsidR="009408AE" w:rsidRPr="00B825D9">
        <w:t xml:space="preserve"> </w:t>
      </w:r>
      <w:r w:rsidR="009408AE">
        <w:t xml:space="preserve">koja vodi Financijska agencija ima više evidentiranih osnova za plaćanje u razdoblju dužem od 60 dana koje je trebalo bez daljnjeg pristanka dužnika naplatiti s bilo kojeg od njegovih računa, a prema podacima Financijske agencije na dan 27. listopada 2017. isti je u blokadi 136 dana.  </w:t>
      </w:r>
    </w:p>
    <w:p w:rsidRDefault="009408AE" w:rsidP="00CC0A9D" w:rsidR="009408AE">
      <w:pPr>
        <w:tabs>
          <w:tab w:pos="2070" w:val="left"/>
        </w:tabs>
        <w:ind w:firstLine="720"/>
        <w:jc w:val="both"/>
      </w:pPr>
    </w:p>
    <w:p w:rsidRDefault="00B176DA" w:rsidP="009408AE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C65F57">
        <w:rPr>
          <w:bCs/>
        </w:rPr>
        <w:t>8</w:t>
      </w:r>
      <w:r w:rsidR="008041DE">
        <w:rPr>
          <w:bCs/>
        </w:rPr>
        <w:t xml:space="preserve">. </w:t>
      </w:r>
      <w:r w:rsidR="00C65F57">
        <w:rPr>
          <w:bCs/>
        </w:rPr>
        <w:t>studenoga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1A3847" w:rsidP="00B75497" w:rsidR="00B75497">
      <w:pPr>
        <w:pStyle w:val="Naslov2"/>
        <w:rPr>
          <w:b w:val="false"/>
          <w:lang w:val="hr-HR"/>
        </w:rPr>
      </w:pPr>
      <w:r w:rsidRPr="001A3847">
        <w:rPr>
          <w:b w:val="false"/>
          <w:lang w:val="hr-HR"/>
        </w:rPr>
        <w:t xml:space="preserve">Snježana </w:t>
      </w:r>
      <w:proofErr w:type="spellStart"/>
      <w:r w:rsidRPr="001A3847">
        <w:rPr>
          <w:b w:val="false"/>
          <w:lang w:val="hr-HR"/>
        </w:rPr>
        <w:t>Markotić</w:t>
      </w:r>
      <w:proofErr w:type="spellEnd"/>
      <w:r w:rsidRPr="001A3847">
        <w:rPr>
          <w:b w:val="false"/>
          <w:lang w:val="hr-HR"/>
        </w:rPr>
        <w:t xml:space="preserve"> Jurić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75497" w:rsidRPr="001A3847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816F32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C65F57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C65F57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(str. </w:t>
      </w:r>
      <w:r w:rsidR="00C65F57">
        <w:t>5</w:t>
      </w:r>
      <w:r w:rsidR="00F85B39">
        <w:t>-</w:t>
      </w:r>
      <w:r w:rsidR="00C65F57">
        <w:t>7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C65F57">
        <w:t>29</w:t>
      </w:r>
      <w:r>
        <w:t>.</w:t>
      </w:r>
      <w:r w:rsidR="00F85B39">
        <w:t xml:space="preserve"> studenoga</w:t>
      </w:r>
      <w:r>
        <w:t xml:space="preserve"> 2017.</w:t>
      </w: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7063" w:rsidP="004A3868" w:rsidR="00B77063">
      <w:r>
        <w:separator/>
      </w:r>
    </w:p>
  </w:endnote>
  <w:endnote w:id="0" w:type="continuationSeparator">
    <w:p w:rsidRDefault="00B77063" w:rsidP="004A3868" w:rsidR="00B77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7063" w:rsidP="004A3868" w:rsidR="00B77063">
      <w:r>
        <w:separator/>
      </w:r>
    </w:p>
  </w:footnote>
  <w:footnote w:id="0" w:type="continuationSeparator">
    <w:p w:rsidRDefault="00B77063" w:rsidP="004A3868" w:rsidR="00B770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</w:p>
  <w:p w:rsidRDefault="00994CB8" w:rsidP="00994CB8" w:rsidR="004A3868">
    <w:pPr>
      <w:pStyle w:val="Zaglavlje"/>
      <w:jc w:val="right"/>
    </w:pPr>
    <w:r>
      <w:t>Poslovni broj: 19 St-</w:t>
    </w:r>
    <w:r w:rsidR="00572BC1">
      <w:t>1470</w:t>
    </w:r>
    <w:r>
      <w:t>/2017</w:t>
    </w:r>
    <w:r w:rsidR="003B61E3">
      <w:t>-</w:t>
    </w:r>
    <w:r w:rsidR="007E3126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80869"/>
    <w:rsid w:val="00090778"/>
    <w:rsid w:val="000A1E4E"/>
    <w:rsid w:val="000D55E4"/>
    <w:rsid w:val="000D5628"/>
    <w:rsid w:val="000E6E82"/>
    <w:rsid w:val="00137654"/>
    <w:rsid w:val="0014134B"/>
    <w:rsid w:val="0014394E"/>
    <w:rsid w:val="00154A6B"/>
    <w:rsid w:val="001627FB"/>
    <w:rsid w:val="00163169"/>
    <w:rsid w:val="001718AE"/>
    <w:rsid w:val="001867CA"/>
    <w:rsid w:val="00187AF1"/>
    <w:rsid w:val="001A3847"/>
    <w:rsid w:val="001A56DB"/>
    <w:rsid w:val="001B648A"/>
    <w:rsid w:val="001C0CFA"/>
    <w:rsid w:val="001D2166"/>
    <w:rsid w:val="001E7E8C"/>
    <w:rsid w:val="001F3B52"/>
    <w:rsid w:val="0021261F"/>
    <w:rsid w:val="0022414E"/>
    <w:rsid w:val="00242D04"/>
    <w:rsid w:val="00250413"/>
    <w:rsid w:val="002534B4"/>
    <w:rsid w:val="0028334A"/>
    <w:rsid w:val="00287EC6"/>
    <w:rsid w:val="00292D1E"/>
    <w:rsid w:val="002C51D3"/>
    <w:rsid w:val="002C7FA5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61E3"/>
    <w:rsid w:val="003B7AAC"/>
    <w:rsid w:val="003D451A"/>
    <w:rsid w:val="003E6FCE"/>
    <w:rsid w:val="00401554"/>
    <w:rsid w:val="00455C18"/>
    <w:rsid w:val="00456233"/>
    <w:rsid w:val="004636D6"/>
    <w:rsid w:val="00480041"/>
    <w:rsid w:val="0048779D"/>
    <w:rsid w:val="004946FB"/>
    <w:rsid w:val="004A3868"/>
    <w:rsid w:val="004E65BC"/>
    <w:rsid w:val="004F2672"/>
    <w:rsid w:val="005012E6"/>
    <w:rsid w:val="005200AB"/>
    <w:rsid w:val="005560F4"/>
    <w:rsid w:val="00571630"/>
    <w:rsid w:val="00572BC1"/>
    <w:rsid w:val="00583AE6"/>
    <w:rsid w:val="00595793"/>
    <w:rsid w:val="005A5C82"/>
    <w:rsid w:val="005A6C21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65E74"/>
    <w:rsid w:val="006832C3"/>
    <w:rsid w:val="006F0A36"/>
    <w:rsid w:val="00704DE2"/>
    <w:rsid w:val="00710662"/>
    <w:rsid w:val="00726845"/>
    <w:rsid w:val="00727922"/>
    <w:rsid w:val="00734514"/>
    <w:rsid w:val="00752B41"/>
    <w:rsid w:val="00782257"/>
    <w:rsid w:val="007A0EFB"/>
    <w:rsid w:val="007C1C95"/>
    <w:rsid w:val="007C2112"/>
    <w:rsid w:val="007E3126"/>
    <w:rsid w:val="007F551F"/>
    <w:rsid w:val="008041DE"/>
    <w:rsid w:val="00816035"/>
    <w:rsid w:val="00816F32"/>
    <w:rsid w:val="0085567C"/>
    <w:rsid w:val="008A49DF"/>
    <w:rsid w:val="008D21F8"/>
    <w:rsid w:val="008E0BDF"/>
    <w:rsid w:val="008F656F"/>
    <w:rsid w:val="009408AE"/>
    <w:rsid w:val="00941AE2"/>
    <w:rsid w:val="00943812"/>
    <w:rsid w:val="00964800"/>
    <w:rsid w:val="00986E78"/>
    <w:rsid w:val="00991CE4"/>
    <w:rsid w:val="00992F2B"/>
    <w:rsid w:val="00994CB8"/>
    <w:rsid w:val="00996147"/>
    <w:rsid w:val="00997BAF"/>
    <w:rsid w:val="009A1C6D"/>
    <w:rsid w:val="009A5916"/>
    <w:rsid w:val="009A7EE1"/>
    <w:rsid w:val="009B0425"/>
    <w:rsid w:val="009B160A"/>
    <w:rsid w:val="009E2A56"/>
    <w:rsid w:val="00A13EBF"/>
    <w:rsid w:val="00A45F7B"/>
    <w:rsid w:val="00A819D4"/>
    <w:rsid w:val="00AA0272"/>
    <w:rsid w:val="00AE0651"/>
    <w:rsid w:val="00AF266F"/>
    <w:rsid w:val="00B04AB5"/>
    <w:rsid w:val="00B176DA"/>
    <w:rsid w:val="00B268B7"/>
    <w:rsid w:val="00B526C2"/>
    <w:rsid w:val="00B6174E"/>
    <w:rsid w:val="00B7064E"/>
    <w:rsid w:val="00B75497"/>
    <w:rsid w:val="00B77063"/>
    <w:rsid w:val="00B825D9"/>
    <w:rsid w:val="00B96701"/>
    <w:rsid w:val="00B97EC7"/>
    <w:rsid w:val="00BA0E85"/>
    <w:rsid w:val="00BB4147"/>
    <w:rsid w:val="00BC2DD2"/>
    <w:rsid w:val="00BD1AA7"/>
    <w:rsid w:val="00BF2EA1"/>
    <w:rsid w:val="00C02B4E"/>
    <w:rsid w:val="00C318C9"/>
    <w:rsid w:val="00C3779E"/>
    <w:rsid w:val="00C37A56"/>
    <w:rsid w:val="00C65F57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A4FB9"/>
    <w:rsid w:val="00DB1856"/>
    <w:rsid w:val="00DB4537"/>
    <w:rsid w:val="00DE4EC1"/>
    <w:rsid w:val="00DE571A"/>
    <w:rsid w:val="00DE7EA8"/>
    <w:rsid w:val="00E17C16"/>
    <w:rsid w:val="00E25900"/>
    <w:rsid w:val="00E36EAC"/>
    <w:rsid w:val="00E55445"/>
    <w:rsid w:val="00E670CC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43149"/>
    <w:rsid w:val="00F46265"/>
    <w:rsid w:val="00F673A4"/>
    <w:rsid w:val="00F85B39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E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0E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E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E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E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E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0E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E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E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E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1470</izvorni_sadrzaj>
    <derivirana_varijabla naziv="DomainObject.Predmet.Broj_1">1470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St-1470/2017</izvorni_sadrzaj>
    <derivirana_varijabla naziv="DomainObject.Predmet.OznakaBroj_1">St-1470/2017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Daisy`s Delights jednostavno društvo s ograničenom odgovornošću za trgovinu i usluge</izvorni_sadrzaj>
    <derivirana_varijabla naziv="DomainObject.Predmet.ProtustrankaFormated_1">  Daisy`s Delights jednostavno društvo s ograničenom odgovornošću za trgovinu i usluge</derivirana_varijabla>
  </DomainObject.Predmet.ProtustrankaFormated>
  <DomainObject.Predmet.ProtustrankaFormatedOIB>
    <izvorni_sadrzaj>  Daisy`s Delights jednostavno društvo s ograničenom odgovornošću za trgovinu i usluge, OIB 38370036531</izvorni_sadrzaj>
    <derivirana_varijabla naziv="DomainObject.Predmet.ProtustrankaFormatedOIB_1">  Daisy`s Delights jednostavno društvo s ograničenom odgovornošću za trgovinu i usluge, OIB 38370036531</derivirana_varijabla>
  </DomainObject.Predmet.ProtustrankaFormatedOIB>
  <DomainObject.Predmet.ProtustrankaFormatedWithAdress>
    <izvorni_sadrzaj> Daisy`s Delights jednostavno društvo s ograničenom odgovornošću za trgovinu i usluge, Ružina ulica 41, 31000 Osijek</izvorni_sadrzaj>
    <derivirana_varijabla naziv="DomainObject.Predmet.ProtustrankaFormatedWithAdress_1"> Daisy`s Delights jednostavno društvo s ograničenom odgovornošću za trgovinu i usluge, Ružina ulica 41, 31000 Osijek</derivirana_varijabla>
  </DomainObject.Predmet.ProtustrankaFormatedWithAdress>
  <DomainObject.Predmet.ProtustrankaFormatedWithAdressOIB>
    <izvorni_sadrzaj> Daisy`s Delights jednostavno društvo s ograničenom odgovornošću za trgovinu i usluge, OIB 38370036531, Ružina ulica 41, 31000 Osijek</izvorni_sadrzaj>
    <derivirana_varijabla naziv="DomainObject.Predmet.ProtustrankaFormatedWithAdressOIB_1"> Daisy`s Delights jednostavno društvo s ograničenom odgovornošću za trgovinu i usluge, OIB 38370036531, Ružina ulica 41, 31000 Osijek</derivirana_varijabla>
  </DomainObject.Predmet.ProtustrankaFormatedWithAdressOIB>
  <DomainObject.Predmet.ProtustrankaWithAdress>
    <izvorni_sadrzaj>Daisy`s Delights jednostavno društvo s ograničenom odgovornošću za trgovinu i usluge Ružina ulica 41, 31000 Osijek</izvorni_sadrzaj>
    <derivirana_varijabla naziv="DomainObject.Predmet.ProtustrankaWithAdress_1">Daisy`s Delights jednostavno društvo s ograničenom odgovornošću za trgovinu i usluge Ružina ulica 41, 31000 Osijek</derivirana_varijabla>
  </DomainObject.Predmet.ProtustrankaWithAdress>
  <DomainObject.Predmet.ProtustrankaWithAdressOIB>
    <izvorni_sadrzaj>Daisy`s Delights jednostavno društvo s ograničenom odgovornošću za trgovinu i usluge, OIB 38370036531, Ružina ulica 41, 31000 Osijek</izvorni_sadrzaj>
    <derivirana_varijabla naziv="DomainObject.Predmet.ProtustrankaWithAdressOIB_1">Daisy`s Delights jednostavno društvo s ograničenom odgovornošću za trgovinu i usluge, OIB 38370036531, Ružina ulica 41, 31000 Osijek</derivirana_varijabla>
  </DomainObject.Predmet.ProtustrankaWithAdressOIB>
  <DomainObject.Predmet.ProtustrankaNazivFormated>
    <izvorni_sadrzaj>Daisy`s Delights jednostavno društvo s ograničenom odgovornošću za trgovinu i usluge</izvorni_sadrzaj>
    <derivirana_varijabla naziv="DomainObject.Predmet.ProtustrankaNazivFormated_1">Daisy`s Delights jednostavno društvo s ograničenom odgovornošću za trgovinu i usluge</derivirana_varijabla>
  </DomainObject.Predmet.ProtustrankaNazivFormated>
  <DomainObject.Predmet.ProtustrankaNazivFormatedOIB>
    <izvorni_sadrzaj>Daisy`s Delights jednostavno društvo s ograničenom odgovornošću za trgovinu i usluge, OIB 38370036531</izvorni_sadrzaj>
    <derivirana_varijabla naziv="DomainObject.Predmet.ProtustrankaNazivFormatedOIB_1">Daisy`s Delights jednostavno društvo s ograničenom odgovornošću za trgovinu i usluge, OIB 38370036531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Daisy`s Delights jednostavno društvo s ograničenom odgovornošću za trgovinu i usluge</item>
    </izvorni_sadrzaj>
    <derivirana_varijabla naziv="DomainObject.Predmet.ProtuStrankaListFormated_1">
      <item>Daisy`s Delights jednostavno društvo s ograničenom odgovornošću za trgovinu i usluge</item>
    </derivirana_varijabla>
  </DomainObject.Predmet.ProtuStrankaListFormated>
  <DomainObject.Predmet.ProtuStrankaListFormatedOIB>
    <izvorni_sadrzaj>
      <item>Daisy`s Delights jednostavno društvo s ograničenom odgovornošću za trgovinu i usluge, OIB 38370036531</item>
    </izvorni_sadrzaj>
    <derivirana_varijabla naziv="DomainObject.Predmet.ProtuStrankaListFormatedOIB_1">
      <item>Daisy`s Delights jednostavno društvo s ograničenom odgovornošću za trgovinu i usluge, OIB 38370036531</item>
    </derivirana_varijabla>
  </DomainObject.Predmet.ProtuStrankaListFormatedOIB>
  <DomainObject.Predmet.ProtuStrankaListFormatedWithAdress>
    <izvorni_sadrzaj>
      <item>Daisy`s Delights jednostavno društvo s ograničenom odgovornošću za trgovinu i usluge, Ružina ulica 41, 31000 Osijek</item>
    </izvorni_sadrzaj>
    <derivirana_varijabla naziv="DomainObject.Predmet.ProtuStrankaListFormatedWithAdress_1">
      <item>Daisy`s Delights jednostavno društvo s ograničenom odgovornošću za trgovinu i usluge, Ružina ulica 41, 31000 Osijek</item>
    </derivirana_varijabla>
  </DomainObject.Predmet.ProtuStrankaListFormatedWithAdress>
  <DomainObject.Predmet.ProtuStrankaListFormatedWithAdressOIB>
    <izvorni_sadrzaj>
      <item>Daisy`s Delights jednostavno društvo s ograničenom odgovornošću za trgovinu i usluge, OIB 38370036531, Ružina ulica 41, 31000 Osijek</item>
    </izvorni_sadrzaj>
    <derivirana_varijabla naziv="DomainObject.Predmet.ProtuStrankaListFormatedWithAdressOIB_1">
      <item>Daisy`s Delights jednostavno društvo s ograničenom odgovornošću za trgovinu i usluge, OIB 38370036531, Ružina ulica 41, 31000 Osijek</item>
    </derivirana_varijabla>
  </DomainObject.Predmet.ProtuStrankaListFormatedWithAdressOIB>
  <DomainObject.Predmet.ProtuStrankaListNazivFormated>
    <izvorni_sadrzaj>
      <item>Daisy`s Delights jednostavno društvo s ograničenom odgovornošću za trgovinu i usluge</item>
    </izvorni_sadrzaj>
    <derivirana_varijabla naziv="DomainObject.Predmet.ProtuStrankaListNazivFormated_1">
      <item>Daisy`s Delights jednostavno društvo s ograničenom odgovornošću za trgovinu i usluge</item>
    </derivirana_varijabla>
  </DomainObject.Predmet.ProtuStrankaListNazivFormated>
  <DomainObject.Predmet.ProtuStrankaListNazivFormatedOIB>
    <izvorni_sadrzaj>
      <item>Daisy`s Delights jednostavno društvo s ograničenom odgovornošću za trgovinu i usluge, OIB 38370036531</item>
    </izvorni_sadrzaj>
    <derivirana_varijabla naziv="DomainObject.Predmet.ProtuStrankaListNazivFormatedOIB_1">
      <item>Daisy`s Delights jednostavno društvo s ograničenom odgovornošću za trgovinu i usluge, OIB 38370036531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Daisy`s Delights jednostavno društvo s ograničenom odgovornošću za trgovinu i usluge</izvorni_sadrzaj>
    <derivirana_varijabla naziv="DomainObject.Predmet.ProtustrankaIDrugi_1">Daisy`s Delights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Daisy`s Delights jednostavno društvo s ograničenom odgovornošću za trgovinu i usluge, OIB 38370036531, Ružina ulica 41, 31000 Osijek</izvorni_sadrzaj>
    <derivirana_varijabla naziv="DomainObject.Predmet.ProtustrankaIDrugiAdressOIB_1">Daisy`s Delights jednostavno društvo s ograničenom odgovornošću za trgovinu i usluge, OIB 38370036531,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Daisy`s Delights jednostavno društvo s ograničenom odgovornošću za trgovinu i usluge</item>
    </izvorni_sadrzaj>
    <derivirana_varijabla naziv="DomainObject.Predmet.SudioniciListNaziv_1">
      <item>FINA RC OSIJEK</item>
      <item>Daisy`s Delights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Daisy`s Delights jednostavno društvo s ograničenom odgovornošću za trgovinu i usluge, OIB 38370036531, Ružina ulica 41,31000 Osijek</item>
    </izvorni_sadrzaj>
    <derivirana_varijabla naziv="DomainObject.Predmet.SudioniciListAdressOIB_1">
      <item>FINA RC OSIJEK, OIB 85821130368</item>
      <item>Daisy`s Delights jednostavno društvo s ograničenom odgovornošću za trgovinu i usluge, OIB 38370036531, Ružina ulica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38370036531</item>
    </izvorni_sadrzaj>
    <derivirana_varijabla naziv="DomainObject.Predmet.SudioniciListNazivOIB_1">
      <item>, OIB 85821130368</item>
      <item>, OIB 38370036531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E9C859-3880-4B0D-8C37-AE9FD31CF7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548</properties:Words>
  <properties:Characters>3152</properties:Characters>
  <properties:Lines>89</properties:Lines>
  <properties:Paragraphs>30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2017-11-08T10:07:00Z</dcterms:created>
  <dc:creator>mkocijan</dc:creator>
  <cp:lastModifiedBy>Snježana Markotić Jurić</cp:lastModifiedBy>
  <cp:lastPrinted>2017-11-08T11:37:00Z</cp:lastPrinted>
  <dcterms:modified xmlns:xsi="http://www.w3.org/2001/XMLSchema-instance" xsi:type="dcterms:W3CDTF">2017-11-08T12:21:00Z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