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b1be" w14:paraId="b44b1b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467708">
        <w:t>64</w:t>
      </w:r>
      <w:r w:rsidR="00BE59FA">
        <w:t>/201</w:t>
      </w:r>
      <w:r w:rsidR="00766DE9">
        <w:t>6</w:t>
      </w:r>
      <w:r w:rsidR="00BE59FA">
        <w:t>-</w:t>
      </w:r>
      <w:r w:rsidR="00FF73AC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467708">
        <w:t>JAMB 66 j.d.o.o.,</w:t>
      </w:r>
      <w:r w:rsidR="002379FF">
        <w:t xml:space="preserve"> </w:t>
      </w:r>
      <w:r w:rsidR="00901A36">
        <w:t>Zagreb,</w:t>
      </w:r>
      <w:r w:rsidR="002379FF">
        <w:t xml:space="preserve"> </w:t>
      </w:r>
      <w:r w:rsidR="00467708">
        <w:t>Karela Zahradnika 19</w:t>
      </w:r>
      <w:r w:rsidR="002379FF">
        <w:t>,</w:t>
      </w:r>
      <w:r w:rsidR="004E1E18">
        <w:t xml:space="preserve"> OIB </w:t>
      </w:r>
      <w:r w:rsidR="00467708">
        <w:t>37170309736</w:t>
      </w:r>
      <w:r w:rsidR="00FD4BA6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467708">
        <w:t>JAMB 66 j.d.o.o., Zagreb, Karela Zahradnika 19, OIB 37170309736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467708">
        <w:t>5.357,00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467708">
        <w:t>Krunoslav Jambrešić</w:t>
      </w:r>
      <w:r w:rsidR="00901A36">
        <w:t xml:space="preserve">, </w:t>
      </w:r>
      <w:r w:rsidR="00FF73AC">
        <w:t xml:space="preserve"> </w:t>
      </w:r>
      <w:r w:rsidR="00467708">
        <w:t>Zagreb</w:t>
      </w:r>
      <w:r w:rsidR="00FF73AC">
        <w:t>,</w:t>
      </w:r>
      <w:r w:rsidR="00467708">
        <w:t xml:space="preserve"> Karela Zahradnika 19,</w:t>
      </w:r>
      <w:r w:rsidR="00FF73AC">
        <w:t xml:space="preserve"> </w:t>
      </w:r>
      <w:r w:rsidR="003036D5">
        <w:t xml:space="preserve">OIB: </w:t>
      </w:r>
      <w:r w:rsidR="00467708">
        <w:t>06068227294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467708">
        <w:rPr>
          <w:b/>
        </w:rPr>
        <w:t>64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4E6D8F" w:rsidR="004E6D8F">
      <w:pPr>
        <w:numPr>
          <w:ilvl w:val="0"/>
          <w:numId w:val="1"/>
        </w:numPr>
      </w:pPr>
      <w:r>
        <w:t>Zak.zastupnik</w:t>
      </w:r>
    </w:p>
    <w:sectPr w:rsidSect="00F2165F" w:rsidR="004E6D8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8D" w:rsidR="00BC178D">
      <w:r>
        <w:separator/>
      </w:r>
    </w:p>
  </w:endnote>
  <w:endnote w:id="0" w:type="continuationSeparator">
    <w:p w:rsidRDefault="00BC178D" w:rsidR="00BC1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8D" w:rsidR="00BC178D">
      <w:r>
        <w:separator/>
      </w:r>
    </w:p>
  </w:footnote>
  <w:footnote w:id="0" w:type="continuationSeparator">
    <w:p w:rsidRDefault="00BC178D" w:rsidR="00BC1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91A7A"/>
    <w:rsid w:val="00191FE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E6D8F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St-2764/2016</izvorni_sadrzaj>
    <derivirana_varijabla naziv="DomainObject.Predmet.OznakaBroj_1">St-2764/2016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ZS</izvorni_sadrzaj>
    <derivirana_varijabla naziv="DomainObject.Predmet.PrimjedbaSuca_1">ČL. 11.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 66 j.d.o.o. za usluge</izvorni_sadrzaj>
    <derivirana_varijabla naziv="DomainObject.Predmet.ProtustrankaFormated_1">  JAMB 66 j.d.o.o. za usluge</derivirana_varijabla>
  </DomainObject.Predmet.ProtustrankaFormated>
  <DomainObject.Predmet.ProtustrankaFormatedOIB>
    <izvorni_sadrzaj>  JAMB 66 j.d.o.o. za usluge, OIB 37170309736</izvorni_sadrzaj>
    <derivirana_varijabla naziv="DomainObject.Predmet.ProtustrankaFormatedOIB_1">  JAMB 66 j.d.o.o. za usluge, OIB 37170309736</derivirana_varijabla>
  </DomainObject.Predmet.ProtustrankaFormatedOIB>
  <DomainObject.Predmet.ProtustrankaFormatedWithAdress>
    <izvorni_sadrzaj> JAMB 66 j.d.o.o. za usluge, Karela Zahradnika 19, 10000 Zagreb</izvorni_sadrzaj>
    <derivirana_varijabla naziv="DomainObject.Predmet.ProtustrankaFormatedWithAdress_1"> JAMB 66 j.d.o.o. za usluge, Karela Zahradnika 19, 10000 Zagreb</derivirana_varijabla>
  </DomainObject.Predmet.ProtustrankaFormatedWithAdress>
  <DomainObject.Predmet.ProtustrankaFormatedWithAdressOIB>
    <izvorni_sadrzaj> JAMB 66 j.d.o.o. za usluge, OIB 37170309736, Karela Zahradnika 19, 10000 Zagreb</izvorni_sadrzaj>
    <derivirana_varijabla naziv="DomainObject.Predmet.ProtustrankaFormatedWithAdressOIB_1"> JAMB 66 j.d.o.o. za usluge, OIB 37170309736, Karela Zahradnika 19, 10000 Zagreb</derivirana_varijabla>
  </DomainObject.Predmet.ProtustrankaFormatedWithAdressOIB>
  <DomainObject.Predmet.ProtustrankaWithAdress>
    <izvorni_sadrzaj>JAMB 66 j.d.o.o. za usluge Karela Zahradnika 19, 10000 Zagreb</izvorni_sadrzaj>
    <derivirana_varijabla naziv="DomainObject.Predmet.ProtustrankaWithAdress_1">JAMB 66 j.d.o.o. za usluge Karela Zahradnika 19, 10000 Zagreb</derivirana_varijabla>
  </DomainObject.Predmet.ProtustrankaWithAdress>
  <DomainObject.Predmet.ProtustrankaWithAdressOIB>
    <izvorni_sadrzaj>JAMB 66 j.d.o.o. za usluge, OIB 37170309736, Karela Zahradnika 19, 10000 Zagreb</izvorni_sadrzaj>
    <derivirana_varijabla naziv="DomainObject.Predmet.ProtustrankaWithAdressOIB_1">JAMB 66 j.d.o.o. za usluge, OIB 37170309736, Karela Zahradnika 19, 10000 Zagreb</derivirana_varijabla>
  </DomainObject.Predmet.ProtustrankaWithAdressOIB>
  <DomainObject.Predmet.ProtustrankaNazivFormated>
    <izvorni_sadrzaj>JAMB 66 j.d.o.o. za usluge</izvorni_sadrzaj>
    <derivirana_varijabla naziv="DomainObject.Predmet.ProtustrankaNazivFormated_1">JAMB 66 j.d.o.o. za usluge</derivirana_varijabla>
  </DomainObject.Predmet.ProtustrankaNazivFormated>
  <DomainObject.Predmet.ProtustrankaNazivFormatedOIB>
    <izvorni_sadrzaj>JAMB 66 j.d.o.o. za usluge, OIB 37170309736</izvorni_sadrzaj>
    <derivirana_varijabla naziv="DomainObject.Predmet.ProtustrankaNazivFormatedOIB_1">JAMB 66 j.d.o.o. za usluge, OIB 37170309736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5357.00</izvorni_sadrzaj>
    <derivirana_varijabla naziv="DomainObject.Predmet.TrenutnaVrijednost_1">5357.00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JAMB 66 j.d.o.o. za usluge</item>
    </izvorni_sadrzaj>
    <derivirana_varijabla naziv="DomainObject.Predmet.ProtuStrankaListFormated_1">
      <item>JAMB 66 j.d.o.o. za usluge</item>
    </derivirana_varijabla>
  </DomainObject.Predmet.ProtuStrankaListFormated>
  <DomainObject.Predmet.ProtuStrankaListFormatedOIB>
    <izvorni_sadrzaj>
      <item>JAMB 66 j.d.o.o. za usluge, OIB 37170309736</item>
    </izvorni_sadrzaj>
    <derivirana_varijabla naziv="DomainObject.Predmet.ProtuStrankaListFormatedOIB_1">
      <item>JAMB 66 j.d.o.o. za usluge, OIB 37170309736</item>
    </derivirana_varijabla>
  </DomainObject.Predmet.ProtuStrankaListFormatedOIB>
  <DomainObject.Predmet.ProtuStrankaListFormatedWithAdress>
    <izvorni_sadrzaj>
      <item>JAMB 66 j.d.o.o. za usluge, Karela Zahradnika 19, 10000 Zagreb</item>
    </izvorni_sadrzaj>
    <derivirana_varijabla naziv="DomainObject.Predmet.ProtuStrankaListFormatedWithAdress_1">
      <item>JAMB 66 j.d.o.o. za usluge, Karela Zahradnika 19, 10000 Zagreb</item>
    </derivirana_varijabla>
  </DomainObject.Predmet.ProtuStrankaListFormatedWithAdress>
  <DomainObject.Predmet.ProtuStrankaListFormatedWithAdressOIB>
    <izvorni_sadrzaj>
      <item>JAMB 66 j.d.o.o. za usluge, OIB 37170309736, Karela Zahradnika 19, 10000 Zagreb</item>
    </izvorni_sadrzaj>
    <derivirana_varijabla naziv="DomainObject.Predmet.ProtuStrankaListFormatedWithAdressOIB_1">
      <item>JAMB 66 j.d.o.o. za usluge, OIB 37170309736, Karela Zahradnika 19, 10000 Zagreb</item>
    </derivirana_varijabla>
  </DomainObject.Predmet.ProtuStrankaListFormatedWithAdressOIB>
  <DomainObject.Predmet.ProtuStrankaListNazivFormated>
    <izvorni_sadrzaj>
      <item>JAMB 66 j.d.o.o. za usluge</item>
    </izvorni_sadrzaj>
    <derivirana_varijabla naziv="DomainObject.Predmet.ProtuStrankaListNazivFormated_1">
      <item>JAMB 66 j.d.o.o. za usluge</item>
    </derivirana_varijabla>
  </DomainObject.Predmet.ProtuStrankaListNazivFormated>
  <DomainObject.Predmet.ProtuStrankaListNazivFormatedOIB>
    <izvorni_sadrzaj>
      <item>JAMB 66 j.d.o.o. za usluge, OIB 37170309736</item>
    </izvorni_sadrzaj>
    <derivirana_varijabla naziv="DomainObject.Predmet.ProtuStrankaListNazivFormatedOIB_1">
      <item>JAMB 66 j.d.o.o. za usluge, OIB 37170309736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JAMB 66 j.d.o.o. za usluge</izvorni_sadrzaj>
    <derivirana_varijabla naziv="DomainObject.Predmet.ProtustrankaIDrugi_1">JAMB 66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JAMB 66 j.d.o.o. za usluge, OIB 37170309736, Karela Zahradnika 19, 10000 Zagreb</izvorni_sadrzaj>
    <derivirana_varijabla naziv="DomainObject.Predmet.ProtustrankaIDrugiAdressOIB_1">JAMB 66 j.d.o.o. za usluge, OIB 37170309736, Karela Zahradnika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JAMB 66 j.d.o.o. za usluge</item>
      <item>FINA Regionalni centar Zagreb</item>
    </izvorni_sadrzaj>
    <derivirana_varijabla naziv="DomainObject.Predmet.SudioniciListNaziv_1">
      <item>JAMB 66 j.d.o.o. za usluge</item>
      <item>FINA Regionalni centar Zagreb</item>
    </derivirana_varijabla>
  </DomainObject.Predmet.SudioniciListNaziv>
  <DomainObject.Predmet.SudioniciListAdressOIB>
    <izvorni_sadrzaj>
      <item>JAMB 66 j.d.o.o. za usluge, OIB 37170309736, Karela Zahradnika 19,10000 Zagreb</item>
      <item>FINA Regionalni centar Zagreb, OIB 85821130368, Trg svibanjskih žrtava 1995. br. 1,10000 Zagreb</item>
    </izvorni_sadrzaj>
    <derivirana_varijabla naziv="DomainObject.Predmet.SudioniciListAdressOIB_1">
      <item>JAMB 66 j.d.o.o. za usluge, OIB 37170309736, Karela Zahradnika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37170309736</item>
      <item>, OIB 85821130368</item>
    </izvorni_sadrzaj>
    <derivirana_varijabla naziv="DomainObject.Predmet.SudioniciListNazivOIB_1">
      <item>, OIB 37170309736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1937</properties:Characters>
  <properties:Lines>51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2016-11-04T12:18:00Z</dcterms:created>
  <dc:creator>Korisnik</dc:creator>
  <cp:lastModifiedBy>wsadmin</cp:lastModifiedBy>
  <cp:lastPrinted>2016-11-04T12:15:00Z</cp:lastPrinted>
  <dcterms:modified xmlns:xsi="http://www.w3.org/2001/XMLSchema-instance" xsi:type="dcterms:W3CDTF">2016-11-09T11:59:00Z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