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75e4" w14:paraId="87a75e4" w:rsidRDefault="000518D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1676400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518DC" w:rsidP="000518DC" w:rsidR="000518DC">
      <w:pPr>
        <w:spacing w:after="0"/>
        <w:jc w:val="both"/>
      </w:pPr>
      <w:r>
        <w:t xml:space="preserve">           Republika Hrvatska</w:t>
      </w:r>
    </w:p>
    <w:p w:rsidRDefault="000518DC" w:rsidP="000518DC" w:rsidR="000518DC">
      <w:pPr>
        <w:spacing w:after="0"/>
        <w:jc w:val="both"/>
      </w:pPr>
      <w:r>
        <w:t xml:space="preserve">     Trgovački sud u Bjelovaru</w:t>
      </w:r>
    </w:p>
    <w:p w:rsidRDefault="000518DC" w:rsidP="000518DC" w:rsidR="000518DC" w:rsidRPr="000518D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>Poslovni broj: 5. St-783/2017-2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518D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ELEKTROVOD GRGA jednostavno društvo s ograničenom odgovornošću za usluge, trgovinu i proizvodnju, Severin, Severin 223, MBS: 010098444, OIB: 34336954447, 15. siječnja 2018.</w:t>
      </w:r>
      <w:r w:rsidRPr="000518D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>r i j e š i o   j e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ELEKTROVOD GRGA jednostavno društvo s ograničenom odgovornošću za usluge, trgovinu i proizvodnju, Severin, Severin 223, MBS: 010098444, OIB: 34336954447.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9,40 sati u ovome sudu u Bjelovaru, Šetalište dr. </w:t>
      </w:r>
      <w:proofErr w:type="spellStart"/>
      <w:r w:rsidRPr="000518D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518D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518D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518D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- zakonski zastupnik dužnika Darko Grčić.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>III. Nalaže se zakonskom zastupniku dužnika Darku Grčiću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>Obrazloženje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u daljnjem tekstu: SZ), 19. rujna 2017. ovom sudu podnijela prijedlog za otvaranje stečajnog postupka nad dužnikom</w:t>
      </w:r>
      <w:r w:rsidRPr="000518DC">
        <w:rPr>
          <w:rFonts w:cs="Times New Roman" w:eastAsia="Times New Roman"/>
          <w:szCs w:val="20"/>
          <w:lang w:eastAsia="hr-HR"/>
        </w:rPr>
        <w:t xml:space="preserve"> ELEKTROVOD GRGA jednostavno društvo s ograničenom odgovornošću za usluge, trgovinu i proizvodnju, Severin.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10.795,84 kn, u koji iznos je uračunata kamata i naknada </w:t>
      </w:r>
      <w:r w:rsidRPr="000518DC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0518D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0518D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518DC" w:rsidP="000518DC" w:rsidR="000518DC" w:rsidRPr="000518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518D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18DC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18DC" w:rsidP="000518DC" w:rsidR="000518DC" w:rsidRPr="0005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518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5094413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0518DC" w:rsidP="000518DC" w:rsidR="000518D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0518DC" w:rsidP="000518DC" w:rsidR="000518DC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0518DC">
          <w:rPr>
            <w:rFonts w:cs="Times New Roman" w:eastAsia="Times New Roman"/>
            <w:noProof/>
            <w:szCs w:val="20"/>
            <w:lang w:eastAsia="hr-HR"/>
          </w:rPr>
          <w:t>Poslovni broj: 5. St-783/2017-2</w:t>
        </w:r>
      </w:p>
      <w:p w:rsidRDefault="000518DC" w:rsidP="000518DC" w:rsidR="008333A9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8DC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51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6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St-783/2017-2</izvorni_sadrzaj>
    <derivirana_varijabla naziv="DomainObject.Oznaka_1">St-783/2017-2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ELEKTROVOD GRGA jednostavno društvo s ograničenom odgovornošću za usluge, trgovinu i proizvodnju</izvorni_sadrzaj>
    <derivirana_varijabla naziv="DomainObject.Predmet.ProtustrankaFormated_1">  ELEKTROVOD GRGA jednostavno društvo s ograničenom odgovornošću za usluge, trgovinu i proizvodnju</derivirana_varijabla>
  </DomainObject.Predmet.ProtustrankaFormated>
  <DomainObject.Predmet.ProtustrankaFormatedOIB>
    <izvorni_sadrzaj>  ELEKTROVOD GRGA jednostavno društvo s ograničenom odgovornošću za usluge, trgovinu i proizvodnju, OIB 34336954447</izvorni_sadrzaj>
    <derivirana_varijabla naziv="DomainObject.Predmet.ProtustrankaFormatedOIB_1">  ELEKTROVOD GRGA jednostavno društvo s ograničenom odgovornošću za usluge, trgovinu i proizvodnju, OIB 34336954447</derivirana_varijabla>
  </DomainObject.Predmet.ProtustrankaFormatedOIB>
  <DomainObject.Predmet.ProtustrankaFormatedWithAdress>
    <izvorni_sadrzaj> ELEKTROVOD GRGA jednostavno društvo s ograničenom odgovornošću za usluge, trgovinu i proizvodnju, Severin 223, 43000 Severin</izvorni_sadrzaj>
    <derivirana_varijabla naziv="DomainObject.Predmet.ProtustrankaFormatedWithAdress_1"> ELEKTROVOD GRGA jednostavno društvo s ograničenom odgovornošću za usluge, trgovinu i proizvodnju, Severin 223, 43000 Severin</derivirana_varijabla>
  </DomainObject.Predmet.ProtustrankaFormatedWithAdress>
  <DomainObject.Predmet.ProtustrankaFormatedWithAdressOIB>
    <izvorni_sadrzaj> ELEKTROVOD GRGA jednostavno društvo s ograničenom odgovornošću za usluge, trgovinu i proizvodnju, OIB 34336954447, Severin 223, 43000 Severin</izvorni_sadrzaj>
    <derivirana_varijabla naziv="DomainObject.Predmet.ProtustrankaFormatedWithAdressOIB_1"> ELEKTROVOD GRGA jednostavno društvo s ograničenom odgovornošću za usluge, trgovinu i proizvodnju, OIB 34336954447, Severin 223, 43000 Severin</derivirana_varijabla>
  </DomainObject.Predmet.ProtustrankaFormatedWithAdressOIB>
  <DomainObject.Predmet.ProtustrankaWithAdress>
    <izvorni_sadrzaj>ELEKTROVOD GRGA jednostavno društvo s ograničenom odgovornošću za usluge, trgovinu i proizvodnju Severin 223, 43000 Severin</izvorni_sadrzaj>
    <derivirana_varijabla naziv="DomainObject.Predmet.ProtustrankaWithAdress_1">ELEKTROVOD GRGA jednostavno društvo s ograničenom odgovornošću za usluge, trgovinu i proizvodnju Severin 223, 43000 Severin</derivirana_varijabla>
  </DomainObject.Predmet.ProtustrankaWithAdress>
  <DomainObject.Predmet.ProtustrankaWithAdressOIB>
    <izvorni_sadrzaj>ELEKTROVOD GRGA jednostavno društvo s ograničenom odgovornošću za usluge, trgovinu i proizvodnju, OIB 34336954447, Severin 223, 43000 Severin</izvorni_sadrzaj>
    <derivirana_varijabla naziv="DomainObject.Predmet.ProtustrankaWithAdressOIB_1">ELEKTROVOD GRGA jednostavno društvo s ograničenom odgovornošću za usluge, trgovinu i proizvodnju, OIB 34336954447, Severin 223, 43000 Severin</derivirana_varijabla>
  </DomainObject.Predmet.ProtustrankaWithAdressOIB>
  <DomainObject.Predmet.ProtustrankaNazivFormated>
    <izvorni_sadrzaj>ELEKTROVOD GRGA jednostavno društvo s ograničenom odgovornošću za usluge, trgovinu i proizvodnju</izvorni_sadrzaj>
    <derivirana_varijabla naziv="DomainObject.Predmet.ProtustrankaNazivFormated_1">ELEKTROVOD GRGA jednostavno društvo s ograničenom odgovornošću za usluge, trgovinu i proizvodnju</derivirana_varijabla>
  </DomainObject.Predmet.ProtustrankaNazivFormated>
  <DomainObject.Predmet.ProtustrankaNazivFormatedOIB>
    <izvorni_sadrzaj>ELEKTROVOD GRGA jednostavno društvo s ograničenom odgovornošću za usluge, trgovinu i proizvodnju, OIB 34336954447</izvorni_sadrzaj>
    <derivirana_varijabla naziv="DomainObject.Predmet.ProtustrankaNazivFormatedOIB_1">ELEKTROVOD GRGA jednostavno društvo s ograničenom odgovornošću za usluge, trgovinu i proizvodnju, OIB 34336954447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ELEKTROVOD GRGA jednostavno društvo s ograničenom odgovornošću za usluge, trgovinu i proizvodnju</item>
    </izvorni_sadrzaj>
    <derivirana_varijabla naziv="DomainObject.Predmet.ProtuStrankaListFormated_1">
      <item>ELEKTROVOD GRGA jednostavno društvo s ograničenom odgovornošću za usluge, trgovinu i proizvodnju</item>
    </derivirana_varijabla>
  </DomainObject.Predmet.ProtuStrankaListFormated>
  <DomainObject.Predmet.ProtuStrankaListFormatedOIB>
    <izvorni_sadrzaj>
      <item>ELEKTROVOD GRGA jednostavno društvo s ograničenom odgovornošću za usluge, trgovinu i proizvodnju, OIB 34336954447</item>
    </izvorni_sadrzaj>
    <derivirana_varijabla naziv="DomainObject.Predmet.ProtuStrankaListFormatedOIB_1">
      <item>ELEKTROVOD GRGA jednostavno društvo s ograničenom odgovornošću za usluge, trgovinu i proizvodnju, OIB 34336954447</item>
    </derivirana_varijabla>
  </DomainObject.Predmet.ProtuStrankaListFormatedOIB>
  <DomainObject.Predmet.ProtuStrankaListFormatedWithAdress>
    <izvorni_sadrzaj>
      <item>ELEKTROVOD GRGA jednostavno društvo s ograničenom odgovornošću za usluge, trgovinu i proizvodnju, Severin 223, 43000 Severin</item>
    </izvorni_sadrzaj>
    <derivirana_varijabla naziv="DomainObject.Predmet.ProtuStrankaListFormatedWithAdress_1">
      <item>ELEKTROVOD GRGA jednostavno društvo s ograničenom odgovornošću za usluge, trgovinu i proizvodnju, Severin 223, 43000 Severin</item>
    </derivirana_varijabla>
  </DomainObject.Predmet.ProtuStrankaListFormatedWithAdress>
  <DomainObject.Predmet.ProtuStrankaListFormatedWithAdressOIB>
    <izvorni_sadrzaj>
      <item>ELEKTROVOD GRGA jednostavno društvo s ograničenom odgovornošću za usluge, trgovinu i proizvodnju, OIB 34336954447, Severin 223, 43000 Severin</item>
    </izvorni_sadrzaj>
    <derivirana_varijabla naziv="DomainObject.Predmet.ProtuStrankaListFormatedWithAdressOIB_1">
      <item>ELEKTROVOD GRGA jednostavno društvo s ograničenom odgovornošću za usluge, trgovinu i proizvodnju, OIB 34336954447, Severin 223, 43000 Severin</item>
    </derivirana_varijabla>
  </DomainObject.Predmet.ProtuStrankaListFormatedWithAdressOIB>
  <DomainObject.Predmet.ProtuStrankaListNazivFormated>
    <izvorni_sadrzaj>
      <item>ELEKTROVOD GRGA jednostavno društvo s ograničenom odgovornošću za usluge, trgovinu i proizvodnju</item>
    </izvorni_sadrzaj>
    <derivirana_varijabla naziv="DomainObject.Predmet.ProtuStrankaListNazivFormated_1">
      <item>ELEKTROVOD GRGA jednostavno društvo s ograničenom odgovornošću za usluge, trgovinu i proizvodnju</item>
    </derivirana_varijabla>
  </DomainObject.Predmet.ProtuStrankaListNazivFormated>
  <DomainObject.Predmet.ProtuStrankaListNazivFormatedOIB>
    <izvorni_sadrzaj>
      <item>ELEKTROVOD GRGA jednostavno društvo s ograničenom odgovornošću za usluge, trgovinu i proizvodnju, OIB 34336954447</item>
    </izvorni_sadrzaj>
    <derivirana_varijabla naziv="DomainObject.Predmet.ProtuStrankaListNazivFormatedOIB_1">
      <item>ELEKTROVOD GRGA jednostavno društvo s ograničenom odgovornošću za usluge, trgovinu i proizvodnju, OIB 34336954447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St-783/2017-2</izvorni_sadrzaj>
    <derivirana_varijabla naziv="DomainObject.PoslovniBrojDokumenta_1">St-783/2017-2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ELEKTROVOD GRGA jednostavno društvo s ograničenom odgovornošću za usluge, trgovinu i proizvodnju</izvorni_sadrzaj>
    <derivirana_varijabla naziv="DomainObject.Predmet.ProtustrankaIDrugi_1">ELEKTROVOD GRGA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ELEKTROVOD GRGA jednostavno društvo s ograničenom odgovornošću za usluge, trgovinu i proizvodnju, OIB 34336954447, Severin 223, 43000 Severin</izvorni_sadrzaj>
    <derivirana_varijabla naziv="DomainObject.Predmet.ProtustrankaIDrugiAdressOIB_1">ELEKTROVOD GRGA jednostavno društvo s ograničenom odgovornošću za usluge, trgovinu i proizvodnju, OIB 34336954447, Severin 223,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ELEKTROVOD GRGA jednostavno društvo s ograničenom odgovornošću za usluge, trgovinu i proizvodnju</item>
    </izvorni_sadrzaj>
    <derivirana_varijabla naziv="DomainObject.Predmet.SudioniciListNaziv_1">
      <item>FINA, RC ZAGREB, Podružnica BJELOVAR</item>
      <item>ELEKTROVOD GRGA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ELEKTROVOD GRGA jednostavno društvo s ograničenom odgovornošću za usluge, trgovinu i proizvodnju, OIB 34336954447, Severin 223,43000 Severin</item>
    </izvorni_sadrzaj>
    <derivirana_varijabla naziv="DomainObject.Predmet.SudioniciListAdressOIB_1">
      <item>FINA, RC ZAGREB, Podružnica BJELOVAR, OIB 85821130368, F. Supila 4,43000 Bjelovar</item>
      <item>ELEKTROVOD GRGA jednostavno društvo s ograničenom odgovornošću za usluge, trgovinu i proizvodnju, OIB 34336954447, Severin 223,43000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631E3-776F-4E5E-BC5F-A95D79972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2928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