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5b29" w14:paraId="5145b29" w:rsidRDefault="00677480" w:rsidR="006774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pPr>
        <w:jc w:val="center"/>
        <w:rPr>
          <w:b/>
        </w:rPr>
      </w:pPr>
    </w:p>
    <w:p w:rsidRDefault="00703854" w:rsidP="00703854" w:rsidR="00703854" w:rsidRPr="00A564DC">
      <w:r w:rsidRPr="00A564DC">
        <w:t>REPUBLIKA HRVATSKA</w:t>
      </w:r>
    </w:p>
    <w:p w:rsidRDefault="00703854" w:rsidP="00703854" w:rsidR="00703854" w:rsidRPr="00A564DC">
      <w:r w:rsidRPr="00A564DC">
        <w:t xml:space="preserve"> Trgovački sud u Zagrebu </w:t>
      </w:r>
    </w:p>
    <w:p w:rsidRDefault="00703854" w:rsidP="00703854" w:rsidR="00703854" w:rsidRPr="00A564DC">
      <w:r w:rsidRPr="00A564DC">
        <w:t xml:space="preserve">  Zagreb, Amruševa 2/II                                                       </w:t>
      </w:r>
    </w:p>
    <w:p w:rsidRDefault="00703854" w:rsidP="00703854" w:rsidR="00703854" w:rsidRPr="00A564DC">
      <w:pPr>
        <w:jc w:val="right"/>
      </w:pPr>
      <w:smartTag w:element="metricconverter" w:uri="urn:schemas-microsoft-com:office:smarttags">
        <w:smartTagPr>
          <w:attr w:val="72 St" w:name="ProductID"/>
        </w:smartTagPr>
        <w:r w:rsidRPr="00A564DC">
          <w:t>72 St</w:t>
        </w:r>
      </w:smartTag>
      <w:r w:rsidRPr="00A564DC">
        <w:t xml:space="preserve"> -</w:t>
      </w:r>
      <w:r>
        <w:t>993/12</w:t>
      </w:r>
      <w:r w:rsidR="00D571A9">
        <w:t>-68</w:t>
      </w:r>
    </w:p>
    <w:p w:rsidRDefault="00703854" w:rsidP="00703854" w:rsidR="00703854" w:rsidRPr="00A564DC">
      <w:pPr>
        <w:jc w:val="center"/>
      </w:pPr>
      <w:r w:rsidRPr="00507C77">
        <w:t>REPUBLIKA HRVATSKA</w:t>
      </w:r>
    </w:p>
    <w:p w:rsidRDefault="00703854" w:rsidP="00703854" w:rsidR="00703854" w:rsidRPr="00677480">
      <w:pPr>
        <w:jc w:val="center"/>
      </w:pPr>
      <w:r w:rsidRPr="00677480">
        <w:t>Z A K LJ U Č A K</w:t>
      </w:r>
    </w:p>
    <w:p w:rsidRDefault="00703854" w:rsidP="00703854" w:rsidR="00703854" w:rsidRPr="00BF3CD7">
      <w:pPr>
        <w:jc w:val="center"/>
        <w:rPr>
          <w:b/>
        </w:rPr>
      </w:pPr>
    </w:p>
    <w:p w:rsidRDefault="00703854" w:rsidP="00703854" w:rsidR="00703854" w:rsidRPr="00BF3CD7">
      <w:pPr>
        <w:jc w:val="both"/>
      </w:pPr>
      <w:r w:rsidRPr="00BF3CD7">
        <w:t xml:space="preserve">                Trgovački sud u Zagrebu po sucu Nikoli Ribariću, kao stečajnom sucu, u stečajnom predmetu nad dužnikom SLAVONA d.o.o. u stečaju, Zagreb, Savska 41, OIB: 21119339234, MBS: 010041809,  dana 1</w:t>
      </w:r>
      <w:r>
        <w:t>6</w:t>
      </w:r>
      <w:r w:rsidRPr="00BF3CD7">
        <w:t>.</w:t>
      </w:r>
      <w:r w:rsidR="00D42ECB">
        <w:t xml:space="preserve"> veljače</w:t>
      </w:r>
      <w:r>
        <w:t xml:space="preserve"> 201</w:t>
      </w:r>
      <w:r w:rsidR="00D42ECB">
        <w:t>7</w:t>
      </w:r>
      <w:r w:rsidRPr="00BF3CD7">
        <w:t>.,</w:t>
      </w:r>
    </w:p>
    <w:p w:rsidRDefault="00703854" w:rsidP="00703854" w:rsidR="00703854"/>
    <w:p w:rsidRDefault="009A6899" w:rsidP="00507C77" w:rsidR="009A6899" w:rsidRPr="00507C77"/>
    <w:p w:rsidRDefault="00D95DAD" w:rsidP="00D95DAD" w:rsidR="00D95DAD" w:rsidRPr="00677480">
      <w:pPr>
        <w:jc w:val="center"/>
      </w:pPr>
      <w:r w:rsidRPr="00677480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703854">
        <w:t>30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F11A16">
        <w:t>1</w:t>
      </w:r>
      <w:r w:rsidR="00AD08D9">
        <w:t>6</w:t>
      </w:r>
      <w:r w:rsidR="009A6899" w:rsidRPr="00507C77">
        <w:t>.</w:t>
      </w:r>
      <w:r w:rsidR="00AD08D9">
        <w:t xml:space="preserve"> </w:t>
      </w:r>
      <w:r w:rsidR="00D42ECB">
        <w:t>veljače</w:t>
      </w:r>
      <w:r w:rsidRPr="00507C77">
        <w:t xml:space="preserve"> 20</w:t>
      </w:r>
      <w:r w:rsidR="00084318" w:rsidRPr="00507C77">
        <w:t>1</w:t>
      </w:r>
      <w:r w:rsidR="00D42ECB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D571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D571A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71A9" w:rsidP="00E91121" w:rsidR="00D571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71A9" w:rsidP="00E91121" w:rsidR="00D571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71A9" w:rsidP="00E91121" w:rsidR="00D571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71A9" w:rsidP="00E91121" w:rsidR="00D571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7C70" w:rsidP="00D571A9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677480" w:rsidP="00507C77" w:rsidR="00677480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p w:rsidRDefault="00D571A9" w:rsidP="00507C77" w:rsidR="00D571A9">
      <w:pPr>
        <w:jc w:val="both"/>
      </w:pPr>
    </w:p>
    <w:sectPr w:rsidSect="00D95DAD" w:rsidR="00D571A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43C1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480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3854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2672A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08D9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2ECB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1A9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6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6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019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</izvorni_sadrzaj>
    <derivirana_varijabla naziv="DomainObject.Predmet.SudioniciListNazivOIB_1">
      <item>, OIB 14036333877</item>
      <item>, OIB 21119339234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648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2017-02-20T13:04:00Z</dcterms:created>
  <dc:creator>kraljicn</dc:creator>
  <cp:lastModifiedBy>Jadranka Zelić</cp:lastModifiedBy>
  <cp:lastPrinted>2017-02-20T13:04:00Z</cp:lastPrinted>
  <dcterms:modified xmlns:xsi="http://www.w3.org/2001/XMLSchema-instance" xsi:type="dcterms:W3CDTF">2017-02-20T13:05:00Z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