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f52c" w14:paraId="777f52c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402876" w:rsidRPr="00402876">
        <w:t>Financijska agencija Regionalni centar: Rijeka, Nagodbeno vijeće: RI05, Rijeka, Frana Kurelca 8, OIB: 85821130368, radi pokretanja stečajnog postupka nad dužnikom XYLO - CENTAR društvo s ograničenom odgovornošću za trgovinu i usluge Rijeka, Andrije Kačića Miošića 9, OIB: 01609024504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402876" w:rsidRPr="00402876">
        <w:t>XYLO - CENTAR društvo s ograničenom odgovornošću za trgovinu i usluge Rijeka, Andrije Kačića Miošića 9, OIB: 01609024504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FF63CD">
        <w:rPr>
          <w:rFonts w:cs="Arial"/>
        </w:rPr>
        <w:t>Nikola Kruljac, Našice, Martin, B. Jelačića 48</w:t>
      </w:r>
      <w:r w:rsidR="00CF0346" w:rsidRPr="00CF0346">
        <w:t>, OIB:</w:t>
      </w:r>
      <w:r w:rsidR="00FF63CD">
        <w:t xml:space="preserve"> </w:t>
      </w:r>
      <w:r w:rsidR="00AB7C90">
        <w:rPr>
          <w:color w:val="000000"/>
        </w:rPr>
        <w:t>49223643131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402876" w:rsidRPr="00402876">
        <w:t>XYLO - CENTAR društvo s ograničenom odgovornošću za trgovinu i usluge Rijeka, Andrije Kačića Miošića 9, OIB: 01609024504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D9652B">
        <w:t>20</w:t>
      </w:r>
      <w:r w:rsidR="00CF0346">
        <w:t>. ožujka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402876" w:rsidRPr="00402876">
        <w:t>XYLO - CENTAR društvo s ograničenom odgovornošću za trgovinu i usluge Rijeka, Andrije Kačića Miošića 9, OIB: 01609024504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B62DD">
        <w:rPr>
          <w:bCs/>
        </w:rPr>
        <w:t>2</w:t>
      </w:r>
      <w:r w:rsidR="00402876">
        <w:rPr>
          <w:bCs/>
        </w:rPr>
        <w:t>73</w:t>
      </w:r>
      <w:r w:rsidR="007E3949" w:rsidRPr="009F41CE">
        <w:rPr>
          <w:bCs/>
        </w:rPr>
        <w:t>/2013</w:t>
      </w:r>
      <w:r w:rsidR="003D2BDF" w:rsidRPr="009F41CE">
        <w:rPr>
          <w:bCs/>
        </w:rPr>
        <w:t xml:space="preserve"> od </w:t>
      </w:r>
      <w:r w:rsidR="00D9652B">
        <w:rPr>
          <w:bCs/>
        </w:rPr>
        <w:t>1</w:t>
      </w:r>
      <w:r w:rsidR="00184DFC">
        <w:rPr>
          <w:bCs/>
        </w:rPr>
        <w:t>7</w:t>
      </w:r>
      <w:r w:rsidR="00D9652B">
        <w:rPr>
          <w:bCs/>
        </w:rPr>
        <w:t>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84DFC" w:rsidRPr="00184DFC">
        <w:t>PYXIS društvo s ograničenom odgovornošću za savjetovanje Pula (Grad Pula - Pola), Monte Magno 27b, OIB: 76500299244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 xml:space="preserve">Stečajnog zakona (objavljen u NN 44/96, 29/99, </w:t>
      </w:r>
      <w:r w:rsidR="000C6122" w:rsidRPr="009F41CE">
        <w:rPr>
          <w:bCs/>
        </w:rPr>
        <w:lastRenderedPageBreak/>
        <w:t>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02876">
        <w:rPr>
          <w:bCs/>
        </w:rPr>
        <w:t>22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C79B1">
        <w:t>Pula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C79B1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C79B1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997" w:rsidR="007B5997">
      <w:r>
        <w:separator/>
      </w:r>
    </w:p>
  </w:endnote>
  <w:endnote w:id="0" w:type="continuationSeparator">
    <w:p w:rsidRDefault="007B5997" w:rsidR="007B5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9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997" w:rsidR="007B5997">
      <w:r>
        <w:separator/>
      </w:r>
    </w:p>
  </w:footnote>
  <w:footnote w:id="0" w:type="continuationSeparator">
    <w:p w:rsidRDefault="007B5997" w:rsidR="007B5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A273C">
      <w:t>2</w:t>
    </w:r>
    <w:r w:rsidR="00402876">
      <w:t>73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0B6A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627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9DF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997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B7C9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E3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E3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St-273/2013</izvorni_sadrzaj>
    <derivirana_varijabla naziv="DomainObject.Predmet.OznakaBroj_1">St-273/2013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XYLO - CENTAR d.o.o.  Rijeka</izvorni_sadrzaj>
    <derivirana_varijabla naziv="DomainObject.Predmet.ProtustrankaFormated_1">  XYLO - CENTAR d.o.o.  Rijeka</derivirana_varijabla>
  </DomainObject.Predmet.ProtustrankaFormated>
  <DomainObject.Predmet.ProtustrankaFormatedOIB>
    <izvorni_sadrzaj>  XYLO - CENTAR d.o.o.  Rijeka, OIB 01609024504</izvorni_sadrzaj>
    <derivirana_varijabla naziv="DomainObject.Predmet.ProtustrankaFormatedOIB_1">  XYLO - CENTAR d.o.o.  Rijeka, OIB 01609024504</derivirana_varijabla>
  </DomainObject.Predmet.ProtustrankaFormatedOIB>
  <DomainObject.Predmet.ProtustrankaFormatedWithAdress>
    <izvorni_sadrzaj> XYLO - CENTAR d.o.o.  Rijeka, Andrije Kačića Miošića 9, 51 000 Rijeka</izvorni_sadrzaj>
    <derivirana_varijabla naziv="DomainObject.Predmet.ProtustrankaFormatedWithAdress_1"> XYLO - CENTAR d.o.o.  Rijeka, Andrije Kačića Miošića 9, 51 000 Rijeka</derivirana_varijabla>
  </DomainObject.Predmet.ProtustrankaFormatedWithAdress>
  <DomainObject.Predmet.ProtustrankaFormatedWithAdressOIB>
    <izvorni_sadrzaj> XYLO - CENTAR d.o.o.  Rijeka, OIB 01609024504, Andrije Kačića Miošića 9, 51 000 Rijeka</izvorni_sadrzaj>
    <derivirana_varijabla naziv="DomainObject.Predmet.ProtustrankaFormatedWithAdressOIB_1"> XYLO - CENTAR d.o.o.  Rijeka, OIB 01609024504, Andrije Kačića Miošića 9, 51 000 Rijeka</derivirana_varijabla>
  </DomainObject.Predmet.ProtustrankaFormatedWithAdressOIB>
  <DomainObject.Predmet.ProtustrankaWithAdress>
    <izvorni_sadrzaj>XYLO - CENTAR d.o.o.  Rijeka Andrije Kačića Miošića 9, 51 000 Rijeka</izvorni_sadrzaj>
    <derivirana_varijabla naziv="DomainObject.Predmet.ProtustrankaWithAdress_1">XYLO - CENTAR d.o.o.  Rijeka Andrije Kačića Miošića 9, 51 000 Rijeka</derivirana_varijabla>
  </DomainObject.Predmet.ProtustrankaWithAdress>
  <DomainObject.Predmet.ProtustrankaWithAdressOIB>
    <izvorni_sadrzaj>XYLO - CENTAR d.o.o.  Rijeka, OIB 01609024504, Andrije Kačića Miošića 9, 51 000 Rijeka</izvorni_sadrzaj>
    <derivirana_varijabla naziv="DomainObject.Predmet.ProtustrankaWithAdressOIB_1">XYLO - CENTAR d.o.o.  Rijeka, OIB 01609024504, Andrije Kačića Miošića 9, 51 000 Rijeka</derivirana_varijabla>
  </DomainObject.Predmet.ProtustrankaWithAdressOIB>
  <DomainObject.Predmet.ProtustrankaNazivFormated>
    <izvorni_sadrzaj>XYLO - CENTAR d.o.o.  Rijeka</izvorni_sadrzaj>
    <derivirana_varijabla naziv="DomainObject.Predmet.ProtustrankaNazivFormated_1">XYLO - CENTAR d.o.o.  Rijeka</derivirana_varijabla>
  </DomainObject.Predmet.ProtustrankaNazivFormated>
  <DomainObject.Predmet.ProtustrankaNazivFormatedOIB>
    <izvorni_sadrzaj>XYLO - CENTAR d.o.o.  Rijeka, OIB 01609024504</izvorni_sadrzaj>
    <derivirana_varijabla naziv="DomainObject.Predmet.ProtustrankaNazivFormatedOIB_1">XYLO - CENTAR d.o.o.  Rijeka, OIB 01609024504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XYLO - CENTAR d.o.o.  Rijeka</item>
    </izvorni_sadrzaj>
    <derivirana_varijabla naziv="DomainObject.Predmet.ProtuStrankaListFormated_1">
      <item>XYLO - CENTAR d.o.o.  Rijeka</item>
    </derivirana_varijabla>
  </DomainObject.Predmet.ProtuStrankaListFormated>
  <DomainObject.Predmet.ProtuStrankaListFormatedOIB>
    <izvorni_sadrzaj>
      <item>XYLO - CENTAR d.o.o.  Rijeka, OIB 01609024504</item>
    </izvorni_sadrzaj>
    <derivirana_varijabla naziv="DomainObject.Predmet.ProtuStrankaListFormatedOIB_1">
      <item>XYLO - CENTAR d.o.o.  Rijeka, OIB 01609024504</item>
    </derivirana_varijabla>
  </DomainObject.Predmet.ProtuStrankaListFormatedOIB>
  <DomainObject.Predmet.ProtuStrankaListFormatedWithAdress>
    <izvorni_sadrzaj>
      <item>XYLO - CENTAR d.o.o.  Rijeka, Andrije Kačića Miošića 9, 51 000 Rijeka</item>
    </izvorni_sadrzaj>
    <derivirana_varijabla naziv="DomainObject.Predmet.ProtuStrankaListFormatedWithAdress_1">
      <item>XYLO - CENTAR d.o.o.  Rijeka, Andrije Kačića Miošića 9, 51 000 Rijeka</item>
    </derivirana_varijabla>
  </DomainObject.Predmet.ProtuStrankaListFormatedWithAdress>
  <DomainObject.Predmet.ProtuStrankaListFormatedWithAdressOIB>
    <izvorni_sadrzaj>
      <item>XYLO - CENTAR d.o.o.  Rijeka, OIB 01609024504, Andrije Kačića Miošića 9, 51 000 Rijeka</item>
    </izvorni_sadrzaj>
    <derivirana_varijabla naziv="DomainObject.Predmet.ProtuStrankaListFormatedWithAdressOIB_1">
      <item>XYLO - CENTAR d.o.o.  Rijeka, OIB 01609024504, Andrije Kačića Miošića 9, 51 000 Rijeka</item>
    </derivirana_varijabla>
  </DomainObject.Predmet.ProtuStrankaListFormatedWithAdressOIB>
  <DomainObject.Predmet.ProtuStrankaListNazivFormated>
    <izvorni_sadrzaj>
      <item>XYLO - CENTAR d.o.o.  Rijeka</item>
    </izvorni_sadrzaj>
    <derivirana_varijabla naziv="DomainObject.Predmet.ProtuStrankaListNazivFormated_1">
      <item>XYLO - CENTAR d.o.o.  Rijeka</item>
    </derivirana_varijabla>
  </DomainObject.Predmet.ProtuStrankaListNazivFormated>
  <DomainObject.Predmet.ProtuStrankaListNazivFormatedOIB>
    <izvorni_sadrzaj>
      <item>XYLO - CENTAR d.o.o.  Rijeka, OIB 01609024504</item>
    </izvorni_sadrzaj>
    <derivirana_varijabla naziv="DomainObject.Predmet.ProtuStrankaListNazivFormatedOIB_1">
      <item>XYLO - CENTAR d.o.o.  Rijeka, OIB 01609024504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XYLO - CENTAR d.o.o.  Rijeka</izvorni_sadrzaj>
    <derivirana_varijabla naziv="DomainObject.Predmet.ProtustrankaIDrugi_1">XYLO - CENTAR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XYLO - CENTAR d.o.o.  Rijeka, OIB 01609024504, Andrije Kačića Miošića 9, 51 000 Rijeka</izvorni_sadrzaj>
    <derivirana_varijabla naziv="DomainObject.Predmet.ProtustrankaIDrugiAdressOIB_1">XYLO - CENTAR d.o.o.  Rijeka, OIB 01609024504, Andrije Kačića Miošića 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XYLO - CENTAR d.o.o.  Rijeka</item>
      <item>FINA  Rijeka</item>
    </izvorni_sadrzaj>
    <derivirana_varijabla naziv="DomainObject.Predmet.SudioniciListNaziv_1">
      <item>XYLO - CENTAR d.o.o.  Rijeka</item>
      <item>FINA  Rijeka</item>
    </derivirana_varijabla>
  </DomainObject.Predmet.SudioniciListNaziv>
  <DomainObject.Predmet.SudioniciListAdressOIB>
    <izvorni_sadrzaj>
      <item>XYLO - CENTAR d.o.o.  Rijeka, OIB 01609024504, Andrije Kačića Miošića 9,51 000 Rijeka</item>
      <item>FINA  Rijeka, OIB 85821130368, Frana Kurelca 8,51 000 Rijeka</item>
    </izvorni_sadrzaj>
    <derivirana_varijabla naziv="DomainObject.Predmet.SudioniciListAdressOIB_1">
      <item>XYLO - CENTAR d.o.o.  Rijeka, OIB 01609024504, Andrije Kačića Miošića 9,51 000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01609024504</item>
      <item>, OIB 85821130368</item>
    </izvorni_sadrzaj>
    <derivirana_varijabla naziv="DomainObject.Predmet.SudioniciListNazivOIB_1">
      <item>, OIB 01609024504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753</properties:Words>
  <properties:Characters>4049</properties:Characters>
  <properties:Lines>128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2015-09-30T07:18:00Z</dcterms:created>
  <dc:creator>korlevicd</dc:creator>
  <cp:lastModifiedBy>wsadmin</cp:lastModifiedBy>
  <cp:lastPrinted>2012-01-12T07:53:00Z</cp:lastPrinted>
  <dcterms:modified xmlns:xsi="http://www.w3.org/2001/XMLSchema-instance" xsi:type="dcterms:W3CDTF">2015-09-30T07:19:00Z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