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5419" w14:paraId="fab541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</w:t>
      </w:r>
      <w:r w:rsidR="000631A1">
        <w:rPr>
          <w:b/>
        </w:rPr>
        <w:t>2003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0631A1" w:rsidRPr="000631A1">
        <w:t>INSPERATUS d.o.o. za ugostiteljstvo i turizam, skraćena tvrtka: INSPERATUS d.o.o., Ježevo, Ježevečka 5, OIB 82979649816</w:t>
      </w:r>
      <w:r w:rsidR="00B16504" w:rsidRPr="00B16504">
        <w:t xml:space="preserve">, </w:t>
      </w:r>
      <w:r w:rsidR="00AA7765">
        <w:t xml:space="preserve">dana </w:t>
      </w:r>
      <w:r w:rsidR="00961879">
        <w:t>14</w:t>
      </w:r>
      <w:r w:rsidR="00E2670E">
        <w:t>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0631A1" w:rsidRPr="000631A1">
        <w:t>INSPERATUS d.o.o. za ugostiteljstvo i turizam, skraćena tvrtka: INSPERATUS d.o.o., Ježevo, Ježevečka 5, OIB 82979649816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25E5B" w:rsidRPr="00825E5B">
        <w:t>Mateo Erceg iz Zagreba, Radnička cesta 30, OIB 936023617826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0631A1" w:rsidRPr="000631A1">
        <w:t>INSPERATUS d.o.o. za ugostiteljstvo i turizam, skraćena tvrtka: INSPERATUS d.o.o., Ježevo, Ježevečka 5, OIB 82979649816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6187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1F22F1" w:rsidP="00961879" w:rsidR="0079189E">
      <w:pPr>
        <w:ind w:firstLine="1440"/>
        <w:jc w:val="right"/>
      </w:pPr>
      <w:r>
        <w:rPr>
          <w:b/>
        </w:rPr>
        <w:lastRenderedPageBreak/>
        <w:t>Broj: 7/St-2003</w:t>
      </w:r>
      <w:r w:rsidR="00961879" w:rsidRPr="00961879">
        <w:rPr>
          <w:b/>
        </w:rPr>
        <w:t>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0631A1" w:rsidRPr="000631A1">
        <w:t>INSPERATUS d.o.o. za ugostiteljstvo i turizam, skraćena tvrtka: INSPERATUS d.o.o., Ježevo, Ježevečka 5, OIB 82979649816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631A1">
        <w:t>261</w:t>
      </w:r>
      <w:r w:rsidR="00961879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133EE8" w:rsidRPr="00133EE8">
        <w:t>31-Su-525/16-6 od 05. svibnja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961879">
        <w:t>14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94509A" w:rsidP="0094509A" w:rsidR="0094509A">
      <w:pPr>
        <w:ind w:left="5664"/>
        <w:jc w:val="both"/>
      </w:pPr>
      <w:r>
        <w:t xml:space="preserve">         Stečajna sutkinja:</w:t>
      </w:r>
    </w:p>
    <w:p w:rsidRDefault="0094509A" w:rsidP="007818EE" w:rsidR="00DB52D3">
      <w:r>
        <w:t xml:space="preserve">                                                                                                        </w:t>
      </w:r>
      <w:r w:rsidR="007818EE">
        <w:t xml:space="preserve">    </w:t>
      </w:r>
      <w:r>
        <w:t xml:space="preserve"> Mirna Vujčić </w:t>
      </w:r>
    </w:p>
    <w:p w:rsidRDefault="00961879" w:rsidP="0094509A" w:rsidR="00961879" w:rsidRPr="00FF6FBB">
      <w:pPr>
        <w:ind w:firstLine="708" w:left="5664"/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5F2" w:rsidR="003265F2">
      <w:r>
        <w:separator/>
      </w:r>
    </w:p>
  </w:endnote>
  <w:endnote w:id="0" w:type="continuationSeparator">
    <w:p w:rsidRDefault="003265F2" w:rsidR="0032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5F2" w:rsidR="003265F2">
      <w:r>
        <w:separator/>
      </w:r>
    </w:p>
  </w:footnote>
  <w:footnote w:id="0" w:type="continuationSeparator">
    <w:p w:rsidRDefault="003265F2" w:rsidR="00326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4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020C"/>
    <w:rsid w:val="00061105"/>
    <w:rsid w:val="000631A1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3EE8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22F1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D66EB"/>
    <w:rsid w:val="002E0CFA"/>
    <w:rsid w:val="002E18FB"/>
    <w:rsid w:val="002F214A"/>
    <w:rsid w:val="002F4D7A"/>
    <w:rsid w:val="002F5765"/>
    <w:rsid w:val="00303630"/>
    <w:rsid w:val="00315A80"/>
    <w:rsid w:val="003265F2"/>
    <w:rsid w:val="00327888"/>
    <w:rsid w:val="003357C9"/>
    <w:rsid w:val="00337924"/>
    <w:rsid w:val="00345811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22458"/>
    <w:rsid w:val="007300B5"/>
    <w:rsid w:val="007314AE"/>
    <w:rsid w:val="00732E3F"/>
    <w:rsid w:val="00733C42"/>
    <w:rsid w:val="00735081"/>
    <w:rsid w:val="007374FD"/>
    <w:rsid w:val="00761619"/>
    <w:rsid w:val="0076432D"/>
    <w:rsid w:val="007801CD"/>
    <w:rsid w:val="007806B9"/>
    <w:rsid w:val="007818EE"/>
    <w:rsid w:val="0079189E"/>
    <w:rsid w:val="0079485C"/>
    <w:rsid w:val="007A4D10"/>
    <w:rsid w:val="007A6587"/>
    <w:rsid w:val="007B43CB"/>
    <w:rsid w:val="007B5490"/>
    <w:rsid w:val="007C4E4B"/>
    <w:rsid w:val="007C7835"/>
    <w:rsid w:val="007F5B85"/>
    <w:rsid w:val="007F7BE4"/>
    <w:rsid w:val="00805BEA"/>
    <w:rsid w:val="008064F9"/>
    <w:rsid w:val="00806752"/>
    <w:rsid w:val="00816600"/>
    <w:rsid w:val="00825E5B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E2256"/>
    <w:rsid w:val="00DF26AE"/>
    <w:rsid w:val="00DF438F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St.444.st. 1. SZ</izvorni_sadrzaj>
    <derivirana_varijabla naziv="DomainObject.Predmet.Opis_1">St.444.st.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INSPERATUS d.o.o.</izvorni_sadrzaj>
    <derivirana_varijabla naziv="DomainObject.Predmet.ProtustrankaFormated_1">  INSPERATUS d.o.o.</derivirana_varijabla>
  </DomainObject.Predmet.ProtustrankaFormated>
  <DomainObject.Predmet.ProtustrankaFormatedOIB>
    <izvorni_sadrzaj>  INSPERATUS d.o.o., OIB 82979649816</izvorni_sadrzaj>
    <derivirana_varijabla naziv="DomainObject.Predmet.ProtustrankaFormatedOIB_1">  INSPERATUS d.o.o., OIB 82979649816</derivirana_varijabla>
  </DomainObject.Predmet.ProtustrankaFormatedOIB>
  <DomainObject.Predmet.ProtustrankaFormatedWithAdress>
    <izvorni_sadrzaj> INSPERATUS d.o.o., Ježevečka 5, 10370 Ježevo</izvorni_sadrzaj>
    <derivirana_varijabla naziv="DomainObject.Predmet.ProtustrankaFormatedWithAdress_1"> INSPERATUS d.o.o., Ježevečka 5, 10370 Ježevo</derivirana_varijabla>
  </DomainObject.Predmet.ProtustrankaFormatedWithAdress>
  <DomainObject.Predmet.ProtustrankaFormatedWithAdressOIB>
    <izvorni_sadrzaj> INSPERATUS d.o.o., OIB 82979649816, Ježevečka 5, 10370 Ježevo</izvorni_sadrzaj>
    <derivirana_varijabla naziv="DomainObject.Predmet.ProtustrankaFormatedWithAdressOIB_1"> INSPERATUS d.o.o., OIB 82979649816, Ježevečka 5, 10370 Ježevo</derivirana_varijabla>
  </DomainObject.Predmet.ProtustrankaFormatedWithAdressOIB>
  <DomainObject.Predmet.ProtustrankaWithAdress>
    <izvorni_sadrzaj>INSPERATUS d.o.o. Ježevečka 5, 10370 Ježevo</izvorni_sadrzaj>
    <derivirana_varijabla naziv="DomainObject.Predmet.ProtustrankaWithAdress_1">INSPERATUS d.o.o. Ježevečka 5, 10370 Ježevo</derivirana_varijabla>
  </DomainObject.Predmet.ProtustrankaWithAdress>
  <DomainObject.Predmet.ProtustrankaWithAdressOIB>
    <izvorni_sadrzaj>INSPERATUS d.o.o., OIB 82979649816, Ježevečka 5, 10370 Ježevo</izvorni_sadrzaj>
    <derivirana_varijabla naziv="DomainObject.Predmet.ProtustrankaWithAdressOIB_1">INSPERATUS d.o.o., OIB 82979649816, Ježevečka 5, 10370 Ježevo</derivirana_varijabla>
  </DomainObject.Predmet.ProtustrankaWithAdressOIB>
  <DomainObject.Predmet.ProtustrankaNazivFormated>
    <izvorni_sadrzaj>INSPERATUS d.o.o.</izvorni_sadrzaj>
    <derivirana_varijabla naziv="DomainObject.Predmet.ProtustrankaNazivFormated_1">INSPERATUS d.o.o.</derivirana_varijabla>
  </DomainObject.Predmet.ProtustrankaNazivFormated>
  <DomainObject.Predmet.ProtustrankaNazivFormatedOIB>
    <izvorni_sadrzaj>INSPERATUS d.o.o., OIB 82979649816</izvorni_sadrzaj>
    <derivirana_varijabla naziv="DomainObject.Predmet.ProtustrankaNazivFormatedOIB_1">INSPERATUS d.o.o., OIB 82979649816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1390.81</izvorni_sadrzaj>
    <derivirana_varijabla naziv="DomainObject.Predmet.TrenutnaVrijednost_1">1390.81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INSPERATUS d.o.o.</item>
    </izvorni_sadrzaj>
    <derivirana_varijabla naziv="DomainObject.Predmet.ProtuStrankaListFormated_1">
      <item>INSPERATUS d.o.o.</item>
    </derivirana_varijabla>
  </DomainObject.Predmet.ProtuStrankaListFormated>
  <DomainObject.Predmet.ProtuStrankaListFormatedOIB>
    <izvorni_sadrzaj>
      <item>INSPERATUS d.o.o., OIB 82979649816</item>
    </izvorni_sadrzaj>
    <derivirana_varijabla naziv="DomainObject.Predmet.ProtuStrankaListFormatedOIB_1">
      <item>INSPERATUS d.o.o., OIB 82979649816</item>
    </derivirana_varijabla>
  </DomainObject.Predmet.ProtuStrankaListFormatedOIB>
  <DomainObject.Predmet.ProtuStrankaListFormatedWithAdress>
    <izvorni_sadrzaj>
      <item>INSPERATUS d.o.o., Ježevečka 5, 10370 Ježevo</item>
    </izvorni_sadrzaj>
    <derivirana_varijabla naziv="DomainObject.Predmet.ProtuStrankaListFormatedWithAdress_1">
      <item>INSPERATUS d.o.o., Ježevečka 5, 10370 Ježevo</item>
    </derivirana_varijabla>
  </DomainObject.Predmet.ProtuStrankaListFormatedWithAdress>
  <DomainObject.Predmet.ProtuStrankaListFormatedWithAdressOIB>
    <izvorni_sadrzaj>
      <item>INSPERATUS d.o.o., OIB 82979649816, Ježevečka 5, 10370 Ježevo</item>
    </izvorni_sadrzaj>
    <derivirana_varijabla naziv="DomainObject.Predmet.ProtuStrankaListFormatedWithAdressOIB_1">
      <item>INSPERATUS d.o.o., OIB 82979649816, Ježevečka 5, 10370 Ježevo</item>
    </derivirana_varijabla>
  </DomainObject.Predmet.ProtuStrankaListFormatedWithAdressOIB>
  <DomainObject.Predmet.ProtuStrankaListNazivFormated>
    <izvorni_sadrzaj>
      <item>INSPERATUS d.o.o.</item>
    </izvorni_sadrzaj>
    <derivirana_varijabla naziv="DomainObject.Predmet.ProtuStrankaListNazivFormated_1">
      <item>INSPERATUS d.o.o.</item>
    </derivirana_varijabla>
  </DomainObject.Predmet.ProtuStrankaListNazivFormated>
  <DomainObject.Predmet.ProtuStrankaListNazivFormatedOIB>
    <izvorni_sadrzaj>
      <item>INSPERATUS d.o.o., OIB 82979649816</item>
    </izvorni_sadrzaj>
    <derivirana_varijabla naziv="DomainObject.Predmet.ProtuStrankaListNazivFormatedOIB_1">
      <item>INSPERATUS d.o.o., OIB 82979649816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INSPERATUS d.o.o.</izvorni_sadrzaj>
    <derivirana_varijabla naziv="DomainObject.Predmet.ProtustrankaIDrugi_1">INSPERATUS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INSPERATUS d.o.o., OIB 82979649816, Ježevečka 5, 10370 Ježevo</izvorni_sadrzaj>
    <derivirana_varijabla naziv="DomainObject.Predmet.ProtustrankaIDrugiAdressOIB_1">INSPERATUS d.o.o., OIB 82979649816, Ježevečka 5,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INSPERATUS d.o.o.</item>
      <item>FINA Regionalni centar Zagreb</item>
    </izvorni_sadrzaj>
    <derivirana_varijabla naziv="DomainObject.Predmet.SudioniciListNaziv_1">
      <item>INSPERATUS d.o.o.</item>
      <item>FINA Regionalni centar Zagreb</item>
    </derivirana_varijabla>
  </DomainObject.Predmet.SudioniciListNaziv>
  <DomainObject.Predmet.SudioniciListAdressOIB>
    <izvorni_sadrzaj>
      <item>INSPERATUS d.o.o., OIB 82979649816, Ježevečka 5,10370 Ježevo</item>
      <item>FINA Regionalni centar Zagreb, OIB 85821130368, Trg svibanjskih žrtava 1995. br. 1,10000 Zagreb</item>
    </izvorni_sadrzaj>
    <derivirana_varijabla naziv="DomainObject.Predmet.SudioniciListAdressOIB_1">
      <item>INSPERATUS d.o.o., OIB 82979649816, Ježevečka 5,10370 Ježevo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82979649816</item>
      <item>, OIB 85821130368</item>
    </izvorni_sadrzaj>
    <derivirana_varijabla naziv="DomainObject.Predmet.SudioniciListNazivOIB_1">
      <item>, OIB 82979649816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1C869-A1F0-4E94-A567-9BAF4E50C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795</properties:Words>
  <properties:Characters>4515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2016-09-13T11:05:00Z</dcterms:created>
  <dc:creator>alet</dc:creator>
  <cp:lastModifiedBy>wsadmin</cp:lastModifiedBy>
  <cp:lastPrinted>2016-09-01T09:55:00Z</cp:lastPrinted>
  <dcterms:modified xmlns:xsi="http://www.w3.org/2001/XMLSchema-instance" xsi:type="dcterms:W3CDTF">2016-09-14T10:26:00Z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