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035f" w14:paraId="1f3035f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805996">
        <w:t>4896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805996">
        <w:rPr>
          <w:rFonts w:eastAsia="Calibri"/>
          <w:lang w:eastAsia="en-US"/>
        </w:rPr>
        <w:t>MARAS ROTA d.o.o., Zagreb, Bešići 6, OIB: 74959778493</w:t>
      </w:r>
      <w:r w:rsidR="000750F3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282E1E">
        <w:t>2</w:t>
      </w:r>
      <w:r w:rsidR="000750F3">
        <w:t>1</w:t>
      </w:r>
      <w:r w:rsidR="00801CCA">
        <w:t>. ožujka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805996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805996" w:rsidRPr="00805996">
        <w:rPr>
          <w:rFonts w:eastAsia="Calibri"/>
          <w:lang w:eastAsia="en-US"/>
        </w:rPr>
        <w:t>MARAS ROTA d.o.o., Zagreb, Bešići 6, OIB: 74959778493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282E1E">
        <w:t>2</w:t>
      </w:r>
      <w:r w:rsidR="000750F3">
        <w:t>1</w:t>
      </w:r>
      <w:r w:rsidR="00801CCA">
        <w:t>. ožujka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805996">
        <w:t>14,30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805996">
        <w:t>Martina Grgec, Zagreb, Bukovačka cesta 51, OIB: 88481884644.</w:t>
      </w:r>
    </w:p>
    <w:p w:rsidRDefault="00060133" w:rsidP="00060133" w:rsidR="00060133" w:rsidRPr="00AF1EFD">
      <w:pPr>
        <w:ind w:left="708"/>
        <w:jc w:val="both"/>
      </w:pPr>
    </w:p>
    <w:p w:rsidRDefault="00060133" w:rsidP="00805996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805996" w:rsidRPr="00805996">
        <w:rPr>
          <w:rFonts w:eastAsia="Calibri"/>
          <w:lang w:eastAsia="en-US"/>
        </w:rPr>
        <w:t>MARAS ROTA d.o.o., Zagreb, Bešići 6, OIB: 74959778493</w:t>
      </w:r>
      <w:r w:rsidR="00C241E6">
        <w:rPr>
          <w:rFonts w:eastAsia="Calibri"/>
          <w:lang w:eastAsia="en-US"/>
        </w:rPr>
        <w:t xml:space="preserve">, sa danom </w:t>
      </w:r>
      <w:r w:rsidR="00282E1E">
        <w:rPr>
          <w:rFonts w:eastAsia="Calibri"/>
          <w:lang w:eastAsia="en-US"/>
        </w:rPr>
        <w:t>2</w:t>
      </w:r>
      <w:r w:rsidR="000750F3">
        <w:rPr>
          <w:rFonts w:eastAsia="Calibri"/>
          <w:lang w:eastAsia="en-US"/>
        </w:rPr>
        <w:t>1</w:t>
      </w:r>
      <w:r w:rsidR="00801CCA">
        <w:rPr>
          <w:rFonts w:eastAsia="Calibri"/>
          <w:lang w:eastAsia="en-US"/>
        </w:rPr>
        <w:t>. ožujka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805996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805996" w:rsidRPr="00805996">
        <w:rPr>
          <w:rFonts w:eastAsia="Calibri"/>
          <w:lang w:eastAsia="en-US"/>
        </w:rPr>
        <w:t>MARAS ROTA d.o.o., Zagreb, Bešići 6, OIB: 74959778493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805996" w:rsidRPr="00805996">
        <w:rPr>
          <w:rFonts w:eastAsia="Calibri"/>
          <w:lang w:eastAsia="en-US"/>
        </w:rPr>
        <w:t>MARAS ROTA d.o.o., Zagreb, Bešići 6, OIB: 74959778493</w:t>
      </w:r>
      <w:r w:rsidR="00631A90">
        <w:t xml:space="preserve">, dana </w:t>
      </w:r>
      <w:r w:rsidR="00805996">
        <w:t>13. lipnja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805996">
        <w:t>4896</w:t>
      </w:r>
      <w:r w:rsidR="00B0604A">
        <w:t>/16</w:t>
      </w:r>
      <w:r>
        <w:t xml:space="preserve"> od </w:t>
      </w:r>
      <w:r w:rsidR="000750F3">
        <w:t>10. listopada</w:t>
      </w:r>
      <w:r w:rsidR="00282E1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F2607C" w:rsidP="00282E1E" w:rsidR="00F2607C">
      <w:pPr>
        <w:ind w:firstLine="708"/>
        <w:jc w:val="both"/>
      </w:pPr>
    </w:p>
    <w:p w:rsidRDefault="00F2607C" w:rsidP="00282E1E" w:rsidR="00F2607C">
      <w:pPr>
        <w:ind w:firstLine="708"/>
        <w:jc w:val="both"/>
      </w:pPr>
      <w:r>
        <w:t xml:space="preserve">Iz podneska FINA-e od </w:t>
      </w:r>
      <w:r w:rsidR="000750F3">
        <w:t>19. listopada</w:t>
      </w:r>
      <w:r>
        <w:t xml:space="preserve"> 2017. proizlazi</w:t>
      </w:r>
      <w:r w:rsidR="000750F3">
        <w:t xml:space="preserve"> da</w:t>
      </w:r>
      <w:r>
        <w:t xml:space="preserve"> </w:t>
      </w:r>
      <w:r w:rsidR="000750F3">
        <w:t>je dužnik na dan</w:t>
      </w:r>
      <w:r>
        <w:t xml:space="preserve"> 1. rujna 2015. u Očevidniku redoslijeda osnova za plaćanje dužnik imao neizvršene osnove za </w:t>
      </w:r>
      <w:r>
        <w:lastRenderedPageBreak/>
        <w:t xml:space="preserve">plaćanje u neprekinutom razdoblju od </w:t>
      </w:r>
      <w:r w:rsidR="00805996">
        <w:t>167</w:t>
      </w:r>
      <w:r>
        <w:t xml:space="preserve"> dana u ukupnom iznosu od </w:t>
      </w:r>
      <w:r w:rsidR="00805996">
        <w:t>23.863,31</w:t>
      </w:r>
      <w:r>
        <w:t xml:space="preserve"> kn (list </w:t>
      </w:r>
      <w:r w:rsidR="000750F3">
        <w:t>12</w:t>
      </w:r>
      <w:r>
        <w:t xml:space="preserve"> spisa).</w:t>
      </w:r>
    </w:p>
    <w:p w:rsidRDefault="00F2607C" w:rsidP="00282E1E" w:rsidR="00F2607C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sustava e-Blokade proizlazi da je ukupan nenaplaćeni iznos obveza na dan 21. ožujka 2018. po svim neizvršenim osnovama za plaćanje na računu dužnika </w:t>
      </w:r>
      <w:r w:rsidR="00A20759">
        <w:t>83.005,29</w:t>
      </w:r>
      <w:r>
        <w:t xml:space="preserve"> kn, a početak blokade računa traje od </w:t>
      </w:r>
      <w:r w:rsidR="00A20759">
        <w:t>19. svibnja 2015</w:t>
      </w:r>
      <w:r>
        <w:t>.</w:t>
      </w:r>
    </w:p>
    <w:p w:rsidRDefault="000750F3" w:rsidP="000750F3" w:rsidR="000750F3">
      <w:pPr>
        <w:ind w:firstLine="708"/>
        <w:jc w:val="both"/>
      </w:pPr>
    </w:p>
    <w:p w:rsidRDefault="00A20759" w:rsidP="000750F3" w:rsidR="00A20759">
      <w:pPr>
        <w:ind w:firstLine="708"/>
        <w:jc w:val="both"/>
      </w:pPr>
      <w:r>
        <w:t>Iz prokaznog popisa imovine proizlazi da dužnik nema nikakve imovine (list 16 do 33 spisa).</w:t>
      </w:r>
    </w:p>
    <w:p w:rsidRDefault="00A20759" w:rsidP="000750F3" w:rsidR="00A20759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A20759">
        <w:t>34</w:t>
      </w:r>
      <w:r>
        <w:t xml:space="preserve"> spisa).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Uvjerenja Policijske uprave zagrebačke od 23. studenog 2017. proizlazi da dužnik nije evidentiran kao vlasnik vozila (list </w:t>
      </w:r>
      <w:r w:rsidR="00A20759">
        <w:t>35</w:t>
      </w:r>
      <w:r>
        <w:t xml:space="preserve"> spisa).</w:t>
      </w:r>
    </w:p>
    <w:p w:rsidRDefault="000750F3" w:rsidP="000750F3" w:rsidR="000750F3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805996" w:rsidRPr="00805996">
        <w:rPr>
          <w:rFonts w:eastAsia="Calibri"/>
          <w:lang w:eastAsia="en-US"/>
        </w:rPr>
        <w:t>MARAS ROTA d.o.o., Zagreb, Bešići 6, OIB: 74959778493</w:t>
      </w:r>
      <w:r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805996">
        <w:t>4896</w:t>
      </w:r>
      <w:r w:rsidR="00B0604A">
        <w:t>/16</w:t>
      </w:r>
      <w:r>
        <w:t xml:space="preserve"> od </w:t>
      </w:r>
      <w:r w:rsidR="000750F3">
        <w:t>17. siječnja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0750F3">
        <w:t>10.000,00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0750F3">
        <w:t>18</w:t>
      </w:r>
      <w:r w:rsidR="00801CCA">
        <w:t>. siječnja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282E1E">
        <w:t>2</w:t>
      </w:r>
      <w:r w:rsidR="000750F3">
        <w:t>1</w:t>
      </w:r>
      <w:r w:rsidR="00282E1E">
        <w:t>. ožujka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B25883" w:rsidP="00410421" w:rsidR="00B25883"/>
    <w:p w:rsidRDefault="00B25883" w:rsidP="00410421" w:rsidR="00B25883"/>
    <w:p w:rsidRDefault="00B25883" w:rsidP="00410421" w:rsidR="00B25883"/>
    <w:p w:rsidRDefault="00B25883" w:rsidP="00410421" w:rsidR="00B25883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2C5A29" w:rsidR="002C5A29" w:rsidRPr="00AF1EFD">
      <w:r w:rsidRPr="00AF1EFD">
        <w:t>Dna:</w:t>
      </w:r>
    </w:p>
    <w:p w:rsidRDefault="005E4D08" w:rsidP="007D7A92" w:rsidR="00A0682A">
      <w:pPr>
        <w:numPr>
          <w:ilvl w:val="0"/>
          <w:numId w:val="3"/>
        </w:numPr>
      </w:pPr>
      <w:r w:rsidRPr="00AF1EFD">
        <w:t>dužnik</w:t>
      </w:r>
    </w:p>
    <w:p w:rsidRDefault="00AF1B3C" w:rsidP="007D7A92" w:rsidR="00AF1B3C" w:rsidRPr="00AF1EFD">
      <w:pPr>
        <w:numPr>
          <w:ilvl w:val="0"/>
          <w:numId w:val="3"/>
        </w:numPr>
      </w:pPr>
      <w:r>
        <w:t>zakonski zastupnik dužnika</w:t>
      </w:r>
    </w:p>
    <w:p w:rsidRDefault="003567A1" w:rsidP="007D7A92" w:rsidR="003567A1">
      <w:pPr>
        <w:numPr>
          <w:ilvl w:val="0"/>
          <w:numId w:val="3"/>
        </w:numPr>
      </w:pPr>
      <w:r>
        <w:t xml:space="preserve">stečajni upravitelj </w:t>
      </w:r>
      <w:r w:rsidR="00A20759">
        <w:t>Martina Grgec</w:t>
      </w:r>
    </w:p>
    <w:p w:rsidRDefault="001C02F6" w:rsidP="007D7A92" w:rsidR="001C02F6" w:rsidRPr="00AF1EFD">
      <w:pPr>
        <w:numPr>
          <w:ilvl w:val="0"/>
          <w:numId w:val="3"/>
        </w:numPr>
      </w:pPr>
      <w:r w:rsidRPr="00AF1EFD">
        <w:t>FINA</w:t>
      </w:r>
    </w:p>
    <w:p w:rsidRDefault="00AF1EFD" w:rsidP="007D7A92" w:rsidR="00293964" w:rsidRPr="00AF1EFD">
      <w:pPr>
        <w:numPr>
          <w:ilvl w:val="0"/>
          <w:numId w:val="3"/>
        </w:numPr>
      </w:pPr>
      <w:r>
        <w:t xml:space="preserve">Sudskom </w:t>
      </w:r>
      <w:r w:rsidR="00293964" w:rsidRPr="00AF1EFD">
        <w:t xml:space="preserve"> registru</w:t>
      </w:r>
      <w:r>
        <w:t xml:space="preserve"> ovog suda</w:t>
      </w:r>
    </w:p>
    <w:p w:rsidRDefault="00293964" w:rsidP="007D7A92" w:rsidR="00293964" w:rsidRPr="00AF1EFD">
      <w:pPr>
        <w:numPr>
          <w:ilvl w:val="0"/>
          <w:numId w:val="3"/>
        </w:numPr>
      </w:pPr>
      <w:r w:rsidRPr="00AF1EFD">
        <w:t>Oglasna ploča</w:t>
      </w:r>
      <w:r w:rsidR="00174993" w:rsidRPr="00AF1EFD">
        <w:t xml:space="preserve"> suda</w:t>
      </w:r>
    </w:p>
    <w:p w:rsidRDefault="003905DD" w:rsidP="007D7A92" w:rsidR="003905DD" w:rsidRPr="00AF1EFD">
      <w:pPr>
        <w:numPr>
          <w:ilvl w:val="0"/>
          <w:numId w:val="3"/>
        </w:numPr>
      </w:pPr>
      <w:r w:rsidRPr="00AF1EFD">
        <w:t xml:space="preserve">ŽDO u </w:t>
      </w:r>
      <w:r w:rsidR="006D4A3A">
        <w:t>Zagrebu</w:t>
      </w:r>
    </w:p>
    <w:p w:rsidRDefault="009E2615" w:rsidP="007D7A92" w:rsidR="00B97F98" w:rsidRPr="00AF1EFD">
      <w:pPr>
        <w:numPr>
          <w:ilvl w:val="0"/>
          <w:numId w:val="3"/>
        </w:numPr>
      </w:pPr>
      <w:r w:rsidRPr="00AF1EFD">
        <w:t>RH, Ministarstvo pravosuđa, Zagreb</w:t>
      </w:r>
    </w:p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530" w:rsidR="00630530">
      <w:r>
        <w:separator/>
      </w:r>
    </w:p>
  </w:endnote>
  <w:endnote w:id="0" w:type="continuationSeparator">
    <w:p w:rsidRDefault="00630530" w:rsidR="00630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530" w:rsidR="00630530">
      <w:r>
        <w:separator/>
      </w:r>
    </w:p>
  </w:footnote>
  <w:footnote w:id="0" w:type="continuationSeparator">
    <w:p w:rsidRDefault="00630530" w:rsidR="006305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58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805996">
      <w:t>4896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50F3"/>
    <w:rsid w:val="000E4868"/>
    <w:rsid w:val="00174993"/>
    <w:rsid w:val="00191009"/>
    <w:rsid w:val="001A044D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0530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58CC"/>
    <w:rsid w:val="007D7A92"/>
    <w:rsid w:val="00801CCA"/>
    <w:rsid w:val="00805996"/>
    <w:rsid w:val="00812051"/>
    <w:rsid w:val="0082642E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0759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5883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4785"/>
    <w:rsid w:val="00EE61A0"/>
    <w:rsid w:val="00EE7C7F"/>
    <w:rsid w:val="00F10CB7"/>
    <w:rsid w:val="00F22E0A"/>
    <w:rsid w:val="00F2607C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8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8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8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8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8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8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8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8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4896</izvorni_sadrzaj>
    <derivirana_varijabla naziv="DomainObject.Predmet.Broj_1">4896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St-4896/2016</izvorni_sadrzaj>
    <derivirana_varijabla naziv="DomainObject.Predmet.OznakaBroj_1">St-4896/2016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MARAS ROTA d.o.o. zastupanog po punomoćniku Stana Maras; Goran Maras</izvorni_sadrzaj>
    <derivirana_varijabla naziv="DomainObject.Predmet.ProtustrankaFormated_1">  MARAS ROTA d.o.o. zastupanog po punomoćniku Stana Maras; Goran Maras</derivirana_varijabla>
  </DomainObject.Predmet.ProtustrankaFormated>
  <DomainObject.Predmet.ProtustrankaFormatedOIB>
    <izvorni_sadrzaj>  MARAS ROTA d.o.o., OIB 74959778493 zastupanog po punomoćniku Stana Maras; Goran Maras</izvorni_sadrzaj>
    <derivirana_varijabla naziv="DomainObject.Predmet.ProtustrankaFormatedOIB_1">  MARAS ROTA d.o.o., OIB 74959778493 zastupanog po punomoćniku Stana Maras; Goran Maras</derivirana_varijabla>
  </DomainObject.Predmet.ProtustrankaFormatedOIB>
  <DomainObject.Predmet.ProtustrankaFormatedWithAdress>
    <izvorni_sadrzaj> MARAS ROTA d.o.o., Bešići 6, 10000 Zagreb zastupanog po punomoćniku Stana Maras; Goran Maras</izvorni_sadrzaj>
    <derivirana_varijabla naziv="DomainObject.Predmet.ProtustrankaFormatedWithAdress_1"> MARAS ROTA d.o.o., Bešići 6, 10000 Zagreb zastupanog po punomoćniku Stana Maras; Goran Maras</derivirana_varijabla>
  </DomainObject.Predmet.ProtustrankaFormatedWithAdress>
  <DomainObject.Predmet.ProtustrankaFormatedWithAdressOIB>
    <izvorni_sadrzaj> MARAS ROTA d.o.o., OIB 74959778493, Bešići 6, 10000 Zagreb zastupanog po punomoćniku Stana Maras; Goran Maras</izvorni_sadrzaj>
    <derivirana_varijabla naziv="DomainObject.Predmet.ProtustrankaFormatedWithAdressOIB_1"> MARAS ROTA d.o.o., OIB 74959778493, Bešići 6, 10000 Zagreb zastupanog po punomoćniku Stana Maras; Goran Maras</derivirana_varijabla>
  </DomainObject.Predmet.ProtustrankaFormatedWithAdressOIB>
  <DomainObject.Predmet.ProtustrankaWithAdress>
    <izvorni_sadrzaj>MARAS ROTA d.o.o. Bešići 6, 10000 Zagreb</izvorni_sadrzaj>
    <derivirana_varijabla naziv="DomainObject.Predmet.ProtustrankaWithAdress_1">MARAS ROTA d.o.o. Bešići 6, 10000 Zagreb</derivirana_varijabla>
  </DomainObject.Predmet.ProtustrankaWithAdress>
  <DomainObject.Predmet.ProtustrankaWithAdressOIB>
    <izvorni_sadrzaj>MARAS ROTA d.o.o., OIB 74959778493, Bešići 6, 10000 Zagreb</izvorni_sadrzaj>
    <derivirana_varijabla naziv="DomainObject.Predmet.ProtustrankaWithAdressOIB_1">MARAS ROTA d.o.o., OIB 74959778493, Bešići 6, 10000 Zagreb</derivirana_varijabla>
  </DomainObject.Predmet.ProtustrankaWithAdressOIB>
  <DomainObject.Predmet.ProtustrankaNazivFormated>
    <izvorni_sadrzaj>MARAS ROTA d.o.o.</izvorni_sadrzaj>
    <derivirana_varijabla naziv="DomainObject.Predmet.ProtustrankaNazivFormated_1">MARAS ROTA d.o.o.</derivirana_varijabla>
  </DomainObject.Predmet.ProtustrankaNazivFormated>
  <DomainObject.Predmet.ProtustrankaNazivFormatedOIB>
    <izvorni_sadrzaj>MARAS ROTA d.o.o., OIB 74959778493</izvorni_sadrzaj>
    <derivirana_varijabla naziv="DomainObject.Predmet.ProtustrankaNazivFormatedOIB_1">MARAS ROTA d.o.o., OIB 74959778493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MARAS ROTA d.o.o. zastupanog po punomoćniku Stana Maras; Goran Maras</item>
    </izvorni_sadrzaj>
    <derivirana_varijabla naziv="DomainObject.Predmet.ProtuStrankaListFormated_1">
      <item>MARAS ROTA d.o.o. zastupanog po punomoćniku Stana Maras; Goran Maras</item>
    </derivirana_varijabla>
  </DomainObject.Predmet.ProtuStrankaListFormated>
  <DomainObject.Predmet.ProtuStrankaListFormatedOIB>
    <izvorni_sadrzaj>
      <item>MARAS ROTA d.o.o., OIB 74959778493 zastupanog po punomoćniku Stana Maras; Goran Maras</item>
    </izvorni_sadrzaj>
    <derivirana_varijabla naziv="DomainObject.Predmet.ProtuStrankaListFormatedOIB_1">
      <item>MARAS ROTA d.o.o., OIB 74959778493 zastupanog po punomoćniku Stana Maras; Goran Maras</item>
    </derivirana_varijabla>
  </DomainObject.Predmet.ProtuStrankaListFormatedOIB>
  <DomainObject.Predmet.ProtuStrankaListFormatedWithAdress>
    <izvorni_sadrzaj>
      <item>MARAS ROTA d.o.o., Bešići 6, 10000 Zagreb zastupanog po punomoćniku Stana Maras; Goran Maras</item>
    </izvorni_sadrzaj>
    <derivirana_varijabla naziv="DomainObject.Predmet.ProtuStrankaListFormatedWithAdress_1">
      <item>MARAS ROTA d.o.o., Bešići 6, 10000 Zagreb zastupanog po punomoćniku Stana Maras; Goran Maras</item>
    </derivirana_varijabla>
  </DomainObject.Predmet.ProtuStrankaListFormatedWithAdress>
  <DomainObject.Predmet.ProtuStrankaListFormatedWithAdressOIB>
    <izvorni_sadrzaj>
      <item>MARAS ROTA d.o.o., OIB 74959778493, Bešići 6, 10000 Zagreb zastupanog po punomoćniku Stana Maras; Goran Maras</item>
    </izvorni_sadrzaj>
    <derivirana_varijabla naziv="DomainObject.Predmet.ProtuStrankaListFormatedWithAdressOIB_1">
      <item>MARAS ROTA d.o.o., OIB 74959778493, Bešići 6, 10000 Zagreb zastupanog po punomoćniku Stana Maras; Goran Maras</item>
    </derivirana_varijabla>
  </DomainObject.Predmet.ProtuStrankaListFormatedWithAdressOIB>
  <DomainObject.Predmet.ProtuStrankaListNazivFormated>
    <izvorni_sadrzaj>
      <item>MARAS ROTA d.o.o.</item>
    </izvorni_sadrzaj>
    <derivirana_varijabla naziv="DomainObject.Predmet.ProtuStrankaListNazivFormated_1">
      <item>MARAS ROTA d.o.o.</item>
    </derivirana_varijabla>
  </DomainObject.Predmet.ProtuStrankaListNazivFormated>
  <DomainObject.Predmet.ProtuStrankaListNazivFormatedOIB>
    <izvorni_sadrzaj>
      <item>MARAS ROTA d.o.o., OIB 74959778493</item>
    </izvorni_sadrzaj>
    <derivirana_varijabla naziv="DomainObject.Predmet.ProtuStrankaListNazivFormatedOIB_1">
      <item>MARAS ROTA d.o.o., OIB 74959778493</item>
    </derivirana_varijabla>
  </DomainObject.Predmet.ProtuStrankaListNazivFormatedOIB>
  <DomainObject.Predmet.OstaliListFormated>
    <izvorni_sadrzaj>
      <item>Stana Maras punomoćnik sudionika u postupku MARAS ROTA d.o.o.</item>
      <item>Goran Maras punomoćnik sudionika u postupku MARAS ROTA d.o.o.</item>
    </izvorni_sadrzaj>
    <derivirana_varijabla naziv="DomainObject.Predmet.OstaliListFormated_1">
      <item>Stana Maras punomoćnik sudionika u postupku MARAS ROTA d.o.o.</item>
      <item>Goran Maras punomoćnik sudionika u postupku MARAS ROTA d.o.o.</item>
    </derivirana_varijabla>
  </DomainObject.Predmet.OstaliListFormated>
  <DomainObject.Predmet.OstaliListFormatedOIB>
    <izvorni_sadrzaj>
      <item>Stana Maras, OIB 69654858005 punomoćnik sudionika u postupku MARAS ROTA d.o.o.</item>
      <item>Goran Maras, OIB 82504111138 punomoćnik sudionika u postupku MARAS ROTA d.o.o.</item>
    </izvorni_sadrzaj>
    <derivirana_varijabla naziv="DomainObject.Predmet.OstaliListFormatedOIB_1">
      <item>Stana Maras, OIB 69654858005 punomoćnik sudionika u postupku MARAS ROTA d.o.o.</item>
      <item>Goran Maras, OIB 82504111138 punomoćnik sudionika u postupku MARAS ROTA d.o.o.</item>
    </derivirana_varijabla>
  </DomainObject.Predmet.OstaliListFormatedOIB>
  <DomainObject.Predmet.OstaliListFormatedWithAdress>
    <izvorni_sadrzaj>
      <item>Stana Maras, Bešići 6, 10000 Zagreb punomoćnik sudionika u postupku MARAS ROTA d.o.o.</item>
      <item>Goran Maras, Bešići 6, 10000 Zagreb punomoćnik sudionika u postupku MARAS ROTA d.o.o.</item>
    </izvorni_sadrzaj>
    <derivirana_varijabla naziv="DomainObject.Predmet.OstaliListFormatedWithAdress_1">
      <item>Stana Maras, Bešići 6, 10000 Zagreb punomoćnik sudionika u postupku MARAS ROTA d.o.o.</item>
      <item>Goran Maras, Bešići 6, 10000 Zagreb punomoćnik sudionika u postupku MARAS ROTA d.o.o.</item>
    </derivirana_varijabla>
  </DomainObject.Predmet.OstaliListFormatedWithAdress>
  <DomainObject.Predmet.OstaliListFormatedWithAdressOIB>
    <izvorni_sadrzaj>
      <item>Stana Maras, OIB 69654858005, Bešići 6, 10000 Zagreb punomoćnik sudionika u postupku MARAS ROTA d.o.o.</item>
      <item>Goran Maras, OIB 82504111138, Bešići 6, 10000 Zagreb punomoćnik sudionika u postupku MARAS ROTA d.o.o.</item>
    </izvorni_sadrzaj>
    <derivirana_varijabla naziv="DomainObject.Predmet.OstaliListFormatedWithAdressOIB_1">
      <item>Stana Maras, OIB 69654858005, Bešići 6, 10000 Zagreb punomoćnik sudionika u postupku MARAS ROTA d.o.o.</item>
      <item>Goran Maras, OIB 82504111138, Bešići 6, 10000 Zagreb punomoćnik sudionika u postupku MARAS ROTA d.o.o.</item>
    </derivirana_varijabla>
  </DomainObject.Predmet.OstaliListFormatedWithAdressOIB>
  <DomainObject.Predmet.OstaliListNazivFormated>
    <izvorni_sadrzaj>
      <item>Stana Maras</item>
      <item>Goran Maras</item>
    </izvorni_sadrzaj>
    <derivirana_varijabla naziv="DomainObject.Predmet.OstaliListNazivFormated_1">
      <item>Stana Maras</item>
      <item>Goran Maras</item>
    </derivirana_varijabla>
  </DomainObject.Predmet.OstaliListNazivFormated>
  <DomainObject.Predmet.OstaliListNazivFormatedOIB>
    <izvorni_sadrzaj>
      <item>Stana Maras, OIB 69654858005</item>
      <item>Goran Maras, OIB 82504111138</item>
    </izvorni_sadrzaj>
    <derivirana_varijabla naziv="DomainObject.Predmet.OstaliListNazivFormatedOIB_1">
      <item>Stana Maras, OIB 69654858005</item>
      <item>Goran Maras, OIB 82504111138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MARAS ROTA d.o.o.</izvorni_sadrzaj>
    <derivirana_varijabla naziv="DomainObject.Predmet.ProtustrankaIDrugi_1">MARAS ROTA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MARAS ROTA d.o.o., OIB 74959778493, Bešići 6, 10000 Zagreb</izvorni_sadrzaj>
    <derivirana_varijabla naziv="DomainObject.Predmet.ProtustrankaIDrugiAdressOIB_1">MARAS ROTA d.o.o., OIB 74959778493, Bešići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MARAS ROTA d.o.o.</item>
      <item>Stana Maras</item>
      <item>Goran Maras</item>
    </izvorni_sadrzaj>
    <derivirana_varijabla naziv="DomainObject.Predmet.SudioniciListNaziv_1">
      <item>FINA Regionalni centar Zagreb</item>
      <item>MARAS ROTA d.o.o.</item>
      <item>Stana Maras</item>
      <item>Goran Maras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MARAS ROTA d.o.o., OIB 74959778493, Bešići 6,10000 Zagreb</item>
      <item>Stana Maras, OIB 69654858005, Bešići 6,10000 Zagreb</item>
      <item>Goran Maras, OIB 82504111138, Bešići 6,10000 Zagreb</item>
    </izvorni_sadrzaj>
    <derivirana_varijabla naziv="DomainObject.Predmet.SudioniciListAdressOIB_1">
      <item>FINA Regionalni centar Zagreb, OIB 85821130368, Trg svibanjskih žrtava 1995. br. 1,10000 Zagreb</item>
      <item>MARAS ROTA d.o.o., OIB 74959778493, Bešići 6,10000 Zagreb</item>
      <item>Stana Maras, OIB 69654858005, Bešići 6,10000 Zagreb</item>
      <item>Goran Maras, OIB 82504111138, Bešići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74959778493</item>
      <item>, OIB 69654858005</item>
      <item>, OIB 82504111138</item>
    </izvorni_sadrzaj>
    <derivirana_varijabla naziv="DomainObject.Predmet.SudioniciListNazivOIB_1">
      <item>, OIB 85821130368</item>
      <item>, OIB 74959778493</item>
      <item>, OIB 69654858005</item>
      <item>, OIB 82504111138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664</properties:Words>
  <properties:Characters>3437</properties:Characters>
  <properties:Lines>115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2018-03-21T13:16:00Z</dcterms:created>
  <dc:creator>Korisnik</dc:creator>
  <cp:lastModifiedBy>Draženka Prpić</cp:lastModifiedBy>
  <cp:lastPrinted>2018-03-21T13:19:00Z</cp:lastPrinted>
  <dcterms:modified xmlns:xsi="http://www.w3.org/2001/XMLSchema-instance" xsi:type="dcterms:W3CDTF">2018-03-21T13:19:00Z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-MARAS ROTA-St-4896-16.docx)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