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8fbb" w14:paraId="3718fbb" w:rsidRDefault="008F6F2F" w:rsidP="00E114E9" w:rsidR="00243285" w:rsidRPr="006B77A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="00E114E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F6F2F" w:rsidP="0086115E" w:rsidR="0086115E" w:rsidRPr="001F0DCA">
      <w:pPr>
        <w:jc w:val="both"/>
      </w:pPr>
      <w:r>
        <w:t xml:space="preserve">    Republika Hrvatska</w:t>
      </w:r>
    </w:p>
    <w:p w:rsidRDefault="008F6F2F" w:rsidP="0086115E" w:rsidR="0086115E" w:rsidRPr="001F0DCA">
      <w:pPr>
        <w:jc w:val="both"/>
      </w:pPr>
      <w:r>
        <w:t>Trgovački sud u Zagrebu</w:t>
      </w:r>
    </w:p>
    <w:p w:rsidRDefault="008F6F2F" w:rsidP="0086115E" w:rsidR="00243285" w:rsidRPr="001F0DCA">
      <w:pPr>
        <w:jc w:val="both"/>
      </w:pPr>
      <w:r>
        <w:t xml:space="preserve">  Zagreb, </w:t>
      </w:r>
      <w:r w:rsidR="0086115E" w:rsidRPr="001F0DCA">
        <w:t>Amruševa 2/II</w:t>
      </w:r>
    </w:p>
    <w:p w:rsidRDefault="00F418B3" w:rsidP="008F6F2F" w:rsidR="00F418B3" w:rsidRPr="001F0DCA">
      <w:pPr>
        <w:ind w:firstLine="708" w:left="5664"/>
        <w:jc w:val="center"/>
      </w:pPr>
      <w:r w:rsidRPr="001F0DCA">
        <w:t xml:space="preserve"> </w:t>
      </w:r>
      <w:r w:rsidR="008F6F2F">
        <w:t>89</w:t>
      </w:r>
      <w:r w:rsidR="008F6F2F" w:rsidRPr="001F0DCA">
        <w:t>. St</w:t>
      </w:r>
      <w:r w:rsidR="008F6F2F">
        <w:t>-</w:t>
      </w:r>
      <w:r w:rsidR="004D6199">
        <w:t>837/16-15</w:t>
      </w:r>
    </w:p>
    <w:p w:rsidRDefault="008F6F2F" w:rsidP="0086115E" w:rsidR="008F6F2F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203EA7" w:rsidP="00203EA7" w:rsidR="00203EA7" w:rsidRPr="002E27FE">
      <w:pPr>
        <w:jc w:val="center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203EA7">
        <w:rPr>
          <w:lang w:val="pt-BR"/>
        </w:rPr>
        <w:t>Nikolini Dorić Hadžisejdić</w:t>
      </w:r>
      <w:r w:rsidRPr="000E2119">
        <w:rPr>
          <w:lang w:val="pt-BR"/>
        </w:rPr>
        <w:t xml:space="preserve">, u stečajnom postupku nad stečajnim dužnikom </w:t>
      </w:r>
      <w:r w:rsidR="004D6199" w:rsidRPr="007809D5">
        <w:rPr>
          <w:lang w:val="pt-BR"/>
        </w:rPr>
        <w:t>AGROPLAST SISAK d.o.o.</w:t>
      </w:r>
      <w:r w:rsidR="004D6199">
        <w:rPr>
          <w:lang w:val="pt-BR"/>
        </w:rPr>
        <w:t xml:space="preserve"> u stečaju</w:t>
      </w:r>
      <w:r w:rsidR="004D6199" w:rsidRPr="007809D5">
        <w:rPr>
          <w:lang w:val="pt-BR"/>
        </w:rPr>
        <w:t>, OIB 70023893910, Sisak, Ulica Lipa 20</w:t>
      </w:r>
      <w:r w:rsidR="0086115E" w:rsidRPr="006B77AD">
        <w:rPr>
          <w:lang w:val="pt-BR"/>
        </w:rPr>
        <w:t xml:space="preserve">, </w:t>
      </w:r>
      <w:r w:rsidR="004D6199">
        <w:rPr>
          <w:lang w:val="pt-BR"/>
        </w:rPr>
        <w:t>2</w:t>
      </w:r>
      <w:r w:rsidR="000C049E">
        <w:rPr>
          <w:lang w:val="pt-BR"/>
        </w:rPr>
        <w:t>2</w:t>
      </w:r>
      <w:r w:rsidR="004D6199">
        <w:rPr>
          <w:lang w:val="pt-BR"/>
        </w:rPr>
        <w:t>. rujna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EE41E8" w:rsidP="00D0668D" w:rsidR="00E029B4" w:rsidRPr="006B77AD">
      <w:pPr>
        <w:numPr>
          <w:ilvl w:val="0"/>
          <w:numId w:val="1"/>
        </w:numPr>
        <w:jc w:val="both"/>
      </w:pPr>
      <w:r w:rsidRPr="00EE41E8">
        <w:t>Pavao Grizelj iz Zagreba, Dragutina Golika 34, OIB:71007328639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0F3F45" w:rsidR="00243285" w:rsidRPr="006B77AD">
      <w:pPr>
        <w:ind w:left="360"/>
        <w:jc w:val="both"/>
      </w:pPr>
    </w:p>
    <w:p w:rsidRDefault="00B93BB9" w:rsidP="000F3F45" w:rsidR="008F6F2F" w:rsidRPr="000C049E">
      <w:pPr>
        <w:pStyle w:val="Odlomakpopisa"/>
        <w:numPr>
          <w:ilvl w:val="0"/>
          <w:numId w:val="1"/>
        </w:numPr>
        <w:jc w:val="both"/>
      </w:pPr>
      <w:r w:rsidRPr="000C049E">
        <w:t xml:space="preserve">Za novog stečajnog upravitelja imenuje se </w:t>
      </w:r>
      <w:r w:rsidR="000C049E">
        <w:t>Ivan Samac iz Zagreba, Hrgovići 97, OIB: 81141078908</w:t>
      </w:r>
      <w:r w:rsidR="008F6F2F" w:rsidRPr="000C049E">
        <w:t>.</w:t>
      </w:r>
    </w:p>
    <w:p w:rsidRDefault="00163E44" w:rsidP="00163E44" w:rsidR="00163E44" w:rsidRPr="000C049E">
      <w:pPr>
        <w:pStyle w:val="Odlomakpopisa"/>
      </w:pPr>
    </w:p>
    <w:p w:rsidRDefault="00163E44" w:rsidP="000E2119" w:rsidR="00163E44" w:rsidRPr="000C049E">
      <w:pPr>
        <w:numPr>
          <w:ilvl w:val="0"/>
          <w:numId w:val="1"/>
        </w:numPr>
        <w:jc w:val="both"/>
      </w:pPr>
      <w:r w:rsidRPr="000C049E">
        <w:t>Pozivaju se vjerovnici u rokovima iz točke IV. i V. izreke rj</w:t>
      </w:r>
      <w:r w:rsidR="00203EA7" w:rsidRPr="000C049E">
        <w:t xml:space="preserve">ešenja o otvaranju </w:t>
      </w:r>
      <w:r w:rsidR="00203EA7">
        <w:t xml:space="preserve">stečaja od </w:t>
      </w:r>
      <w:r w:rsidR="004D6199">
        <w:t>19. rujna</w:t>
      </w:r>
      <w:r>
        <w:t xml:space="preserve"> 2016. prijaviti tražbine te dostaviti obavijesti o postojanju razlučnog ili izlučnog prava novoimenovanom stečajnom </w:t>
      </w:r>
      <w:r w:rsidRPr="008F6F2F">
        <w:t xml:space="preserve">upravitelju </w:t>
      </w:r>
      <w:r w:rsidR="000C049E">
        <w:t>Ivanu Samcu</w:t>
      </w:r>
      <w:r w:rsidRPr="000C049E">
        <w:t xml:space="preserve">, na adresu: </w:t>
      </w:r>
      <w:r w:rsidR="008F6F2F" w:rsidRPr="000C049E">
        <w:t xml:space="preserve">Zagreb, </w:t>
      </w:r>
      <w:r w:rsidR="000C049E" w:rsidRPr="000C049E">
        <w:t>Hrgovići 97</w:t>
      </w:r>
      <w:r w:rsidRPr="000C049E"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E41E8" w:rsidR="001F0DCA">
      <w:pPr>
        <w:ind w:firstLine="708"/>
        <w:jc w:val="both"/>
      </w:pPr>
      <w:r>
        <w:t>Stečajni</w:t>
      </w:r>
      <w:r w:rsidRPr="001F0DCA">
        <w:t xml:space="preserve"> upravitelj </w:t>
      </w:r>
      <w:r w:rsidR="00EE41E8">
        <w:t>Pavao Grizelj</w:t>
      </w:r>
      <w:r w:rsidRPr="001F0DCA">
        <w:t xml:space="preserve"> </w:t>
      </w:r>
      <w:r w:rsidR="00BD10B7">
        <w:t xml:space="preserve">podneskom od </w:t>
      </w:r>
      <w:r w:rsidR="000C049E">
        <w:t>19</w:t>
      </w:r>
      <w:r w:rsidR="004D6199">
        <w:t>. rujna</w:t>
      </w:r>
      <w:r w:rsidR="00BD10B7">
        <w:t xml:space="preserve"> 2016.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Naime, stečajni upravitelj naveo je </w:t>
      </w:r>
      <w:r w:rsidR="00254BDA">
        <w:t>kako zbog</w:t>
      </w:r>
      <w:r w:rsidR="00EE41E8">
        <w:t xml:space="preserve"> osobnih razloga, poodmakle dobi te narušenog zdravlja i ozbiljnih zdravstvenih poteškoća u obitelji nije u mogućnosti prihvatiti navedeno imenovanje. </w:t>
      </w:r>
      <w:r w:rsidRPr="001F0DCA">
        <w:t>Prema odredbi čl. 91. st. 5. Stečajnog zakona („Narodne novine“ broj 78/15, dalje SZ2015)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0C049E">
        <w:t xml:space="preserve">Ivan Samac </w:t>
      </w:r>
      <w:r>
        <w:t>(točka II. izreke).</w:t>
      </w:r>
    </w:p>
    <w:p w:rsidRDefault="00163E44" w:rsidP="001F0DCA" w:rsidR="00163E44">
      <w:pPr>
        <w:ind w:firstLine="708"/>
        <w:jc w:val="both"/>
      </w:pPr>
    </w:p>
    <w:p w:rsidRDefault="00163E44" w:rsidP="001F0DCA" w:rsidR="00163E44" w:rsidRPr="001F0DCA">
      <w:pPr>
        <w:ind w:firstLine="708"/>
        <w:jc w:val="both"/>
      </w:pPr>
      <w:r>
        <w:t xml:space="preserve">Imajući u vidu činjenicu da je novi stečajni upravitelj </w:t>
      </w:r>
      <w:r w:rsidR="000C049E" w:rsidRPr="000C049E">
        <w:t>Ivan Samac</w:t>
      </w:r>
      <w:r w:rsidRPr="000C049E">
        <w:t xml:space="preserve"> </w:t>
      </w:r>
      <w:r>
        <w:t>imenovan</w:t>
      </w:r>
      <w:r w:rsidR="008F6F2F">
        <w:t xml:space="preserve"> </w:t>
      </w:r>
      <w:r>
        <w:t xml:space="preserve">prije općeg ispitnog i izvještajnog ročišta, a za trajanja rokova za prijavu tražbina u stečaj te dostave obavijesti razlučnih i izlučnih vjerovnika stečajnom upravitelju, sud ih je točkom III. </w:t>
      </w:r>
      <w:r>
        <w:lastRenderedPageBreak/>
        <w:t>izreke ovog rješenja obavijestio o tome da prijave</w:t>
      </w:r>
      <w:r w:rsidRPr="00163E44">
        <w:t xml:space="preserve"> tražbine te</w:t>
      </w:r>
      <w:r>
        <w:t xml:space="preserve"> dostave</w:t>
      </w:r>
      <w:r w:rsidRPr="00163E44">
        <w:t xml:space="preserve"> obavijesti o postojanju razlučnog ili izlučnog prava novoimenovanom stečajnom upravitelju </w:t>
      </w:r>
      <w:r w:rsidR="000C049E" w:rsidRPr="000C049E">
        <w:t>Ivanu Samcu</w:t>
      </w:r>
      <w:r w:rsidRPr="000C049E">
        <w:t xml:space="preserve">, na adresu: </w:t>
      </w:r>
      <w:r w:rsidR="008F6F2F" w:rsidRPr="000C049E">
        <w:t xml:space="preserve">Zagreb, </w:t>
      </w:r>
      <w:r w:rsidR="000C049E" w:rsidRPr="000C049E">
        <w:t>Hrgovići 97</w:t>
      </w:r>
      <w:r w:rsidRPr="000C049E">
        <w:t>. Naime, stečaj nad dužnikom u ovom postupku otvo</w:t>
      </w:r>
      <w:r w:rsidR="00203EA7" w:rsidRPr="000C049E">
        <w:t xml:space="preserve">ren je rješenjem ovog suda od </w:t>
      </w:r>
      <w:r w:rsidR="004D6199" w:rsidRPr="000C049E">
        <w:t>19. rujna</w:t>
      </w:r>
      <w:r w:rsidRPr="000C049E">
        <w:t xml:space="preserve"> 2016. te je to rješenje o otvaranju stečaja </w:t>
      </w:r>
      <w:r>
        <w:t>objavljeno na mrežnoj stranici e-oglasna ploča Trgovačkog suda u Zagrebu.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4D6199">
        <w:t>2</w:t>
      </w:r>
      <w:r w:rsidR="000C049E">
        <w:t>2</w:t>
      </w:r>
      <w:r w:rsidR="004D6199">
        <w:t>. rujna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E114E9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E114E9" w:rsidP="00E114E9" w:rsidR="00F1797B" w:rsidRPr="001F0DCA">
      <w:pPr>
        <w:jc w:val="right"/>
      </w:pPr>
      <w:r>
        <w:t xml:space="preserve"> </w:t>
      </w:r>
      <w:r w:rsidR="00203EA7">
        <w:t>Nikolina Dorić Hadžisejdić</w:t>
      </w:r>
      <w:r w:rsidR="00C86DD2">
        <w:t>,v.r.</w:t>
      </w:r>
    </w:p>
    <w:p w:rsidRDefault="008D55C6" w:rsidP="004918BD" w:rsidR="008D55C6" w:rsidRPr="001F0DCA">
      <w:pPr>
        <w:jc w:val="right"/>
      </w:pPr>
    </w:p>
    <w:p w:rsidRDefault="001F0DCA" w:rsidP="002D4CBC" w:rsidR="001F0DCA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E114E9" w:rsidP="002D4CBC" w:rsidR="00E114E9" w:rsidRPr="006B77AD">
      <w:pPr>
        <w:jc w:val="both"/>
      </w:pPr>
    </w:p>
    <w:p w:rsidRDefault="00C86DD2" w:rsidR="00C86DD2" w:rsidRPr="00694D64">
      <w:r w:rsidRPr="00694D64">
        <w:t>Za točnost otpravka-ovlašteni službenik:</w:t>
      </w:r>
    </w:p>
    <w:p w:rsidRDefault="00C86DD2" w:rsidR="00C86DD2" w:rsidRPr="00694D64">
      <w:r w:rsidRPr="00694D64">
        <w:t>Karmela Dolenc</w:t>
      </w:r>
    </w:p>
    <w:p w:rsidRDefault="00E114E9" w:rsidP="002D4CBC" w:rsidR="00E114E9">
      <w:pPr>
        <w:jc w:val="both"/>
      </w:pPr>
    </w:p>
    <w:sectPr w:rsidSect="008F6F2F" w:rsidR="00E114E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4E9" w:rsidP="00E114E9" w:rsidR="00E114E9">
      <w:r>
        <w:separator/>
      </w:r>
    </w:p>
  </w:endnote>
  <w:endnote w:id="0" w:type="continuationSeparator">
    <w:p w:rsidRDefault="00E114E9" w:rsidP="00E114E9" w:rsidR="00E11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4E9" w:rsidP="00E114E9" w:rsidR="00E114E9">
      <w:r>
        <w:separator/>
      </w:r>
    </w:p>
  </w:footnote>
  <w:footnote w:id="0" w:type="continuationSeparator">
    <w:p w:rsidRDefault="00E114E9" w:rsidP="00E114E9" w:rsidR="00E11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6343477"/>
      <w:docPartObj>
        <w:docPartGallery w:val="Page Numbers (Top of Page)"/>
        <w:docPartUnique/>
      </w:docPartObj>
    </w:sdtPr>
    <w:sdtEndPr/>
    <w:sdtContent>
      <w:p w:rsidRDefault="00E114E9" w:rsidP="00E114E9" w:rsidR="00E114E9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F33">
          <w:rPr>
            <w:noProof/>
          </w:rPr>
          <w:t>2</w:t>
        </w:r>
        <w:r>
          <w:fldChar w:fldCharType="end"/>
        </w:r>
        <w:r>
          <w:tab/>
        </w:r>
        <w:r w:rsidR="008F6F2F">
          <w:t>89</w:t>
        </w:r>
        <w:r>
          <w:t>. St-</w:t>
        </w:r>
        <w:r w:rsidR="004D6199">
          <w:t>837/16-15</w:t>
        </w:r>
      </w:p>
    </w:sdtContent>
  </w:sdt>
  <w:p w:rsidRDefault="00E114E9" w:rsidR="00E114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DA5472BE"/>
    <w:lvl w:tplc="458A45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503"/>
    <w:rsid w:val="0009227D"/>
    <w:rsid w:val="000C049E"/>
    <w:rsid w:val="000E2119"/>
    <w:rsid w:val="000F3F45"/>
    <w:rsid w:val="00100575"/>
    <w:rsid w:val="00163E44"/>
    <w:rsid w:val="001F0DCA"/>
    <w:rsid w:val="001F2E2A"/>
    <w:rsid w:val="00203EA7"/>
    <w:rsid w:val="00243285"/>
    <w:rsid w:val="00254BDA"/>
    <w:rsid w:val="002D4CBC"/>
    <w:rsid w:val="00371E33"/>
    <w:rsid w:val="003869E3"/>
    <w:rsid w:val="003A083E"/>
    <w:rsid w:val="003D300F"/>
    <w:rsid w:val="00462B92"/>
    <w:rsid w:val="004918BD"/>
    <w:rsid w:val="004D6199"/>
    <w:rsid w:val="004E5C92"/>
    <w:rsid w:val="0053524A"/>
    <w:rsid w:val="006B77AD"/>
    <w:rsid w:val="0073212E"/>
    <w:rsid w:val="00822F33"/>
    <w:rsid w:val="0086115E"/>
    <w:rsid w:val="008D55C6"/>
    <w:rsid w:val="008F6F2F"/>
    <w:rsid w:val="009508C1"/>
    <w:rsid w:val="00990BF7"/>
    <w:rsid w:val="009C58F8"/>
    <w:rsid w:val="009E6687"/>
    <w:rsid w:val="00A91FA6"/>
    <w:rsid w:val="00B83595"/>
    <w:rsid w:val="00B85BF4"/>
    <w:rsid w:val="00B93BB9"/>
    <w:rsid w:val="00BD10B7"/>
    <w:rsid w:val="00C53B7E"/>
    <w:rsid w:val="00C86DD2"/>
    <w:rsid w:val="00CD080D"/>
    <w:rsid w:val="00D0668D"/>
    <w:rsid w:val="00D26CB0"/>
    <w:rsid w:val="00D95F7A"/>
    <w:rsid w:val="00E029B4"/>
    <w:rsid w:val="00E114E9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114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14E9"/>
    <w:rPr>
      <w:sz w:val="24"/>
      <w:szCs w:val="24"/>
    </w:rPr>
  </w:style>
  <w:style w:styleId="Podnoje" w:type="paragraph">
    <w:name w:val="footer"/>
    <w:basedOn w:val="Normal"/>
    <w:link w:val="PodnojeChar"/>
    <w:rsid w:val="00E114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14E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114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14E9"/>
    <w:rPr>
      <w:sz w:val="24"/>
      <w:szCs w:val="24"/>
    </w:rPr>
  </w:style>
  <w:style w:styleId="Podnoje" w:type="paragraph">
    <w:name w:val="footer"/>
    <w:basedOn w:val="Normal"/>
    <w:link w:val="PodnojeChar"/>
    <w:rsid w:val="00E114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14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AGROPLAST SISAK d.o.o. zastupanog po punomoćniku MILAN KLOBUČAR</izvorni_sadrzaj>
    <derivirana_varijabla naziv="DomainObject.Predmet.ProtustrankaFormated_1">  AGROPLAST SISAK d.o.o. zastupanog po punomoćniku MILAN KLOBUČAR</derivirana_varijabla>
  </DomainObject.Predmet.ProtustrankaFormated>
  <DomainObject.Predmet.ProtustrankaFormatedOIB>
    <izvorni_sadrzaj>  AGROPLAST SISAK d.o.o., OIB 70023893910 zastupanog po punomoćniku MILAN KLOBUČAR</izvorni_sadrzaj>
    <derivirana_varijabla naziv="DomainObject.Predmet.ProtustrankaFormatedOIB_1">  AGROPLAST SISAK d.o.o., OIB 70023893910 zastupanog po punomoćniku MILAN KLOBUČAR</derivirana_varijabla>
  </DomainObject.Predmet.ProtustrankaFormatedOIB>
  <DomainObject.Predmet.ProtustrankaFormatedWithAdress>
    <izvorni_sadrzaj> AGROPLAST SISAK d.o.o., Ulica Lipa 20, 44000 Sisak zastupanog po punomoćniku MILAN KLOBUČAR</izvorni_sadrzaj>
    <derivirana_varijabla naziv="DomainObject.Predmet.ProtustrankaFormatedWithAdress_1"> AGROPLAST SISAK d.o.o., Ulica Lipa 20, 44000 Sisak zastupanog po punomoćniku MILAN KLOBUČAR</derivirana_varijabla>
  </DomainObject.Predmet.ProtustrankaFormatedWithAdress>
  <DomainObject.Predmet.ProtustrankaFormatedWithAdressOIB>
    <izvorni_sadrzaj> AGROPLAST SISAK d.o.o., OIB 70023893910, Ulica Lipa 20, 44000 Sisak zastupanog po punomoćniku MILAN KLOBUČAR</izvorni_sadrzaj>
    <derivirana_varijabla naziv="DomainObject.Predmet.ProtustrankaFormatedWithAdressOIB_1"> AGROPLAST SISAK d.o.o., OIB 70023893910, Ulica Lipa 20, 44000 Sisak zastupanog po punomoćniku MILAN KLOBUČAR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AGROPLAST SISAK d.o.o. zastupanog po punomoćniku MILAN KLOBUČAR</item>
    </izvorni_sadrzaj>
    <derivirana_varijabla naziv="DomainObject.Predmet.ProtuStrankaListFormated_1">
      <item>AGROPLAST SISAK d.o.o. zastupanog po punomoćniku MILAN KLOBUČAR</item>
    </derivirana_varijabla>
  </DomainObject.Predmet.ProtuStrankaListFormated>
  <DomainObject.Predmet.ProtuStrankaListFormatedOIB>
    <izvorni_sadrzaj>
      <item>AGROPLAST SISAK d.o.o., OIB 70023893910 zastupanog po punomoćniku MILAN KLOBUČAR</item>
    </izvorni_sadrzaj>
    <derivirana_varijabla naziv="DomainObject.Predmet.ProtuStrankaListFormatedOIB_1">
      <item>AGROPLAST SISAK d.o.o., OIB 70023893910 zastupanog po punomoćniku MILAN KLOBUČAR</item>
    </derivirana_varijabla>
  </DomainObject.Predmet.ProtuStrankaListFormatedOIB>
  <DomainObject.Predmet.ProtuStrankaListFormatedWithAdress>
    <izvorni_sadrzaj>
      <item>AGROPLAST SISAK d.o.o., Ulica Lipa 20, 44000 Sisak zastupanog po punomoćniku MILAN KLOBUČAR</item>
    </izvorni_sadrzaj>
    <derivirana_varijabla naziv="DomainObject.Predmet.ProtuStrankaListFormatedWithAdress_1">
      <item>AGROPLAST SISAK d.o.o., Ulica Lipa 20, 44000 Sisak zastupanog po punomoćniku MILAN KLOBUČAR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</item>
    </izvorni_sadrzaj>
    <derivirana_varijabla naziv="DomainObject.Predmet.ProtuStrankaListFormatedWithAdressOIB_1">
      <item>AGROPLAST SISAK d.o.o., OIB 70023893910, Ulica Lipa 20, 44000 Sisak zastupanog po punomoćniku MILAN KLOBUČAR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</izvorni_sadrzaj>
    <derivirana_varijabla naziv="DomainObject.Predmet.OstaliListNazivFormated_1">
      <item>MILAN KLOBUČAR</item>
      <item>Raiffeisenbank Austria d.d.</item>
      <item>Vaba d.d. banka Varaždin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2256</properties:Characters>
  <properties:Lines>65</properties:Lines>
  <properties:Paragraphs>22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2016-03-01T13:39:00Z</dcterms:created>
  <dc:creator>gzubak</dc:creator>
  <cp:lastModifiedBy>Karmela Dolenc</cp:lastModifiedBy>
  <cp:lastPrinted>2016-09-22T09:39:00Z</cp:lastPrinted>
  <dcterms:modified xmlns:xsi="http://www.w3.org/2001/XMLSchema-instance" xsi:type="dcterms:W3CDTF">2016-09-22T09:39:00Z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