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471c" w14:paraId="915471c" w:rsidRDefault="00E448BB" w:rsidP="00E448BB" w:rsidR="007B633C" w:rsidRPr="00E448BB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9.St-183/2015</w:t>
      </w:r>
    </w:p>
    <w:p w:rsidRDefault="00E448BB" w:rsidR="00E448BB"/>
    <w:p w:rsidRDefault="00E448BB" w:rsidP="00E448BB" w:rsidR="00E448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448BB" w:rsidP="00E448BB" w:rsidR="00E448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448BB" w:rsidP="00E448BB" w:rsidR="00E448B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448BB" w:rsidP="00E448BB" w:rsidR="00E448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48BB" w:rsidP="00E448BB" w:rsidR="00E448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48BB" w:rsidP="00E448BB" w:rsidR="00E448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448BB" w:rsidP="00E448BB" w:rsidR="00E4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postupku koji se vodi nad dužnikom PRIMOŠTEN PRIMA CENTAR d.d. iz Primoštena, Franje Tuđmana 20, OIB: </w:t>
      </w:r>
      <w:r w:rsidRPr="00E448BB">
        <w:rPr>
          <w:rFonts w:cs="Times New Roman" w:hAnsi="Times New Roman" w:ascii="Times New Roman"/>
          <w:sz w:val="24"/>
          <w:szCs w:val="24"/>
        </w:rPr>
        <w:t>48162065212</w:t>
      </w:r>
      <w:r>
        <w:rPr>
          <w:rFonts w:cs="Times New Roman" w:hAnsi="Times New Roman" w:ascii="Times New Roman"/>
          <w:sz w:val="24"/>
          <w:szCs w:val="24"/>
        </w:rPr>
        <w:t xml:space="preserve">, dana 10. studenog 2016. godine, donio je </w:t>
      </w:r>
    </w:p>
    <w:p w:rsidRDefault="00E448BB" w:rsidP="00E448BB" w:rsidR="00E4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48BB" w:rsidP="00E448BB" w:rsidR="00E448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 A K LJ U Č A K </w:t>
      </w:r>
    </w:p>
    <w:p w:rsidRDefault="00E448BB" w:rsidP="00E448BB" w:rsidR="00E448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48BB" w:rsidP="00E448BB" w:rsidR="00E4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Odgađa se ispitno i izvještajno ročište zakazano za dan 21. Prosinca 2016.g. u 09.30 sati, budući je spis ustupljen Trgovačkom sudu u Zagrebu na nadležno postupanje. </w:t>
      </w:r>
    </w:p>
    <w:p w:rsidRDefault="00E448BB" w:rsidP="00E448BB" w:rsidR="00E4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48BB" w:rsidP="00E448BB" w:rsidR="00E448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10. Studenog 2016.g.</w:t>
      </w:r>
    </w:p>
    <w:p w:rsidRDefault="00E448BB" w:rsidP="00E448BB" w:rsidR="00E448B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48BB" w:rsidP="00E448BB" w:rsidR="00E448B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E448BB" w:rsidP="00E448BB" w:rsidR="00E448B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448BB" w:rsidP="00E448BB" w:rsidR="00E448B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E448BB" w:rsidP="00E448BB" w:rsidR="00E448B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448BB" w:rsidP="00E448BB" w:rsidR="00E4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448BB" w:rsidP="00E448BB" w:rsidR="00E4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zaključka nije dozvoljena žalba. </w:t>
      </w:r>
    </w:p>
    <w:p w:rsidRDefault="00E448BB" w:rsidP="00E448BB" w:rsidR="00E4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448BB" w:rsidP="00E448BB" w:rsidR="00E4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E448BB" w:rsidP="00E448BB" w:rsidR="00E448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-e – oglasna ploča suda </w:t>
      </w:r>
    </w:p>
    <w:p w:rsidRDefault="00E448BB" w:rsidP="00E448BB" w:rsidR="00E448BB" w:rsidRPr="00E448B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E448BB" w:rsidRPr="00E448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FF6"/>
    <w:rsid w:val="007B633C"/>
    <w:rsid w:val="00BA1FF6"/>
    <w:rsid w:val="00DE0379"/>
    <w:rsid w:val="00E44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48B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E0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3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37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3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3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448B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E0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3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37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3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3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listopada 2016.</izvorni_sadrzaj>
    <derivirana_varijabla naziv="DomainObject.Predmet.DatumRjesavanja_1">6.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St-183/2015</izvorni_sadrzaj>
    <derivirana_varijabla naziv="DomainObject.Predmet.OznakaBroj_1">St-183/2015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pravomoćno rj. - mjesna nenadležnost
- uvid 04.11.16. , 10.11.16.</izvorni_sadrzaj>
    <derivirana_varijabla naziv="DomainObject.Predmet.PrimjedbaSuca_1">pravomoćno rj. - mjesna nenadležnost
- uvid 04.11.16. , 10.11.16.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PRIMOŠTEN PRIMA CENTAR d.o.o. za trgovinu i usluge zastupanog po punomoćniku Rustem Zogaj; Branimir Zmijanović</izvorni_sadrzaj>
    <derivirana_varijabla naziv="DomainObject.Predmet.ProtustrankaFormated_1">  PRIMOŠTEN PRIMA CENTAR d.o.o. za trgovinu i usluge zastupanog po punomoćniku Rustem Zogaj; Branimir Zmijanović</derivirana_varijabla>
  </DomainObject.Predmet.ProtustrankaFormated>
  <DomainObject.Predmet.ProtustrankaFormatedOIB>
    <izvorni_sadrzaj>  PRIMOŠTEN PRIMA CENTAR d.o.o. za trgovinu i usluge, OIB 48162065212 zastupanog po punomoćniku Rustem Zogaj; Branimir Zmijanović</izvorni_sadrzaj>
    <derivirana_varijabla naziv="DomainObject.Predmet.ProtustrankaFormatedOIB_1">  PRIMOŠTEN PRIMA CENTAR d.o.o. za trgovinu i usluge, OIB 48162065212 zastupanog po punomoćniku Rustem Zogaj; Branimir Zmijanović</derivirana_varijabla>
  </DomainObject.Predmet.ProtustrankaFormatedOIB>
  <DomainObject.Predmet.ProtustrankaFormatedWithAdress>
    <izvorni_sadrzaj> PRIMOŠTEN PRIMA CENTAR d.o.o. za trgovinu i usluge, Franje Tuđmana 20, 22202 Primošten zastupanog po punomoćniku Rustem Zogaj; Branimir Zmijanović</izvorni_sadrzaj>
    <derivirana_varijabla naziv="DomainObject.Predmet.ProtustrankaFormatedWithAdress_1"> PRIMOŠTEN PRIMA CENTAR d.o.o. za trgovinu i usluge, Franje Tuđmana 20, 22202 Primošten zastupanog po punomoćniku Rustem Zogaj; Branimir Zmijanović</derivirana_varijabla>
  </DomainObject.Predmet.ProtustrankaFormatedWithAdress>
  <DomainObject.Predmet.ProtustrankaFormatedWithAdressOIB>
    <izvorni_sadrzaj> PRIMOŠTEN PRIMA CENTAR d.o.o. za trgovinu i usluge, OIB 48162065212, Franje Tuđmana 20, 22202 Primošten zastupanog po punomoćniku Rustem Zogaj; Branimir Zmijanović</izvorni_sadrzaj>
    <derivirana_varijabla naziv="DomainObject.Predmet.ProtustrankaFormatedWithAdressOIB_1"> PRIMOŠTEN PRIMA CENTAR d.o.o. za trgovinu i usluge, OIB 48162065212, Franje Tuđmana 20, 22202 Primošten zastupanog po punomoćniku Rustem Zogaj; Branimir Zmijanović</derivirana_varijabla>
  </DomainObject.Predmet.ProtustrankaFormatedWithAdressOIB>
  <DomainObject.Predmet.ProtustrankaWithAdress>
    <izvorni_sadrzaj>PRIMOŠTEN PRIMA CENTAR d.o.o. za trgovinu i usluge Franje Tuđmana 20, 22202 Primošten</izvorni_sadrzaj>
    <derivirana_varijabla naziv="DomainObject.Predmet.ProtustrankaWithAdress_1">PRIMOŠTEN PRIMA CENTAR d.o.o. za trgovinu i usluge Franje Tuđmana 20, 22202 Primošten</derivirana_varijabla>
  </DomainObject.Predmet.ProtustrankaWithAdress>
  <DomainObject.Predmet.ProtustrankaWithAdressOIB>
    <izvorni_sadrzaj>PRIMOŠTEN PRIMA CENTAR d.o.o. za trgovinu i usluge, OIB 48162065212, Franje Tuđmana 20, 22202 Primošten</izvorni_sadrzaj>
    <derivirana_varijabla naziv="DomainObject.Predmet.ProtustrankaWithAdressOIB_1">PRIMOŠTEN PRIMA CENTAR d.o.o. za trgovinu i usluge, OIB 48162065212, Franje Tuđmana 20, 22202 Primošten</derivirana_varijabla>
  </DomainObject.Predmet.ProtustrankaWithAdressOIB>
  <DomainObject.Predmet.ProtustrankaNazivFormated>
    <izvorni_sadrzaj>PRIMOŠTEN PRIMA CENTAR d.o.o. za trgovinu i usluge</izvorni_sadrzaj>
    <derivirana_varijabla naziv="DomainObject.Predmet.ProtustrankaNazivFormated_1">PRIMOŠTEN PRIMA CENTAR d.o.o. za trgovinu i usluge</derivirana_varijabla>
  </DomainObject.Predmet.ProtustrankaNazivFormated>
  <DomainObject.Predmet.ProtustrankaNazivFormatedOIB>
    <izvorni_sadrzaj>PRIMOŠTEN PRIMA CENTAR d.o.o. za trgovinu i usluge, OIB 48162065212</izvorni_sadrzaj>
    <derivirana_varijabla naziv="DomainObject.Predmet.ProtustrankaNazivFormatedOIB_1">PRIMOŠTEN PRIMA CENTAR d.o.o. za trgovinu i usluge, OIB 48162065212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Zagreb; NLB INTERFINANZ AG - stečajni vjerovnik zastupanog po punomoćniku Ilić, Orehovec &amp; Partneri, odvjetničko društvo d.o.o.</izvorni_sadrzaj>
    <derivirana_varijabla naziv="DomainObject.Predmet.StrankaFormated_1">  FINA - RC Zagreb; NLB INTERFINANZ AG - stečajni vjerovnik zastupanog po punomoćniku Ilić, Orehovec &amp; Partneri, odvjetničko društvo d.o.o.</derivirana_varijabla>
  </DomainObject.Predmet.StrankaFormated>
  <DomainObject.Predmet.StrankaFormatedOIB>
    <izvorni_sadrzaj>  FINA - RC Zagreb, OIB 85821130368; NLB INTERFINANZ AG - stečajni vjerovnik, OIB 43668676136 zastupanog po punomoćniku Ilić, Orehovec &amp; Partneri, odvjetničko društvo d.o.o.</izvorni_sadrzaj>
    <derivirana_varijabla naziv="DomainObject.Predmet.StrankaFormatedOIB_1">  FINA - RC Zagreb, OIB 85821130368; NLB INTERFINANZ AG - stečajni vjerovnik, OIB 43668676136 zastupanog po punomoćniku Ilić, Orehovec &amp; Partneri, odvjetničko društvo d.o.o.</derivirana_varijabla>
  </DomainObject.Predmet.StrankaFormatedOIB>
  <DomainObject.Predmet.StrankaFormatedWithAdress>
    <izvorni_sadrzaj> FINA - RC Zagreb, Koturaška 43, 10000 Zagreb; NLB INTERFINANZ AG - stečajni vjerovnik, Beethovenstrasse 48, Zurich zastupanog po punomoćniku Ilić, Orehovec &amp; Partneri, odvjetničko društvo d.o.o.</izvorni_sadrzaj>
    <derivirana_varijabla naziv="DomainObject.Predmet.StrankaFormatedWithAdress_1"> FINA - RC Zagreb, Koturaška 43, 10000 Zagreb; NLB INTERFINANZ AG - stečajni vjerovnik, Beethovenstrasse 48, Zurich zastupanog po punomoćniku Ilić, Orehovec &amp; Partneri, odvjetničko društvo d.o.o.</derivirana_varijabla>
  </DomainObject.Predmet.StrankaFormatedWithAdress>
  <DomainObject.Predmet.StrankaFormatedWithAdressOIB>
    <izvorni_sadrzaj> FINA - RC Zagreb, OIB 85821130368, Koturaška 43, 10000 Zagreb; NLB INTERFINANZ AG - stečajni vjerovnik, OIB 43668676136, Beethovenstrasse 48, Zurich zastupanog po punomoćniku Ilić, Orehovec &amp; Partneri, odvjetničko društvo d.o.o.</izvorni_sadrzaj>
    <derivirana_varijabla naziv="DomainObject.Predmet.StrankaFormatedWithAdressOIB_1"> FINA - RC Zagreb, OIB 85821130368, Koturaška 43, 10000 Zagreb; NLB INTERFINANZ AG - stečajni vjerovnik, OIB 43668676136, Beethovenstrasse 48, Zurich zastupanog po punomoćniku Ilić, Orehovec &amp; Partneri, odvjetničko društvo d.o.o.</derivirana_varijabla>
  </DomainObject.Predmet.StrankaFormatedWithAdressOIB>
  <DomainObject.Predmet.StrankaWithAdress>
    <izvorni_sadrzaj>FINA - RC Zagreb Koturaška 43,10000 Zagreb,NLB INTERFINANZ AG - stečajni vjerovnik Beethovenstrasse 48,Zurich</izvorni_sadrzaj>
    <derivirana_varijabla naziv="DomainObject.Predmet.StrankaWithAdress_1">FINA - RC Zagreb Koturaška 43,10000 Zagreb,NLB INTERFINANZ AG - stečajni vjerovnik Beethovenstrasse 48,Zurich</derivirana_varijabla>
  </DomainObject.Predmet.StrankaWithAdress>
  <DomainObject.Predmet.StrankaWithAdressOIB>
    <izvorni_sadrzaj>FINA - RC Zagreb, OIB 85821130368, Koturaška 43,10000 Zagreb,NLB INTERFINANZ AG - stečajni vjerovnik, OIB 43668676136, Beethovenstrasse 48,Zurich</izvorni_sadrzaj>
    <derivirana_varijabla naziv="DomainObject.Predmet.StrankaWithAdressOIB_1">FINA - RC Zagreb, OIB 85821130368, Koturaška 43,10000 Zagreb,NLB INTERFINANZ AG - stečajni vjerovnik, OIB 43668676136, Beethovenstrasse 48,Zurich</derivirana_varijabla>
  </DomainObject.Predmet.StrankaWithAdressOIB>
  <DomainObject.Predmet.StrankaNazivFormated>
    <izvorni_sadrzaj>FINA - RC Zagreb,NLB INTERFINANZ AG - stečajni vjerovnik</izvorni_sadrzaj>
    <derivirana_varijabla naziv="DomainObject.Predmet.StrankaNazivFormated_1">FINA - RC Zagreb,NLB INTERFINANZ AG - stečajni vjerovnik</derivirana_varijabla>
  </DomainObject.Predmet.StrankaNazivFormated>
  <DomainObject.Predmet.StrankaNazivFormatedOIB>
    <izvorni_sadrzaj>FINA - RC Zagreb, OIB 85821130368,NLB INTERFINANZ AG - stečajni vjerovnik, OIB 43668676136</izvorni_sadrzaj>
    <derivirana_varijabla naziv="DomainObject.Predmet.StrankaNazivFormatedOIB_1">FINA - RC Zagreb, OIB 85821130368,NLB INTERFINANZ AG - stečajni vjerovnik, OIB 43668676136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Zagreb</item>
      <item>NLB INTERFINANZ AG - stečajni vjerovnik zastupanog po punomoćniku Ilić, Orehovec &amp; Partneri, odvjetničko društvo d.o.o.</item>
    </izvorni_sadrzaj>
    <derivirana_varijabla naziv="DomainObject.Predmet.StrankaListFormated_1">
      <item>FINA - RC Zagreb</item>
      <item>NLB INTERFINANZ AG - stečajni vjerovnik zastupanog po punomoćniku Ilić, Orehovec &amp; Partneri, odvjetničko društvo d.o.o.</item>
    </derivirana_varijabla>
  </DomainObject.Predmet.StrankaListFormated>
  <DomainObject.Predmet.StrankaListFormatedOIB>
    <izvorni_sadrzaj>
      <item>FINA - RC Zagreb, OIB 85821130368</item>
      <item>NLB INTERFINANZ AG - stečajni vjerovnik, OIB 43668676136 zastupanog po punomoćniku Ilić, Orehovec &amp; Partneri, odvjetničko društvo d.o.o.</item>
    </izvorni_sadrzaj>
    <derivirana_varijabla naziv="DomainObject.Predmet.StrankaListFormatedOIB_1">
      <item>FINA - RC Zagreb, OIB 85821130368</item>
      <item>NLB INTERFINANZ AG - stečajni vjerovnik, OIB 43668676136 zastupanog po punomoćniku Ilić, Orehovec &amp; Partneri, odvjetničko društvo d.o.o.</item>
    </derivirana_varijabla>
  </DomainObject.Predmet.StrankaListFormatedOIB>
  <DomainObject.Predmet.StrankaListFormatedWithAdress>
    <izvorni_sadrzaj>
      <item>FINA - RC Zagreb, Koturaška 43, 10000 Zagreb</item>
      <item>NLB INTERFINANZ AG - stečajni vjerovnik, Beethovenstrasse 48, Zurich zastupanog po punomoćniku Ilić, Orehovec &amp; Partneri, odvjetničko društvo d.o.o.</item>
    </izvorni_sadrzaj>
    <derivirana_varijabla naziv="DomainObject.Predmet.StrankaListFormatedWithAdress_1">
      <item>FINA - RC Zagreb, Koturaška 43, 10000 Zagreb</item>
      <item>NLB INTERFINANZ AG - stečajni vjerovnik, Beethovenstrasse 48, Zurich zastupanog po punomoćniku Ilić, Orehovec &amp; Partneri, odvjetničko društvo d.o.o.</item>
    </derivirana_varijabla>
  </DomainObject.Predmet.StrankaListFormatedWithAdress>
  <DomainObject.Predmet.StrankaListFormatedWithAdressOIB>
    <izvorni_sadrzaj>
      <item>FINA - RC Zagreb, OIB 85821130368, Koturaška 43, 10000 Zagreb</item>
      <item>NLB INTERFINANZ AG - stečajni vjerovnik, OIB 43668676136, Beethovenstrasse 48, Zurich zastupanog po punomoćniku Ilić, Orehovec &amp; Partneri, odvjetničko društvo d.o.o.</item>
    </izvorni_sadrzaj>
    <derivirana_varijabla naziv="DomainObject.Predmet.StrankaListFormatedWithAdressOIB_1">
      <item>FINA - RC Zagreb, OIB 85821130368, Koturaška 43, 10000 Zagreb</item>
      <item>NLB INTERFINANZ AG - stečajni vjerovnik, OIB 43668676136, Beethovenstrasse 48, Zurich zastupanog po punomoćniku Ilić, Orehovec &amp; Partneri, odvjetničko društvo d.o.o.</item>
    </derivirana_varijabla>
  </DomainObject.Predmet.StrankaListFormatedWithAdressOIB>
  <DomainObject.Predmet.StrankaListNazivFormated>
    <izvorni_sadrzaj>
      <item>FINA - RC Zagreb</item>
      <item>NLB INTERFINANZ AG - stečajni vjerovnik</item>
    </izvorni_sadrzaj>
    <derivirana_varijabla naziv="DomainObject.Predmet.StrankaListNazivFormated_1">
      <item>FINA - RC Zagreb</item>
      <item>NLB INTERFINANZ AG - stečajni vjerovnik</item>
    </derivirana_varijabla>
  </DomainObject.Predmet.StrankaListNazivFormated>
  <DomainObject.Predmet.StrankaListNazivFormatedOIB>
    <izvorni_sadrzaj>
      <item>FINA - RC Zagreb, OIB 85821130368</item>
      <item>NLB INTERFINANZ AG - stečajni vjerovnik, OIB 43668676136</item>
    </izvorni_sadrzaj>
    <derivirana_varijabla naziv="DomainObject.Predmet.StrankaListNazivFormatedOIB_1">
      <item>FINA - RC Zagreb, OIB 85821130368</item>
      <item>NLB INTERFINANZ AG - stečajni vjerovnik, OIB 43668676136</item>
    </derivirana_varijabla>
  </DomainObject.Predmet.StrankaListNazivFormatedOIB>
  <DomainObject.Predmet.ProtuStrankaListFormated>
    <izvorni_sadrzaj>
      <item>PRIMOŠTEN PRIMA CENTAR d.o.o. za trgovinu i usluge zastupanog po punomoćniku Rustem Zogaj; Branimir Zmijanović</item>
    </izvorni_sadrzaj>
    <derivirana_varijabla naziv="DomainObject.Predmet.ProtuStrankaListFormated_1">
      <item>PRIMOŠTEN PRIMA CENTAR d.o.o. za trgovinu i usluge zastupanog po punomoćniku Rustem Zogaj; Branimir Zmijanović</item>
    </derivirana_varijabla>
  </DomainObject.Predmet.ProtuStrankaListFormated>
  <DomainObject.Predmet.ProtuStrankaListFormatedOIB>
    <izvorni_sadrzaj>
      <item>PRIMOŠTEN PRIMA CENTAR d.o.o. za trgovinu i usluge, OIB 48162065212 zastupanog po punomoćniku Rustem Zogaj; Branimir Zmijanović</item>
    </izvorni_sadrzaj>
    <derivirana_varijabla naziv="DomainObject.Predmet.ProtuStrankaListFormatedOIB_1">
      <item>PRIMOŠTEN PRIMA CENTAR d.o.o. za trgovinu i usluge, OIB 48162065212 zastupanog po punomoćniku Rustem Zogaj; Branimir Zmijanović</item>
    </derivirana_varijabla>
  </DomainObject.Predmet.ProtuStrankaListFormatedOIB>
  <DomainObject.Predmet.ProtuStrankaListFormatedWithAdress>
    <izvorni_sadrzaj>
      <item>PRIMOŠTEN PRIMA CENTAR d.o.o. za trgovinu i usluge, Franje Tuđmana 20, 22202 Primošten zastupanog po punomoćniku Rustem Zogaj; Branimir Zmijanović</item>
    </izvorni_sadrzaj>
    <derivirana_varijabla naziv="DomainObject.Predmet.ProtuStrankaListFormatedWithAdress_1">
      <item>PRIMOŠTEN PRIMA CENTAR d.o.o. za trgovinu i usluge, Franje Tuđmana 20, 22202 Primošten zastupanog po punomoćniku Rustem Zogaj; Branimir Zmijanović</item>
    </derivirana_varijabla>
  </DomainObject.Predmet.ProtuStrankaListFormatedWithAdress>
  <DomainObject.Predmet.ProtuStrankaListFormatedWithAdressOIB>
    <izvorni_sadrzaj>
      <item>PRIMOŠTEN PRIMA CENTAR d.o.o. za trgovinu i usluge, OIB 48162065212, Franje Tuđmana 20, 22202 Primošten zastupanog po punomoćniku Rustem Zogaj; Branimir Zmijanović</item>
    </izvorni_sadrzaj>
    <derivirana_varijabla naziv="DomainObject.Predmet.ProtuStrankaListFormatedWithAdressOIB_1">
      <item>PRIMOŠTEN PRIMA CENTAR d.o.o. za trgovinu i usluge, OIB 48162065212, Franje Tuđmana 20, 22202 Primošten zastupanog po punomoćniku Rustem Zogaj; Branimir Zmijanović</item>
    </derivirana_varijabla>
  </DomainObject.Predmet.ProtuStrankaListFormatedWithAdressOIB>
  <DomainObject.Predmet.ProtuStrankaListNazivFormated>
    <izvorni_sadrzaj>
      <item>PRIMOŠTEN PRIMA CENTAR d.o.o. za trgovinu i usluge</item>
    </izvorni_sadrzaj>
    <derivirana_varijabla naziv="DomainObject.Predmet.ProtuStrankaListNazivFormated_1">
      <item>PRIMOŠTEN PRIMA CENTAR d.o.o. za trgovinu i usluge</item>
    </derivirana_varijabla>
  </DomainObject.Predmet.ProtuStrankaListNazivFormated>
  <DomainObject.Predmet.ProtuStrankaListNazivFormatedOIB>
    <izvorni_sadrzaj>
      <item>PRIMOŠTEN PRIMA CENTAR d.o.o. za trgovinu i usluge, OIB 48162065212</item>
    </izvorni_sadrzaj>
    <derivirana_varijabla naziv="DomainObject.Predmet.ProtuStrankaListNazivFormatedOIB_1">
      <item>PRIMOŠTEN PRIMA CENTAR d.o.o. za trgovinu i usluge, OIB 48162065212</item>
    </derivirana_varijabla>
  </DomainObject.Predmet.ProtuStrankaListNazivFormatedOIB>
  <DomainObject.Predmet.OstaliListFormated>
    <izvorni_sadrzaj>
      <item>Branimir Zmijanović punomoćnik sudionika u postupku PRIMOŠTEN PRIMA CENTAR d.o.o. za trgovinu i usluge</item>
      <item>Rustem Zogaj punomoćnik sudionika u postupku PRIMOŠTEN PRIMA CENTAR d.o.o. za trgovinu i usluge</item>
      <item>RHMF Porezna uprava - Područni ured Dalmacija</item>
      <item>Ilić, Orehovec &amp; Partneri, odvjetničko društvo d.o.o. punomoćnik sudionika u postupku NLB INTERFINANZ AG - stečajni vjerovnik</item>
    </izvorni_sadrzaj>
    <derivirana_varijabla naziv="DomainObject.Predmet.OstaliListFormated_1">
      <item>Branimir Zmijanović punomoćnik sudionika u postupku PRIMOŠTEN PRIMA CENTAR d.o.o. za trgovinu i usluge</item>
      <item>Rustem Zogaj punomoćnik sudionika u postupku PRIMOŠTEN PRIMA CENTAR d.o.o. za trgovinu i usluge</item>
      <item>RHMF Porezna uprava - Područni ured Dalmacija</item>
      <item>Ilić, Orehovec &amp; Partneri, odvjetničko društvo d.o.o. punomoćnik sudionika u postupku NLB INTERFINANZ AG - stečajni vjerovnik</item>
    </derivirana_varijabla>
  </DomainObject.Predmet.OstaliListFormated>
  <DomainObject.Predmet.OstaliListFormatedOIB>
    <izvorni_sadrzaj>
      <item>Branimir Zmijanović punomoćnik sudionika u postupku PRIMOŠTEN PRIMA CENTAR d.o.o. za trgovinu i usluge</item>
      <item>Rustem Zogaj, OIB 02945411365 punomoćnik sudionika u postupku PRIMOŠTEN PRIMA CENTAR d.o.o. za trgovinu i usluge</item>
      <item>RHMF Porezna uprava - Područni ured Dalmacija, OIB 18683136487</item>
      <item>Ilić, Orehovec &amp; Partneri, odvjetničko društvo d.o.o., OIB 95898073413 punomoćnik sudionika u postupku NLB INTERFINANZ AG - stečajni vjerovnik</item>
    </izvorni_sadrzaj>
    <derivirana_varijabla naziv="DomainObject.Predmet.OstaliListFormatedOIB_1">
      <item>Branimir Zmijanović punomoćnik sudionika u postupku PRIMOŠTEN PRIMA CENTAR d.o.o. za trgovinu i usluge</item>
      <item>Rustem Zogaj, OIB 02945411365 punomoćnik sudionika u postupku PRIMOŠTEN PRIMA CENTAR d.o.o. za trgovinu i usluge</item>
      <item>RHMF Porezna uprava - Područni ured Dalmacija, OIB 18683136487</item>
      <item>Ilić, Orehovec &amp; Partneri, odvjetničko društvo d.o.o., OIB 95898073413 punomoćnik sudionika u postupku NLB INTERFINANZ AG - stečajni vjerovnik</item>
    </derivirana_varijabla>
  </DomainObject.Predmet.OstaliListFormatedOIB>
  <DomainObject.Predmet.OstaliListFormatedWithAdress>
    <izvorni_sadrzaj>
      <item>Branimir Zmijanović, Fra Jerolima Milete 16a, 22000 Šibenik punomoćnik sudionika u postupku PRIMOŠTEN PRIMA CENTAR d.o.o. za trgovinu i usluge</item>
      <item>Rustem Zogaj, OBALA MILUTINA ROKA 24 (ranije: BRODARICA, OBALA ŠPANJA ROKA, 24), 22000 Brodarica punomoćnik sudionika u postupku PRIMOŠTEN PRIMA CENTAR d.o.o. za trgovinu i usluge</item>
      <item>RHMF Porezna uprava - Područni ured Dalmacija</item>
      <item>Ilić, Orehovec &amp; Partneri, odvjetničko društvo d.o.o., Smičiklasova 18, 10000 Zagreb punomoćnik sudionika u postupku NLB INTERFINANZ AG - stečajni vjerovnik</item>
    </izvorni_sadrzaj>
    <derivirana_varijabla naziv="DomainObject.Predmet.OstaliListFormatedWithAdress_1">
      <item>Branimir Zmijanović, Fra Jerolima Milete 16a, 22000 Šibenik punomoćnik sudionika u postupku PRIMOŠTEN PRIMA CENTAR d.o.o. za trgovinu i usluge</item>
      <item>Rustem Zogaj, OBALA MILUTINA ROKA 24 (ranije: BRODARICA, OBALA ŠPANJA ROKA, 24), 22000 Brodarica punomoćnik sudionika u postupku PRIMOŠTEN PRIMA CENTAR d.o.o. za trgovinu i usluge</item>
      <item>RHMF Porezna uprava - Područni ured Dalmacija</item>
      <item>Ilić, Orehovec &amp; Partneri, odvjetničko društvo d.o.o., Smičiklasova 18, 10000 Zagreb punomoćnik sudionika u postupku NLB INTERFINANZ AG - stečajni vjerovnik</item>
    </derivirana_varijabla>
  </DomainObject.Predmet.OstaliListFormatedWithAdress>
  <DomainObject.Predmet.OstaliListFormatedWithAdressOIB>
    <izvorni_sadrzaj>
      <item>Branimir Zmijanović, Fra Jerolima Milete 16a, 22000 Šibenik punomoćnik sudionika u postupku PRIMOŠTEN PRIMA CENTAR d.o.o. za trgovinu i usluge</item>
      <item>Rustem Zogaj, OIB 02945411365, OBALA MILUTINA ROKA 24 (ranije: BRODARICA, OBALA ŠPANJA ROKA, 24), 22000 Brodarica punomoćnik sudionika u postupku PRIMOŠTEN PRIMA CENTAR d.o.o. za trgovinu i usluge</item>
      <item>RHMF Porezna uprava - Područni ured Dalmacija, OIB 18683136487</item>
      <item>Ilić, Orehovec &amp; Partneri, odvjetničko društvo d.o.o., OIB 95898073413, Smičiklasova 18, 10000 Zagreb punomoćnik sudionika u postupku NLB INTERFINANZ AG - stečajni vjerovnik</item>
    </izvorni_sadrzaj>
    <derivirana_varijabla naziv="DomainObject.Predmet.OstaliListFormatedWithAdressOIB_1">
      <item>Branimir Zmijanović, Fra Jerolima Milete 16a, 22000 Šibenik punomoćnik sudionika u postupku PRIMOŠTEN PRIMA CENTAR d.o.o. za trgovinu i usluge</item>
      <item>Rustem Zogaj, OIB 02945411365, OBALA MILUTINA ROKA 24 (ranije: BRODARICA, OBALA ŠPANJA ROKA, 24), 22000 Brodarica punomoćnik sudionika u postupku PRIMOŠTEN PRIMA CENTAR d.o.o. za trgovinu i usluge</item>
      <item>RHMF Porezna uprava - Područni ured Dalmacija, OIB 18683136487</item>
      <item>Ilić, Orehovec &amp; Partneri, odvjetničko društvo d.o.o., OIB 95898073413, Smičiklasova 18, 10000 Zagreb punomoćnik sudionika u postupku NLB INTERFINANZ AG - stečajni vjerovnik</item>
    </derivirana_varijabla>
  </DomainObject.Predmet.OstaliListFormatedWithAdressOIB>
  <DomainObject.Predmet.OstaliListNazivFormated>
    <izvorni_sadrzaj>
      <item>Branimir Zmijanović</item>
      <item>Rustem Zogaj</item>
      <item>RHMF Porezna uprava - Područni ured Dalmacija</item>
      <item>Ilić, Orehovec &amp; Partneri, odvjetničko društvo d.o.o.</item>
    </izvorni_sadrzaj>
    <derivirana_varijabla naziv="DomainObject.Predmet.OstaliListNazivFormated_1">
      <item>Branimir Zmijanović</item>
      <item>Rustem Zogaj</item>
      <item>RHMF Porezna uprava - Područni ured Dalmacija</item>
      <item>Ilić, Orehovec &amp; Partneri, odvjetničko društvo d.o.o.</item>
    </derivirana_varijabla>
  </DomainObject.Predmet.OstaliListNazivFormated>
  <DomainObject.Predmet.OstaliListNazivFormatedOIB>
    <izvorni_sadrzaj>
      <item>Branimir Zmijanović</item>
      <item>Rustem Zogaj, OIB 02945411365</item>
      <item>RHMF Porezna uprava - Područni ured Dalmacija, OIB 18683136487</item>
      <item>Ilić, Orehovec &amp; Partneri, odvjetničko društvo d.o.o., OIB 95898073413</item>
    </izvorni_sadrzaj>
    <derivirana_varijabla naziv="DomainObject.Predmet.OstaliListNazivFormatedOIB_1">
      <item>Branimir Zmijanović</item>
      <item>Rustem Zogaj, OIB 02945411365</item>
      <item>RHMF Porezna uprava - Područni ured Dalmacija, OIB 18683136487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 i dr.</izvorni_sadrzaj>
    <derivirana_varijabla naziv="DomainObject.Predmet.StrankaIDrugi_1">FINA - RC Zagreb i dr.</derivirana_varijabla>
  </DomainObject.Predmet.StrankaIDrugi>
  <DomainObject.Predmet.ProtustrankaIDrugi>
    <izvorni_sadrzaj>PRIMOŠTEN PRIMA CENTAR d.o.o. za trgovinu i usluge</izvorni_sadrzaj>
    <derivirana_varijabla naziv="DomainObject.Predmet.ProtustrankaIDrugi_1">PRIMOŠTEN PRIMA CENTAR d.o.o. za trgovinu i usluge</derivirana_varijabla>
  </DomainObject.Predmet.ProtustrankaIDrugi>
  <DomainObject.Predmet.StrankaIDrugiAdressOIB>
    <izvorni_sadrzaj>FINA - RC Zagreb, OIB 85821130368, Koturaška 43, 10000 Zagreb i dr.</izvorni_sadrzaj>
    <derivirana_varijabla naziv="DomainObject.Predmet.StrankaIDrugiAdressOIB_1">FINA - RC Zagreb, OIB 85821130368, Koturaška 43, 10000 Zagreb i dr.</derivirana_varijabla>
  </DomainObject.Predmet.StrankaIDrugiAdressOIB>
  <DomainObject.Predmet.ProtustrankaIDrugiAdressOIB>
    <izvorni_sadrzaj>PRIMOŠTEN PRIMA CENTAR d.o.o. za trgovinu i usluge, OIB 48162065212, Franje Tuđmana 20, 22202 Primošten</izvorni_sadrzaj>
    <derivirana_varijabla naziv="DomainObject.Predmet.ProtustrankaIDrugiAdressOIB_1">PRIMOŠTEN PRIMA CENTAR d.o.o. za trgovinu i usluge, OIB 48162065212, Franje Tuđmana 20,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listopada 2016.</izvorni_sadrzaj>
    <derivirana_varijabla naziv="DomainObject.Predmet.OdlukaRjesenje.DatumDonosenjaOdluke_1">6. listopada 2016.</derivirana_varijabla>
  </DomainObject.Predmet.OdlukaRjesenje.DatumDonosenjaOdluke>
  <DomainObject.Predmet.OdlukaRjesenje.DatumPravomocnosti>
    <izvorni_sadrzaj>26. listopada 2016.</izvorni_sadrzaj>
    <derivirana_varijabla naziv="DomainObject.Predmet.OdlukaRjesenje.DatumPravomocnosti_1">26. listopada 2016.</derivirana_varijabla>
  </DomainObject.Predmet.OdlukaRjesenje.DatumPravomocnosti>
  <DomainObject.Predmet.OdlukaRjesenje.Oznaka>
    <izvorni_sadrzaj>St-183/2015-22</izvorni_sadrzaj>
    <derivirana_varijabla naziv="DomainObject.Predmet.OdlukaRjesenje.Oznaka_1">St-183/2015-22</derivirana_varijabla>
  </DomainObject.Predmet.OdlukaRjesenje.Oznaka>
  <DomainObject.Predmet.SudioniciListNaziv>
    <izvorni_sadrzaj>
      <item>FINA - RC Zagreb</item>
      <item>PRIMOŠTEN PRIMA CENTAR d.o.o. za trgovinu i usluge</item>
      <item>Branimir Zmijanović</item>
      <item>Rustem Zogaj</item>
      <item>RHMF Porezna uprava - Područni ured Dalmacija</item>
      <item>NLB INTERFINANZ AG - stečajni vjerovnik</item>
      <item>Ilić, Orehovec &amp; Partneri, odvjetničko društvo d.o.o.</item>
    </izvorni_sadrzaj>
    <derivirana_varijabla naziv="DomainObject.Predmet.SudioniciListNaziv_1">
      <item>FINA - RC Zagreb</item>
      <item>PRIMOŠTEN PRIMA CENTAR d.o.o. za trgovinu i usluge</item>
      <item>Branimir Zmijanović</item>
      <item>Rustem Zogaj</item>
      <item>RHMF Porezna uprava - Područni ured Dalmacija</item>
      <item>NLB INTERFINANZ AG - stečajni vjerovnik</item>
      <item>Ilić, Orehovec &amp; Partneri, odvjetničko društvo d.o.o.</item>
    </derivirana_varijabla>
  </DomainObject.Predmet.SudioniciListNaziv>
  <DomainObject.Predmet.SudioniciListAdressOIB>
    <izvorni_sadrzaj>
      <item>FINA - RC Zagreb, OIB 85821130368, Koturaška 43,10000 Zagreb</item>
      <item>PRIMOŠTEN PRIMA CENTAR d.o.o. za trgovinu i usluge, OIB 48162065212, Franje Tuđmana 20,22202 Primošten</item>
      <item>Branimir Zmijanović, Fra Jerolima Milete 16a,22000 Šibenik</item>
      <item>Rustem Zogaj, OIB 02945411365, OBALA MILUTINA ROKA 24 (ranije: BRODARICA, OBALA ŠPANJA ROKA, 24),22000 Brodarica</item>
      <item>RHMF Porezna uprava - Područni ured Dalmacija, OIB 18683136487</item>
      <item>NLB INTERFINANZ AG - stečajni vjerovnik, OIB 43668676136, Beethovenstrasse 48,Zurich</item>
      <item>Ilić, Orehovec &amp; Partneri, odvjetničko društvo d.o.o., OIB 95898073413, Smičiklasova 18,10000 Zagreb</item>
    </izvorni_sadrzaj>
    <derivirana_varijabla naziv="DomainObject.Predmet.SudioniciListAdressOIB_1">
      <item>FINA - RC Zagreb, OIB 85821130368, Koturaška 43,10000 Zagreb</item>
      <item>PRIMOŠTEN PRIMA CENTAR d.o.o. za trgovinu i usluge, OIB 48162065212, Franje Tuđmana 20,22202 Primošten</item>
      <item>Branimir Zmijanović, Fra Jerolima Milete 16a,22000 Šibenik</item>
      <item>Rustem Zogaj, OIB 02945411365, OBALA MILUTINA ROKA 24 (ranije: BRODARICA, OBALA ŠPANJA ROKA, 24),22000 Brodarica</item>
      <item>RHMF Porezna uprava - Područni ured Dalmacija, OIB 18683136487</item>
      <item>NLB INTERFINANZ AG - stečajni vjerovnik, OIB 43668676136, Beethovenstrasse 48,Zurich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48162065212</item>
      <item>, OIB null</item>
      <item>, OIB 02945411365</item>
      <item>, OIB 18683136487</item>
      <item>, OIB 43668676136</item>
      <item>, OIB 95898073413</item>
    </izvorni_sadrzaj>
    <derivirana_varijabla naziv="DomainObject.Predmet.SudioniciListNazivOIB_1">
      <item>, OIB 85821130368</item>
      <item>, OIB 48162065212</item>
      <item>, OIB null</item>
      <item>, OIB 02945411365</item>
      <item>, OIB 18683136487</item>
      <item>, OIB 43668676136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108</properties:Words>
  <properties:Characters>569</properties:Characters>
  <properties:Lines>29</properties:Lines>
  <properties:Paragraphs>14</properties:Paragraphs>
  <properties:TotalTime>2</properties:TotalTime>
  <properties:ScaleCrop>false</properties:ScaleCrop>
  <properties:LinksUpToDate>false</properties:LinksUpToDate>
  <properties:CharactersWithSpaces>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2016-11-10T12:20:00Z</dcterms:created>
  <dc:creator>Marina Gulin</dc:creator>
  <dc:description/>
  <cp:keywords/>
  <cp:lastModifiedBy>Marina Gulin</cp:lastModifiedBy>
  <cp:lastPrinted>2016-11-10T12:26:00Z</cp:lastPrinted>
  <dcterms:modified xmlns:xsi="http://www.w3.org/2001/XMLSchema-instance" xsi:type="dcterms:W3CDTF">2016-11-10T12:53:00Z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