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8ae8e" w14:paraId="0b8ae8e"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0E48D6" w:rsidP="000E48D6" w:rsidR="000E48D6" w:rsidRPr="009B0246">
      <w:pPr>
        <w:jc w:val="both"/>
        <w:rPr>
          <w:sz w:val="24"/>
          <w:szCs w:val="24"/>
        </w:rPr>
      </w:pPr>
      <w:r w:rsidRPr="009B0246">
        <w:rPr>
          <w:sz w:val="24"/>
          <w:szCs w:val="24"/>
        </w:rPr>
        <w:t xml:space="preserve">Trgovački sud u Zagrebu, po sucu Nikoli Ribariću, u stečajnom predmetu u povodu zahtjeva FINANCIJSKE AGENCIJE, za provedbu stečajnog postupka nad dužnikom  </w:t>
      </w:r>
    </w:p>
    <w:p w:rsidRDefault="008D56AD" w:rsidP="008D56AD" w:rsidR="008D56AD" w:rsidRPr="00301EB9">
      <w:pPr>
        <w:jc w:val="both"/>
        <w:rPr>
          <w:color w:val="FF0000"/>
        </w:rPr>
      </w:pPr>
      <w:r>
        <w:rPr>
          <w:color w:val="FF0000"/>
        </w:rPr>
        <w:t>LUCENDI d.o.o. za trgovinu i usluge</w:t>
      </w:r>
      <w:r w:rsidRPr="00301EB9">
        <w:rPr>
          <w:color w:val="FF0000"/>
        </w:rPr>
        <w:t xml:space="preserve">, OIB: </w:t>
      </w:r>
      <w:r>
        <w:rPr>
          <w:color w:val="FF0000"/>
        </w:rPr>
        <w:t>33834966221</w:t>
      </w:r>
      <w:r w:rsidRPr="00301EB9">
        <w:rPr>
          <w:color w:val="FF0000"/>
        </w:rPr>
        <w:t xml:space="preserve">, </w:t>
      </w:r>
      <w:r>
        <w:rPr>
          <w:color w:val="FF0000"/>
        </w:rPr>
        <w:t>Velika Gorica</w:t>
      </w:r>
      <w:r w:rsidRPr="00301EB9">
        <w:rPr>
          <w:color w:val="FF0000"/>
        </w:rPr>
        <w:t xml:space="preserve">, </w:t>
      </w:r>
      <w:r>
        <w:rPr>
          <w:color w:val="FF0000"/>
        </w:rPr>
        <w:t>Mate Lovraka 28</w:t>
      </w:r>
      <w:r w:rsidRPr="00301EB9">
        <w:rPr>
          <w:color w:val="FF0000"/>
        </w:rPr>
        <w:t>, dana 28. kolovoza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8D56AD" w:rsidP="008D56AD" w:rsidR="008D56AD" w:rsidRPr="00D143A0">
      <w:pPr>
        <w:jc w:val="both"/>
        <w:rPr>
          <w:color w:val="FF0000"/>
        </w:rPr>
      </w:pPr>
      <w:r>
        <w:rPr>
          <w:color w:val="FF0000"/>
        </w:rPr>
        <w:t>Dejan Koletić</w:t>
      </w:r>
      <w:r w:rsidRPr="00D143A0">
        <w:rPr>
          <w:color w:val="FF0000"/>
        </w:rPr>
        <w:t xml:space="preserve">, OIB: </w:t>
      </w:r>
      <w:r>
        <w:rPr>
          <w:color w:val="FF0000"/>
        </w:rPr>
        <w:t>22560364889</w:t>
      </w:r>
    </w:p>
    <w:p w:rsidRDefault="008D56AD" w:rsidP="008D56AD" w:rsidR="008D56AD" w:rsidRPr="00D143A0">
      <w:pPr>
        <w:jc w:val="both"/>
        <w:rPr>
          <w:color w:val="FF0000"/>
        </w:rPr>
      </w:pPr>
      <w:r>
        <w:rPr>
          <w:color w:val="FF0000"/>
        </w:rPr>
        <w:t>Velika Gorica</w:t>
      </w:r>
      <w:r w:rsidRPr="00D143A0">
        <w:rPr>
          <w:color w:val="FF0000"/>
        </w:rPr>
        <w:t xml:space="preserve">, </w:t>
      </w:r>
      <w:r>
        <w:rPr>
          <w:color w:val="FF0000"/>
        </w:rPr>
        <w:t>Matice Hrvatske 21</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646FED">
        <w:rPr>
          <w:color w:val="FF0000"/>
          <w:sz w:val="24"/>
          <w:szCs w:val="24"/>
        </w:rPr>
        <w:t>2</w:t>
      </w:r>
      <w:r w:rsidR="00475E2E">
        <w:rPr>
          <w:color w:val="FF0000"/>
          <w:sz w:val="24"/>
          <w:szCs w:val="24"/>
        </w:rPr>
        <w:t>5</w:t>
      </w:r>
      <w:r w:rsidR="00220E26">
        <w:rPr>
          <w:color w:val="FF0000"/>
          <w:sz w:val="24"/>
          <w:szCs w:val="24"/>
        </w:rPr>
        <w:t>3</w:t>
      </w:r>
      <w:r w:rsidR="008D56AD">
        <w:rPr>
          <w:color w:val="FF0000"/>
          <w:sz w:val="24"/>
          <w:szCs w:val="24"/>
        </w:rPr>
        <w:t>4</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8D56AD">
        <w:rPr>
          <w:color w:val="FF0000"/>
        </w:rPr>
        <w:t>22560364889</w:t>
      </w:r>
      <w:r w:rsidR="00220E26">
        <w:rPr>
          <w:color w:val="FF0000"/>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w:t>
      </w:r>
      <w:r w:rsidRPr="00A331F8">
        <w:rPr>
          <w:color w:val="FF0000"/>
          <w:sz w:val="24"/>
          <w:szCs w:val="24"/>
        </w:rPr>
        <w:t>broj 2001-</w:t>
      </w:r>
      <w:r w:rsidR="00646FED">
        <w:rPr>
          <w:color w:val="FF0000"/>
          <w:sz w:val="24"/>
          <w:szCs w:val="24"/>
        </w:rPr>
        <w:t>2</w:t>
      </w:r>
      <w:r w:rsidR="00475E2E">
        <w:rPr>
          <w:color w:val="FF0000"/>
          <w:sz w:val="24"/>
          <w:szCs w:val="24"/>
        </w:rPr>
        <w:t>5</w:t>
      </w:r>
      <w:r w:rsidR="00220E26">
        <w:rPr>
          <w:color w:val="FF0000"/>
          <w:sz w:val="24"/>
          <w:szCs w:val="24"/>
        </w:rPr>
        <w:t>3</w:t>
      </w:r>
      <w:r w:rsidR="008D56AD">
        <w:rPr>
          <w:color w:val="FF0000"/>
          <w:sz w:val="24"/>
          <w:szCs w:val="24"/>
        </w:rPr>
        <w:t>4</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475E2E">
        <w:rPr>
          <w:color w:val="000000"/>
          <w:sz w:val="24"/>
        </w:rPr>
        <w:t>8</w:t>
      </w:r>
      <w:r w:rsidR="00646FED">
        <w:rPr>
          <w:color w:val="000000"/>
          <w:sz w:val="24"/>
        </w:rPr>
        <w:t>. kolovoza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754136" w:rsidP="00E91121" w:rsidR="00754136">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754136" w:rsidP="00E91121" w:rsidR="00754136">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54136" w:rsidP="00E91121" w:rsidR="00754136">
      <w:pPr>
        <w:pStyle w:val="Podnaslov"/>
        <w:ind w:firstLine="720" w:left="4320"/>
        <w:rPr>
          <w:rFonts w:hAnsi="Times New Roman" w:ascii="Times New Roman"/>
          <w:b w:val="false"/>
          <w:color w:val="auto"/>
          <w:szCs w:val="24"/>
        </w:rPr>
      </w:pPr>
    </w:p>
    <w:p w:rsidRDefault="00754136" w:rsidP="00754136" w:rsidR="00754136">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754136" w:rsidP="00E91121" w:rsidR="00754136"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654A3" w:rsidP="00353DEF" w:rsidR="00B654A3" w:rsidRPr="00FC1355">
      <w:pPr>
        <w:pStyle w:val="Podnaslov"/>
        <w:ind w:firstLine="708" w:left="4956"/>
        <w:rPr>
          <w:rFonts w:hAnsi="Times New Roman" w:ascii="Times New Roman"/>
          <w:b w:val="false"/>
          <w:color w:val="auto"/>
          <w:szCs w:val="24"/>
        </w:rPr>
      </w:pPr>
    </w:p>
    <w:p w:rsidRDefault="00A369C7" w:rsidP="00220E26" w:rsidR="00A369C7" w:rsidRPr="00FC1355">
      <w:pPr>
        <w:pStyle w:val="Podnaslov"/>
        <w:ind w:firstLine="708" w:left="4956"/>
        <w:rPr>
          <w:rFonts w:hAnsi="Times New Roman" w:ascii="Times New Roman"/>
          <w:b w:val="false"/>
          <w:color w:val="auto"/>
          <w:szCs w:val="24"/>
        </w:rPr>
      </w:pPr>
    </w:p>
    <w:p w:rsidRDefault="00475E2E" w:rsidP="00C56D35" w:rsidR="00475E2E" w:rsidRPr="00FC1355">
      <w:pPr>
        <w:pStyle w:val="Podnaslov"/>
        <w:ind w:firstLine="708" w:left="4956"/>
        <w:rPr>
          <w:rFonts w:hAnsi="Times New Roman" w:ascii="Times New Roman"/>
          <w:b w:val="false"/>
          <w:color w:val="auto"/>
          <w:szCs w:val="24"/>
        </w:rPr>
      </w:pPr>
    </w:p>
    <w:p w:rsidRDefault="00385CF1" w:rsidP="0041336A" w:rsidR="00385CF1" w:rsidRPr="00FC1355">
      <w:pPr>
        <w:pStyle w:val="Podnaslov"/>
        <w:ind w:firstLine="708" w:left="4956"/>
        <w:rPr>
          <w:rFonts w:hAnsi="Times New Roman" w:ascii="Times New Roman"/>
          <w:b w:val="false"/>
          <w:color w:val="auto"/>
          <w:szCs w:val="24"/>
        </w:rPr>
      </w:pPr>
    </w:p>
    <w:p w:rsidRDefault="008B72E5" w:rsidP="00646FED" w:rsidR="008B72E5"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385CF1" w:rsidP="00C81056" w:rsidR="00385CF1">
      <w:pPr>
        <w:jc w:val="both"/>
        <w:rPr>
          <w:color w:val="000000"/>
          <w:sz w:val="24"/>
          <w:szCs w:val="24"/>
        </w:rPr>
      </w:pPr>
    </w:p>
    <w:p w:rsidRDefault="00475E2E" w:rsidP="00C81056" w:rsidR="00475E2E">
      <w:pPr>
        <w:jc w:val="both"/>
        <w:rPr>
          <w:color w:val="000000"/>
          <w:sz w:val="24"/>
          <w:szCs w:val="24"/>
        </w:rPr>
      </w:pPr>
    </w:p>
    <w:p w:rsidRDefault="00475E2E" w:rsidP="00C81056" w:rsidR="00475E2E">
      <w:pPr>
        <w:jc w:val="both"/>
        <w:rPr>
          <w:color w:val="000000"/>
          <w:sz w:val="24"/>
          <w:szCs w:val="24"/>
        </w:rPr>
      </w:pPr>
    </w:p>
    <w:p w:rsidRDefault="00A369C7" w:rsidP="00C81056" w:rsidR="00A369C7">
      <w:pPr>
        <w:jc w:val="both"/>
        <w:rPr>
          <w:color w:val="000000"/>
          <w:sz w:val="24"/>
          <w:szCs w:val="24"/>
        </w:rPr>
      </w:pPr>
    </w:p>
    <w:p w:rsidRDefault="00A369C7" w:rsidP="00C81056" w:rsidR="00A369C7">
      <w:pPr>
        <w:jc w:val="both"/>
        <w:rPr>
          <w:color w:val="000000"/>
          <w:sz w:val="24"/>
          <w:szCs w:val="24"/>
        </w:rPr>
      </w:pPr>
    </w:p>
    <w:p w:rsidRDefault="00B654A3" w:rsidP="00C81056" w:rsidR="00B654A3">
      <w:pPr>
        <w:jc w:val="both"/>
        <w:rPr>
          <w:color w:val="000000"/>
          <w:sz w:val="24"/>
          <w:szCs w:val="24"/>
        </w:rPr>
      </w:pPr>
    </w:p>
    <w:p w:rsidRDefault="00B654A3" w:rsidP="00C81056" w:rsidR="00B654A3">
      <w:pPr>
        <w:jc w:val="both"/>
        <w:rPr>
          <w:color w:val="000000"/>
          <w:sz w:val="24"/>
          <w:szCs w:val="24"/>
        </w:rPr>
      </w:pPr>
    </w:p>
    <w:sectPr w:rsidSect="00DE7044" w:rsidR="00B654A3">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754136"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754136">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4D2568">
      <w:rPr>
        <w:sz w:val="24"/>
      </w:rPr>
      <w:t>2</w:t>
    </w:r>
    <w:r w:rsidR="00870AC1">
      <w:rPr>
        <w:sz w:val="24"/>
      </w:rPr>
      <w:t>5</w:t>
    </w:r>
    <w:r w:rsidR="002F2703">
      <w:rPr>
        <w:sz w:val="24"/>
      </w:rPr>
      <w:t>3</w:t>
    </w:r>
    <w:r w:rsidR="00825F90">
      <w:rPr>
        <w:sz w:val="24"/>
      </w:rPr>
      <w:t>4</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B2FCC"/>
    <w:rsid w:val="000E48D6"/>
    <w:rsid w:val="0014425B"/>
    <w:rsid w:val="00220E26"/>
    <w:rsid w:val="002363B9"/>
    <w:rsid w:val="0028668B"/>
    <w:rsid w:val="002B0335"/>
    <w:rsid w:val="002C15E3"/>
    <w:rsid w:val="002D1866"/>
    <w:rsid w:val="002E0818"/>
    <w:rsid w:val="002E1C88"/>
    <w:rsid w:val="002F2703"/>
    <w:rsid w:val="00310089"/>
    <w:rsid w:val="0031183A"/>
    <w:rsid w:val="00334E65"/>
    <w:rsid w:val="00353DEF"/>
    <w:rsid w:val="00385CF1"/>
    <w:rsid w:val="003C288F"/>
    <w:rsid w:val="004071C3"/>
    <w:rsid w:val="004108D6"/>
    <w:rsid w:val="0041336A"/>
    <w:rsid w:val="00475E2E"/>
    <w:rsid w:val="00477EFA"/>
    <w:rsid w:val="004D2568"/>
    <w:rsid w:val="0052449F"/>
    <w:rsid w:val="006103FB"/>
    <w:rsid w:val="00646FED"/>
    <w:rsid w:val="006766C5"/>
    <w:rsid w:val="00732034"/>
    <w:rsid w:val="00754136"/>
    <w:rsid w:val="00795FF6"/>
    <w:rsid w:val="007C0779"/>
    <w:rsid w:val="007C6EFF"/>
    <w:rsid w:val="008028CF"/>
    <w:rsid w:val="00825F90"/>
    <w:rsid w:val="0084766D"/>
    <w:rsid w:val="00862A83"/>
    <w:rsid w:val="00870AC1"/>
    <w:rsid w:val="00893F38"/>
    <w:rsid w:val="0089624E"/>
    <w:rsid w:val="008B72E5"/>
    <w:rsid w:val="008D156B"/>
    <w:rsid w:val="008D56AD"/>
    <w:rsid w:val="008E348C"/>
    <w:rsid w:val="0090511D"/>
    <w:rsid w:val="009212AD"/>
    <w:rsid w:val="009349A3"/>
    <w:rsid w:val="009C0A1D"/>
    <w:rsid w:val="00A331F8"/>
    <w:rsid w:val="00A369C7"/>
    <w:rsid w:val="00A57885"/>
    <w:rsid w:val="00A57EE9"/>
    <w:rsid w:val="00A827DC"/>
    <w:rsid w:val="00AD1EF7"/>
    <w:rsid w:val="00AE694D"/>
    <w:rsid w:val="00B654A3"/>
    <w:rsid w:val="00BF799E"/>
    <w:rsid w:val="00C3637D"/>
    <w:rsid w:val="00C56D35"/>
    <w:rsid w:val="00C81056"/>
    <w:rsid w:val="00C83371"/>
    <w:rsid w:val="00D16E54"/>
    <w:rsid w:val="00D41C90"/>
    <w:rsid w:val="00D80F25"/>
    <w:rsid w:val="00DE7044"/>
    <w:rsid w:val="00E2047E"/>
    <w:rsid w:val="00E45216"/>
    <w:rsid w:val="00E67A8B"/>
    <w:rsid w:val="00EA3874"/>
    <w:rsid w:val="00EE12DA"/>
    <w:rsid w:val="00F20533"/>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754136"/>
    <w:rPr>
      <w:color w:val="808080"/>
      <w:bdr w:space="0" w:sz="0" w:color="auto" w:val="none"/>
      <w:shd w:fill="auto" w:color="auto" w:val="clear"/>
    </w:rPr>
  </w:style>
  <w:style w:customStyle="true" w:styleId="eSPISCCParagraphDefaultFont" w:type="character">
    <w:name w:val="eSPIS_CC_Paragraph Default Font"/>
    <w:basedOn w:val="Zadanifontodlomka"/>
    <w:rsid w:val="00754136"/>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754136"/>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754136"/>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754136"/>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754136"/>
    <w:rPr>
      <w:color w:val="808080"/>
      <w:bdr w:color="auto" w:space="0" w:sz="0" w:val="none"/>
      <w:shd w:color="auto" w:fill="auto" w:val="clear"/>
    </w:rPr>
  </w:style>
  <w:style w:customStyle="1" w:styleId="eSPISCCParagraphDefaultFont" w:type="character">
    <w:name w:val="eSPIS_CC_Paragraph Default Font"/>
    <w:basedOn w:val="Zadanifontodlomka"/>
    <w:rsid w:val="00754136"/>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754136"/>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754136"/>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754136"/>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2534</izvorni_sadrzaj>
    <derivirana_varijabla naziv="DomainObject.Predmet.Broj_1">2534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St-2534/2016</izvorni_sadrzaj>
    <derivirana_varijabla naziv="DomainObject.Predmet.OznakaBroj_1">St-2534/2016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LUCENDI d.o.o.</izvorni_sadrzaj>
    <derivirana_varijabla naziv="DomainObject.Predmet.ProtustrankaFormated_1">  LUCENDI d.o.o.</derivirana_varijabla>
  </DomainObject.Predmet.ProtustrankaFormated>
  <DomainObject.Predmet.ProtustrankaFormatedOIB>
    <izvorni_sadrzaj>  LUCENDI d.o.o., OIB 33834966221</izvorni_sadrzaj>
    <derivirana_varijabla naziv="DomainObject.Predmet.ProtustrankaFormatedOIB_1">  LUCENDI d.o.o., OIB 33834966221</derivirana_varijabla>
  </DomainObject.Predmet.ProtustrankaFormatedOIB>
  <DomainObject.Predmet.ProtustrankaFormatedWithAdress>
    <izvorni_sadrzaj> LUCENDI d.o.o., Mate Lovraka 28, 10410 Velika Gorica</izvorni_sadrzaj>
    <derivirana_varijabla naziv="DomainObject.Predmet.ProtustrankaFormatedWithAdress_1"> LUCENDI d.o.o., Mate Lovraka 28, 10410 Velika Gorica</derivirana_varijabla>
  </DomainObject.Predmet.ProtustrankaFormatedWithAdress>
  <DomainObject.Predmet.ProtustrankaFormatedWithAdressOIB>
    <izvorni_sadrzaj> LUCENDI d.o.o., OIB 33834966221, Mate Lovraka 28, 10410 Velika Gorica</izvorni_sadrzaj>
    <derivirana_varijabla naziv="DomainObject.Predmet.ProtustrankaFormatedWithAdressOIB_1"> LUCENDI d.o.o., OIB 33834966221, Mate Lovraka 28, 10410 Velika Gorica</derivirana_varijabla>
  </DomainObject.Predmet.ProtustrankaFormatedWithAdressOIB>
  <DomainObject.Predmet.ProtustrankaWithAdress>
    <izvorni_sadrzaj>LUCENDI d.o.o. Mate Lovraka 28, 10410 Velika Gorica</izvorni_sadrzaj>
    <derivirana_varijabla naziv="DomainObject.Predmet.ProtustrankaWithAdress_1">LUCENDI d.o.o. Mate Lovraka 28, 10410 Velika Gorica</derivirana_varijabla>
  </DomainObject.Predmet.ProtustrankaWithAdress>
  <DomainObject.Predmet.ProtustrankaWithAdressOIB>
    <izvorni_sadrzaj>LUCENDI d.o.o., OIB 33834966221, Mate Lovraka 28, 10410 Velika Gorica</izvorni_sadrzaj>
    <derivirana_varijabla naziv="DomainObject.Predmet.ProtustrankaWithAdressOIB_1">LUCENDI d.o.o., OIB 33834966221, Mate Lovraka 28, 10410 Velika Gorica</derivirana_varijabla>
  </DomainObject.Predmet.ProtustrankaWithAdressOIB>
  <DomainObject.Predmet.ProtustrankaNazivFormated>
    <izvorni_sadrzaj>LUCENDI d.o.o.</izvorni_sadrzaj>
    <derivirana_varijabla naziv="DomainObject.Predmet.ProtustrankaNazivFormated_1">LUCENDI d.o.o.</derivirana_varijabla>
  </DomainObject.Predmet.ProtustrankaNazivFormated>
  <DomainObject.Predmet.ProtustrankaNazivFormatedOIB>
    <izvorni_sadrzaj>LUCENDI d.o.o., OIB 33834966221</izvorni_sadrzaj>
    <derivirana_varijabla naziv="DomainObject.Predmet.ProtustrankaNazivFormatedOIB_1">LUCENDI d.o.o., OIB 33834966221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Dejan Koletić</izvorni_sadrzaj>
    <derivirana_varijabla naziv="DomainObject.Predmet.StrankaFormated_1">  FINA Regionalni centar Zagreb; Dejan Koletić</derivirana_varijabla>
  </DomainObject.Predmet.StrankaFormated>
  <DomainObject.Predmet.StrankaFormatedOIB>
    <izvorni_sadrzaj>  FINA Regionalni centar Zagreb, OIB 85821130368; Dejan Koletić, OIB 22560364889</izvorni_sadrzaj>
    <derivirana_varijabla naziv="DomainObject.Predmet.StrankaFormatedOIB_1">  FINA Regionalni centar Zagreb, OIB 85821130368; Dejan Koletić, OIB 22560364889</derivirana_varijabla>
  </DomainObject.Predmet.StrankaFormatedOIB>
  <DomainObject.Predmet.StrankaFormatedWithAdress>
    <izvorni_sadrzaj> FINA Regionalni centar Zagreb, Trg svibanjskih žrtava 1995. 1, 10000 Zagreb; Dejan Koletić, Matice Hrvatske 21, 10410 Velika Gorica</izvorni_sadrzaj>
    <derivirana_varijabla naziv="DomainObject.Predmet.StrankaFormatedWithAdress_1"> FINA Regionalni centar Zagreb, Trg svibanjskih žrtava 1995. 1, 10000 Zagreb; Dejan Koletić, Matice Hrvatske 21, 10410 Velika Gorica</derivirana_varijabla>
  </DomainObject.Predmet.StrankaFormatedWithAdress>
  <DomainObject.Predmet.StrankaFormatedWithAdressOIB>
    <izvorni_sadrzaj> FINA Regionalni centar Zagreb, OIB 85821130368, Trg svibanjskih žrtava 1995. 1, 10000 Zagreb; Dejan Koletić, OIB 22560364889, Matice Hrvatske 21, 10410 Velika Gorica</izvorni_sadrzaj>
    <derivirana_varijabla naziv="DomainObject.Predmet.StrankaFormatedWithAdressOIB_1"> FINA Regionalni centar Zagreb, OIB 85821130368, Trg svibanjskih žrtava 1995. 1, 10000 Zagreb; Dejan Koletić, OIB 22560364889, Matice Hrvatske 21, 10410 Velika Gorica</derivirana_varijabla>
  </DomainObject.Predmet.StrankaFormatedWithAdressOIB>
  <DomainObject.Predmet.StrankaWithAdress>
    <izvorni_sadrzaj>FINA Regionalni centar Zagreb Trg svibanjskih žrtava 1995. 1,10000 Zagreb,Dejan Koletić Matice Hrvatske 21,10410 Velika Gorica</izvorni_sadrzaj>
    <derivirana_varijabla naziv="DomainObject.Predmet.StrankaWithAdress_1">FINA Regionalni centar Zagreb Trg svibanjskih žrtava 1995. 1,10000 Zagreb,Dejan Koletić Matice Hrvatske 21,10410 Velika Gorica</derivirana_varijabla>
  </DomainObject.Predmet.StrankaWithAdress>
  <DomainObject.Predmet.StrankaWithAdressOIB>
    <izvorni_sadrzaj>FINA Regionalni centar Zagreb, OIB 85821130368, Trg svibanjskih žrtava 1995. 1,10000 Zagreb,Dejan Koletić, OIB 22560364889, Matice Hrvatske 21,10410 Velika Gorica</izvorni_sadrzaj>
    <derivirana_varijabla naziv="DomainObject.Predmet.StrankaWithAdressOIB_1">FINA Regionalni centar Zagreb, OIB 85821130368, Trg svibanjskih žrtava 1995. 1,10000 Zagreb,Dejan Koletić, OIB 22560364889, Matice Hrvatske 21,10410 Velika Gorica</derivirana_varijabla>
  </DomainObject.Predmet.StrankaWithAdressOIB>
  <DomainObject.Predmet.StrankaNazivFormated>
    <izvorni_sadrzaj>FINA Regionalni centar Zagreb,Dejan Koletić</izvorni_sadrzaj>
    <derivirana_varijabla naziv="DomainObject.Predmet.StrankaNazivFormated_1">FINA Regionalni centar Zagreb,Dejan Koletić</derivirana_varijabla>
  </DomainObject.Predmet.StrankaNazivFormated>
  <DomainObject.Predmet.StrankaNazivFormatedOIB>
    <izvorni_sadrzaj>FINA Regionalni centar Zagreb, OIB 85821130368,Dejan Koletić, OIB 22560364889</izvorni_sadrzaj>
    <derivirana_varijabla naziv="DomainObject.Predmet.StrankaNazivFormatedOIB_1">FINA Regionalni centar Zagreb, OIB 85821130368,Dejan Koletić, OIB 22560364889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Dejan Koletić</item>
    </izvorni_sadrzaj>
    <derivirana_varijabla naziv="DomainObject.Predmet.StrankaListFormated_1">
      <item>FINA Regionalni centar Zagreb</item>
      <item>Dejan Koletić</item>
    </derivirana_varijabla>
  </DomainObject.Predmet.StrankaListFormated>
  <DomainObject.Predmet.StrankaListFormatedOIB>
    <izvorni_sadrzaj>
      <item>FINA Regionalni centar Zagreb, OIB 85821130368</item>
      <item>Dejan Koletić, OIB 22560364889</item>
    </izvorni_sadrzaj>
    <derivirana_varijabla naziv="DomainObject.Predmet.StrankaListFormatedOIB_1">
      <item>FINA Regionalni centar Zagreb, OIB 85821130368</item>
      <item>Dejan Koletić, OIB 22560364889</item>
    </derivirana_varijabla>
  </DomainObject.Predmet.StrankaListFormatedOIB>
  <DomainObject.Predmet.StrankaListFormatedWithAdress>
    <izvorni_sadrzaj>
      <item>FINA Regionalni centar Zagreb, Trg svibanjskih žrtava 1995. 1, 10000 Zagreb</item>
      <item>Dejan Koletić, Matice Hrvatske 21, 10410 Velika Gorica</item>
    </izvorni_sadrzaj>
    <derivirana_varijabla naziv="DomainObject.Predmet.StrankaListFormatedWithAdress_1">
      <item>FINA Regionalni centar Zagreb, Trg svibanjskih žrtava 1995. 1, 10000 Zagreb</item>
      <item>Dejan Koletić, Matice Hrvatske 21, 10410 Velika Gorica</item>
    </derivirana_varijabla>
  </DomainObject.Predmet.StrankaListFormatedWithAdress>
  <DomainObject.Predmet.StrankaListFormatedWithAdressOIB>
    <izvorni_sadrzaj>
      <item>FINA Regionalni centar Zagreb, OIB 85821130368, Trg svibanjskih žrtava 1995. 1, 10000 Zagreb</item>
      <item>Dejan Koletić, OIB 22560364889, Matice Hrvatske 21, 10410 Velika Gorica</item>
    </izvorni_sadrzaj>
    <derivirana_varijabla naziv="DomainObject.Predmet.StrankaListFormatedWithAdressOIB_1">
      <item>FINA Regionalni centar Zagreb, OIB 85821130368, Trg svibanjskih žrtava 1995. 1, 10000 Zagreb</item>
      <item>Dejan Koletić, OIB 22560364889, Matice Hrvatske 21, 10410 Velika Gorica</item>
    </derivirana_varijabla>
  </DomainObject.Predmet.StrankaListFormatedWithAdressOIB>
  <DomainObject.Predmet.StrankaListNazivFormated>
    <izvorni_sadrzaj>
      <item>FINA Regionalni centar Zagreb</item>
      <item>Dejan Koletić</item>
    </izvorni_sadrzaj>
    <derivirana_varijabla naziv="DomainObject.Predmet.StrankaListNazivFormated_1">
      <item>FINA Regionalni centar Zagreb</item>
      <item>Dejan Koletić</item>
    </derivirana_varijabla>
  </DomainObject.Predmet.StrankaListNazivFormated>
  <DomainObject.Predmet.StrankaListNazivFormatedOIB>
    <izvorni_sadrzaj>
      <item>FINA Regionalni centar Zagreb, OIB 85821130368</item>
      <item>Dejan Koletić, OIB 22560364889</item>
    </izvorni_sadrzaj>
    <derivirana_varijabla naziv="DomainObject.Predmet.StrankaListNazivFormatedOIB_1">
      <item>FINA Regionalni centar Zagreb, OIB 85821130368</item>
      <item>Dejan Koletić, OIB 22560364889</item>
    </derivirana_varijabla>
  </DomainObject.Predmet.StrankaListNazivFormatedOIB>
  <DomainObject.Predmet.ProtuStrankaListFormated>
    <izvorni_sadrzaj>
      <item>LUCENDI d.o.o.</item>
    </izvorni_sadrzaj>
    <derivirana_varijabla naziv="DomainObject.Predmet.ProtuStrankaListFormated_1">
      <item>LUCENDI d.o.o.</item>
    </derivirana_varijabla>
  </DomainObject.Predmet.ProtuStrankaListFormated>
  <DomainObject.Predmet.ProtuStrankaListFormatedOIB>
    <izvorni_sadrzaj>
      <item>LUCENDI d.o.o., OIB 33834966221</item>
    </izvorni_sadrzaj>
    <derivirana_varijabla naziv="DomainObject.Predmet.ProtuStrankaListFormatedOIB_1">
      <item>LUCENDI d.o.o., OIB 33834966221</item>
    </derivirana_varijabla>
  </DomainObject.Predmet.ProtuStrankaListFormatedOIB>
  <DomainObject.Predmet.ProtuStrankaListFormatedWithAdress>
    <izvorni_sadrzaj>
      <item>LUCENDI d.o.o., Mate Lovraka 28, 10410 Velika Gorica</item>
    </izvorni_sadrzaj>
    <derivirana_varijabla naziv="DomainObject.Predmet.ProtuStrankaListFormatedWithAdress_1">
      <item>LUCENDI d.o.o., Mate Lovraka 28, 10410 Velika Gorica</item>
    </derivirana_varijabla>
  </DomainObject.Predmet.ProtuStrankaListFormatedWithAdress>
  <DomainObject.Predmet.ProtuStrankaListFormatedWithAdressOIB>
    <izvorni_sadrzaj>
      <item>LUCENDI d.o.o., OIB 33834966221, Mate Lovraka 28, 10410 Velika Gorica</item>
    </izvorni_sadrzaj>
    <derivirana_varijabla naziv="DomainObject.Predmet.ProtuStrankaListFormatedWithAdressOIB_1">
      <item>LUCENDI d.o.o., OIB 33834966221, Mate Lovraka 28, 10410 Velika Gorica</item>
    </derivirana_varijabla>
  </DomainObject.Predmet.ProtuStrankaListFormatedWithAdressOIB>
  <DomainObject.Predmet.ProtuStrankaListNazivFormated>
    <izvorni_sadrzaj>
      <item>LUCENDI d.o.o.</item>
    </izvorni_sadrzaj>
    <derivirana_varijabla naziv="DomainObject.Predmet.ProtuStrankaListNazivFormated_1">
      <item>LUCENDI d.o.o.</item>
    </derivirana_varijabla>
  </DomainObject.Predmet.ProtuStrankaListNazivFormated>
  <DomainObject.Predmet.ProtuStrankaListNazivFormatedOIB>
    <izvorni_sadrzaj>
      <item>LUCENDI d.o.o., OIB 33834966221</item>
    </izvorni_sadrzaj>
    <derivirana_varijabla naziv="DomainObject.Predmet.ProtuStrankaListNazivFormatedOIB_1">
      <item>LUCENDI d.o.o., OIB 33834966221</item>
    </derivirana_varijabla>
  </DomainObject.Predmet.ProtuStrankaListNazivFormatedOIB>
  <DomainObject.Predmet.OstaliListFormated>
    <izvorni_sadrzaj>
      <item>Dejan Koletić</item>
      <item>RH MUP</item>
      <item>FINA</item>
      <item>Raiffeisenbank Austria d.d.</item>
      <item>Sberbank d.d.</item>
    </izvorni_sadrzaj>
    <derivirana_varijabla naziv="DomainObject.Predmet.OstaliListFormated_1">
      <item>Dejan Koletić</item>
      <item>RH MUP</item>
      <item>FINA</item>
      <item>Raiffeisenbank Austria d.d.</item>
      <item>Sberbank d.d.</item>
    </derivirana_varijabla>
  </DomainObject.Predmet.OstaliListFormated>
  <DomainObject.Predmet.OstaliListFormatedOIB>
    <izvorni_sadrzaj>
      <item>Dejan Koletić, OIB 22560364889</item>
      <item>RH MUP</item>
      <item>FINA, OIB 85821130368</item>
      <item>Raiffeisenbank Austria d.d., OIB 53056966535</item>
      <item>Sberbank d.d., OIB 78427478595</item>
    </izvorni_sadrzaj>
    <derivirana_varijabla naziv="DomainObject.Predmet.OstaliListFormatedOIB_1">
      <item>Dejan Koletić, OIB 22560364889</item>
      <item>RH MUP</item>
      <item>FINA, OIB 85821130368</item>
      <item>Raiffeisenbank Austria d.d., OIB 53056966535</item>
      <item>Sberbank d.d., OIB 78427478595</item>
    </derivirana_varijabla>
  </DomainObject.Predmet.OstaliListFormatedOIB>
  <DomainObject.Predmet.OstaliListFormatedWithAdress>
    <izvorni_sadrzaj>
      <item>Dejan Koletić, Matice Hrvatske 21, 10410 Velika Gorica</item>
      <item>RH MUP, Heinzelova 98, 10000 Zagreb</item>
      <item>FINA, Ul. grada Vukovara 70, 10000 Zagreb</item>
      <item>Raiffeisenbank Austria d.d., Magazinska cesta 69, 10000 Zagreb</item>
      <item>Sberbank d.d., Varšavska 9, 10000 Zagreb</item>
    </izvorni_sadrzaj>
    <derivirana_varijabla naziv="DomainObject.Predmet.OstaliListFormatedWithAdress_1">
      <item>Dejan Koletić, Matice Hrvatske 21, 10410 Velika Gorica</item>
      <item>RH MUP, Heinzelova 98, 10000 Zagreb</item>
      <item>FINA, Ul. grada Vukovara 70, 10000 Zagreb</item>
      <item>Raiffeisenbank Austria d.d., Magazinska cesta 69, 10000 Zagreb</item>
      <item>Sberbank d.d., Varšavska 9, 10000 Zagreb</item>
    </derivirana_varijabla>
  </DomainObject.Predmet.OstaliListFormatedWithAdress>
  <DomainObject.Predmet.OstaliListFormatedWithAdressOIB>
    <izvorni_sadrzaj>
      <item>Dejan Koletić, OIB 22560364889, Matice Hrvatske 21, 10410 Velika Gorica</item>
      <item>RH MUP, Heinzelova 98, 10000 Zagreb</item>
      <item>FINA, OIB 85821130368, Ul. grada Vukovara 70, 10000 Zagreb</item>
      <item>Raiffeisenbank Austria d.d., OIB 53056966535, Magazinska cesta 69, 10000 Zagreb</item>
      <item>Sberbank d.d., OIB 78427478595, Varšavska 9, 10000 Zagreb</item>
    </izvorni_sadrzaj>
    <derivirana_varijabla naziv="DomainObject.Predmet.OstaliListFormatedWithAdressOIB_1">
      <item>Dejan Koletić, OIB 22560364889, Matice Hrvatske 21, 10410 Velika Gorica</item>
      <item>RH MUP, Heinzelova 98, 10000 Zagreb</item>
      <item>FINA, OIB 85821130368, Ul. grada Vukovara 70, 10000 Zagreb</item>
      <item>Raiffeisenbank Austria d.d., OIB 53056966535, Magazinska cesta 69, 10000 Zagreb</item>
      <item>Sberbank d.d., OIB 78427478595, Varšavska 9, 10000 Zagreb</item>
    </derivirana_varijabla>
  </DomainObject.Predmet.OstaliListFormatedWithAdressOIB>
  <DomainObject.Predmet.OstaliListNazivFormated>
    <izvorni_sadrzaj>
      <item>Dejan Koletić</item>
      <item>RH MUP</item>
      <item>FINA</item>
      <item>Raiffeisenbank Austria d.d.</item>
      <item>Sberbank d.d.</item>
    </izvorni_sadrzaj>
    <derivirana_varijabla naziv="DomainObject.Predmet.OstaliListNazivFormated_1">
      <item>Dejan Koletić</item>
      <item>RH MUP</item>
      <item>FINA</item>
      <item>Raiffeisenbank Austria d.d.</item>
      <item>Sberbank d.d.</item>
    </derivirana_varijabla>
  </DomainObject.Predmet.OstaliListNazivFormated>
  <DomainObject.Predmet.OstaliListNazivFormatedOIB>
    <izvorni_sadrzaj>
      <item>Dejan Koletić, OIB 22560364889</item>
      <item>RH MUP</item>
      <item>FINA, OIB 85821130368</item>
      <item>Raiffeisenbank Austria d.d., OIB 53056966535</item>
      <item>Sberbank d.d., OIB 78427478595</item>
    </izvorni_sadrzaj>
    <derivirana_varijabla naziv="DomainObject.Predmet.OstaliListNazivFormatedOIB_1">
      <item>Dejan Koletić, OIB 22560364889</item>
      <item>RH MUP</item>
      <item>FINA, OIB 85821130368</item>
      <item>Raiffeisenbank Austria d.d., OIB 53056966535</item>
      <item>Sberbank d.d., OIB 78427478595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2017.</izvorni_sadrzaj>
    <derivirana_varijabla naziv="DomainObject.Datum_1">28.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LUCENDI d.o.o.</izvorni_sadrzaj>
    <derivirana_varijabla naziv="DomainObject.Predmet.ProtustrankaIDrugi_1">LUCENDI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LUCENDI d.o.o., OIB 33834966221, Mate Lovraka 28, 10410 Velika Gorica</izvorni_sadrzaj>
    <derivirana_varijabla naziv="DomainObject.Predmet.ProtustrankaIDrugiAdressOIB_1">LUCENDI d.o.o., OIB 33834966221, Mate Lovraka 28,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LUCENDI d.o.o.</item>
      <item>Dejan Koletić</item>
      <item>Dejan Koletić</item>
      <item>RH MUP</item>
      <item>FINA</item>
      <item>Raiffeisenbank Austria d.d.</item>
      <item>Sberbank d.d.</item>
    </izvorni_sadrzaj>
    <derivirana_varijabla naziv="DomainObject.Predmet.SudioniciListNaziv_1">
      <item>FINA Regionalni centar Zagreb</item>
      <item>LUCENDI d.o.o.</item>
      <item>Dejan Koletić</item>
      <item>Dejan Koletić</item>
      <item>RH MUP</item>
      <item>FINA</item>
      <item>Raiffeisenbank Austria d.d.</item>
      <item>Sberbank d.d.</item>
    </derivirana_varijabla>
  </DomainObject.Predmet.SudioniciListNaziv>
  <DomainObject.Predmet.SudioniciListAdressOIB>
    <izvorni_sadrzaj>
      <item>FINA Regionalni centar Zagreb, OIB 85821130368, Trg svibanjskih žrtava 1995. 1,10000 Zagreb</item>
      <item>LUCENDI d.o.o., OIB 33834966221, Mate Lovraka 28,10410 Velika Gorica</item>
      <item>Dejan Koletić, OIB 22560364889, Matice Hrvatske 21,10410 Velika Gorica</item>
      <item>Dejan Koletić, OIB 22560364889, Matice Hrvatske 21,10410 Velika Gorica</item>
      <item>RH MUP, Heinzelova 98,10000 Zagreb</item>
      <item>FINA, OIB 85821130368, Ul. grada Vukovara 70,10000 Zagreb</item>
      <item>Raiffeisenbank Austria d.d., OIB 53056966535, Magazinska cesta 69,10000 Zagreb</item>
      <item>Sberbank d.d., OIB 78427478595, Varšavska 9,10000 Zagreb</item>
    </izvorni_sadrzaj>
    <derivirana_varijabla naziv="DomainObject.Predmet.SudioniciListAdressOIB_1">
      <item>FINA Regionalni centar Zagreb, OIB 85821130368, Trg svibanjskih žrtava 1995. 1,10000 Zagreb</item>
      <item>LUCENDI d.o.o., OIB 33834966221, Mate Lovraka 28,10410 Velika Gorica</item>
      <item>Dejan Koletić, OIB 22560364889, Matice Hrvatske 21,10410 Velika Gorica</item>
      <item>Dejan Koletić, OIB 22560364889, Matice Hrvatske 21,10410 Velika Gorica</item>
      <item>RH MUP, Heinzelova 98,10000 Zagreb</item>
      <item>FINA, OIB 85821130368, Ul. grada Vukovara 70,10000 Zagreb</item>
      <item>Raiffeisenbank Austria d.d., OIB 53056966535, Magazinska cesta 69,10000 Zagreb</item>
      <item>Sberbank d.d., OIB 78427478595, Varšavska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33834966221</item>
      <item>, OIB 22560364889</item>
      <item>, OIB 22560364889</item>
      <item>, OIB null</item>
      <item>, OIB 85821130368</item>
      <item>, OIB 53056966535</item>
      <item>, OIB 78427478595</item>
    </izvorni_sadrzaj>
    <derivirana_varijabla naziv="DomainObject.Predmet.SudioniciListNazivOIB_1">
      <item>, OIB 85821130368</item>
      <item>, OIB 33834966221</item>
      <item>, OIB 22560364889</item>
      <item>, OIB 22560364889</item>
      <item>, OIB null</item>
      <item>, OIB 85821130368</item>
      <item>, OIB 53056966535</item>
      <item>, OIB 78427478595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800</properties:Words>
  <properties:Characters>4386</properties:Characters>
  <properties:Lines>123</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2017-08-28T09:26:00Z</dcterms:created>
  <dc:creator>Nikola Ribarić</dc:creator>
  <cp:lastModifiedBy>Jadranka Zelić</cp:lastModifiedBy>
  <cp:lastPrinted>2017-08-28T09:33:00Z</cp:lastPrinted>
  <dcterms:modified xmlns:xsi="http://www.w3.org/2001/XMLSchema-instance" xsi:type="dcterms:W3CDTF">2017-08-28T09:36:00Z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