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35EA7" w:rsidR="000D7EEA" w:rsidRPr="002A37B5">
        <w:trPr>
          <w:gridAfter w:val="1"/>
          <w:wAfter w:type="dxa" w:w="284"/>
        </w:trPr>
        <w:tc>
          <w:tcPr>
            <w:tcW w:type="dxa" w:w="2943"/>
          </w:tcPr>
          <w:p w:rsidRDefault="000D7EEA" w:rsidP="00435EA7" w:rsidR="000D7EEA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5EA7" w:rsidR="000D7EEA" w:rsidRPr="002A37B5">
        <w:tc>
          <w:tcPr>
            <w:tcW w:type="dxa" w:w="3227"/>
            <w:gridSpan w:val="2"/>
          </w:tcPr>
          <w:p w:rsidRDefault="000D7EEA" w:rsidP="00435EA7" w:rsidR="000D7EE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D7EEA" w:rsidP="00435EA7" w:rsidR="000D7EE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D7EEA" w:rsidP="00435EA7" w:rsidR="000D7EE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b6d095d" w14:paraId="b6d095d" w:rsidRDefault="00386198" w:rsidP="00825537" w:rsidR="00386198" w:rsidRPr="00706A36">
      <w:pPr>
        <w:jc w:val="center"/>
        <w15:collapsed w:val="false"/>
        <w:rPr>
          <w:rFonts w:cstheme="majorBidi" w:hAnsiTheme="majorBidi" w:asciiTheme="majorBidi"/>
        </w:rPr>
      </w:pPr>
    </w:p>
    <w:p w:rsidRDefault="00706A36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 xml:space="preserve">U </w:t>
      </w:r>
      <w:r w:rsidR="00386198" w:rsidRPr="00706A36">
        <w:rPr>
          <w:rFonts w:cstheme="majorBidi" w:hAnsiTheme="majorBidi" w:asciiTheme="majorBidi"/>
          <w:bCs/>
        </w:rPr>
        <w:t xml:space="preserve"> </w:t>
      </w:r>
      <w:r w:rsidR="002A4F6E">
        <w:rPr>
          <w:rFonts w:cstheme="majorBidi" w:hAnsiTheme="majorBidi" w:asciiTheme="majorBidi"/>
          <w:bCs/>
        </w:rPr>
        <w:t xml:space="preserve"> </w:t>
      </w:r>
      <w:r w:rsidR="00386198" w:rsidRPr="00706A36">
        <w:rPr>
          <w:rFonts w:cstheme="majorBidi" w:hAnsiTheme="majorBidi" w:asciiTheme="majorBidi"/>
          <w:bCs/>
        </w:rPr>
        <w:t xml:space="preserve">I M E </w:t>
      </w:r>
      <w:r w:rsidR="002A4F6E">
        <w:rPr>
          <w:rFonts w:cstheme="majorBidi" w:hAnsiTheme="majorBidi" w:asciiTheme="majorBidi"/>
          <w:bCs/>
        </w:rPr>
        <w:t xml:space="preserve"> </w:t>
      </w:r>
      <w:r w:rsidR="00386198" w:rsidRPr="00706A36">
        <w:rPr>
          <w:rFonts w:cstheme="majorBidi" w:hAnsiTheme="majorBidi" w:asciiTheme="majorBidi"/>
          <w:bCs/>
        </w:rPr>
        <w:t xml:space="preserve"> R E P U B L I K E </w:t>
      </w:r>
      <w:r w:rsidR="002A4F6E">
        <w:rPr>
          <w:rFonts w:cstheme="majorBidi" w:hAnsiTheme="majorBidi" w:asciiTheme="majorBidi"/>
          <w:bCs/>
        </w:rPr>
        <w:t xml:space="preserve"> </w:t>
      </w:r>
      <w:r w:rsidR="00386198" w:rsidRPr="00706A36">
        <w:rPr>
          <w:rFonts w:cstheme="majorBidi" w:hAnsiTheme="majorBidi" w:asciiTheme="majorBidi"/>
          <w:bCs/>
        </w:rPr>
        <w:t xml:space="preserve"> H R V A T S K E </w:t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</w:p>
    <w:p w:rsidRDefault="00386198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0D7EEA" w:rsidR="00386198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>ni Markač</w:t>
      </w:r>
      <w:r w:rsidR="00706A36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  <w:r w:rsidR="00706A36" w:rsidRPr="0009531B">
        <w:t>povodom prijedloga</w:t>
      </w:r>
      <w:r w:rsidR="00DD50B7">
        <w:t xml:space="preserve"> Financijske agencije, RC Split, Podružnice Zadar</w:t>
      </w:r>
      <w:r w:rsidR="00706A36" w:rsidRPr="0009531B">
        <w:t xml:space="preserve"> </w:t>
      </w:r>
      <w:r w:rsidR="00706A36">
        <w:t xml:space="preserve">od </w:t>
      </w:r>
      <w:r w:rsidR="00DD50B7">
        <w:t>2</w:t>
      </w:r>
      <w:r w:rsidR="000D7EEA">
        <w:t xml:space="preserve">. </w:t>
      </w:r>
      <w:r w:rsidR="00DD50B7">
        <w:t>listopada</w:t>
      </w:r>
      <w:r w:rsidR="000D7EEA">
        <w:t xml:space="preserve"> 201</w:t>
      </w:r>
      <w:r w:rsidR="00DD50B7">
        <w:t>8</w:t>
      </w:r>
      <w:r w:rsidR="0065563A">
        <w:t xml:space="preserve">. </w:t>
      </w:r>
      <w:r w:rsidR="00706A36" w:rsidRPr="0009531B">
        <w:t xml:space="preserve">za otvaranje stečajnoga postupka nad </w:t>
      </w:r>
      <w:r w:rsidR="00386198" w:rsidRPr="004D592F">
        <w:rPr>
          <w:rFonts w:cstheme="majorBidi" w:hAnsiTheme="majorBidi" w:asciiTheme="majorBidi"/>
        </w:rPr>
        <w:t>dužnikom</w:t>
      </w:r>
      <w:r w:rsidR="00F00832" w:rsidRPr="00F00832">
        <w:rPr>
          <w:lang w:val="en-AU"/>
        </w:rPr>
        <w:t xml:space="preserve"> </w:t>
      </w:r>
      <w:r w:rsidR="00DD50B7">
        <w:rPr>
          <w:lang w:val="en-AU"/>
        </w:rPr>
        <w:t>MANI j.d.o.o. za prijevoz i usluge,</w:t>
      </w:r>
      <w:r w:rsidR="000D7EEA">
        <w:t xml:space="preserve"> </w:t>
      </w:r>
      <w:r w:rsidR="00DD50B7">
        <w:t xml:space="preserve">Zadar, Franje Petrića 3A, </w:t>
      </w:r>
      <w:r w:rsidR="000D7EEA">
        <w:t>OIB:</w:t>
      </w:r>
      <w:r w:rsidR="00DD50B7">
        <w:t xml:space="preserve"> 76078086948</w:t>
      </w:r>
      <w:r w:rsidR="004D592F" w:rsidRPr="004D592F">
        <w:rPr>
          <w:rFonts w:cstheme="majorBidi" w:hAnsiTheme="majorBidi" w:asciiTheme="majorBidi"/>
        </w:rPr>
        <w:t>,</w:t>
      </w:r>
      <w:r w:rsidR="000D7EEA">
        <w:rPr>
          <w:rFonts w:cstheme="majorBidi" w:hAnsiTheme="majorBidi" w:asciiTheme="majorBidi"/>
        </w:rPr>
        <w:t xml:space="preserve"> dana</w:t>
      </w:r>
      <w:r w:rsidR="000942EF">
        <w:rPr>
          <w:rFonts w:cstheme="majorBidi" w:hAnsiTheme="majorBidi" w:asciiTheme="majorBidi"/>
        </w:rPr>
        <w:t xml:space="preserve"> 27. lipnja </w:t>
      </w:r>
      <w:r w:rsidR="000D7EEA">
        <w:rPr>
          <w:rFonts w:cstheme="majorBidi" w:hAnsiTheme="majorBidi" w:asciiTheme="majorBidi"/>
        </w:rPr>
        <w:t>2019</w:t>
      </w:r>
      <w:r w:rsidR="00F00832">
        <w:rPr>
          <w:rFonts w:cstheme="majorBidi" w:hAnsiTheme="majorBidi" w:asciiTheme="majorBidi"/>
        </w:rPr>
        <w:t>.</w:t>
      </w:r>
      <w:r w:rsidR="000A1F5A" w:rsidRPr="004D592F">
        <w:rPr>
          <w:rFonts w:cstheme="majorBidi" w:hAnsiTheme="majorBidi" w:asciiTheme="majorBidi"/>
        </w:rPr>
        <w:t>,</w:t>
      </w:r>
    </w:p>
    <w:p w:rsidRDefault="00E67B94" w:rsidP="000D7EEA" w:rsidR="00E67B94" w:rsidRPr="004D592F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B6C03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B6C03">
        <w:rPr>
          <w:rFonts w:cstheme="majorBidi" w:hAnsiTheme="majorBidi" w:asciiTheme="majorBidi"/>
        </w:rPr>
        <w:t>I.</w:t>
      </w:r>
      <w:r w:rsidRPr="004B6C03">
        <w:rPr>
          <w:rFonts w:cstheme="majorBidi" w:hAnsiTheme="majorBidi" w:asciiTheme="majorBidi"/>
        </w:rPr>
        <w:tab/>
      </w:r>
      <w:r w:rsidR="00386198" w:rsidRPr="004B6C03">
        <w:rPr>
          <w:rFonts w:cstheme="majorBidi" w:hAnsiTheme="majorBidi" w:asciiTheme="majorBidi"/>
        </w:rPr>
        <w:t>Otvara se stečajni postupak nad stečajnim dužnikom</w:t>
      </w:r>
      <w:r w:rsidR="00F00832" w:rsidRPr="004B6C03">
        <w:t xml:space="preserve"> </w:t>
      </w:r>
      <w:r w:rsidR="00DD50B7">
        <w:t>MANI</w:t>
      </w:r>
      <w:r w:rsidR="000D7EEA">
        <w:t xml:space="preserve"> j.d.</w:t>
      </w:r>
      <w:r w:rsidR="00E80BE2">
        <w:t>o</w:t>
      </w:r>
      <w:r w:rsidR="000D7EEA">
        <w:t xml:space="preserve">.o. za </w:t>
      </w:r>
      <w:r w:rsidR="00DD50B7">
        <w:t>prijevoz i usluge</w:t>
      </w:r>
      <w:r w:rsidR="000D7EEA">
        <w:t xml:space="preserve">, </w:t>
      </w:r>
      <w:r w:rsidR="00DD50B7">
        <w:t>Zadar</w:t>
      </w:r>
      <w:r w:rsidR="000D7EEA">
        <w:t xml:space="preserve">, </w:t>
      </w:r>
      <w:r w:rsidR="00DD50B7">
        <w:t>Franje Petrića 3A,</w:t>
      </w:r>
      <w:r w:rsidR="000D7EEA">
        <w:t xml:space="preserve"> OIB:</w:t>
      </w:r>
      <w:r w:rsidR="00DD50B7" w:rsidRPr="00DD50B7">
        <w:t xml:space="preserve"> </w:t>
      </w:r>
      <w:r w:rsidR="00DD50B7">
        <w:t>76078086948</w:t>
      </w:r>
      <w:r w:rsidR="00D02221" w:rsidRPr="004B6C03">
        <w:rPr>
          <w:rFonts w:cstheme="majorBidi" w:hAnsiTheme="majorBidi" w:asciiTheme="majorBidi"/>
        </w:rPr>
        <w:t xml:space="preserve">, s danom </w:t>
      </w:r>
      <w:r w:rsidR="000942EF">
        <w:rPr>
          <w:rFonts w:cstheme="majorBidi" w:hAnsiTheme="majorBidi" w:asciiTheme="majorBidi"/>
        </w:rPr>
        <w:t xml:space="preserve">27. lipnja </w:t>
      </w:r>
      <w:r w:rsidR="000D7EEA">
        <w:rPr>
          <w:rFonts w:cstheme="majorBidi" w:hAnsiTheme="majorBidi" w:asciiTheme="majorBidi"/>
        </w:rPr>
        <w:t>2019</w:t>
      </w:r>
      <w:r w:rsidR="00F00832" w:rsidRPr="004B6C03">
        <w:rPr>
          <w:rFonts w:cstheme="majorBidi" w:hAnsiTheme="majorBidi" w:asciiTheme="majorBidi"/>
        </w:rPr>
        <w:t xml:space="preserve">. </w:t>
      </w:r>
      <w:r w:rsidR="00E776FF" w:rsidRPr="004B6C03">
        <w:rPr>
          <w:rFonts w:cstheme="majorBidi" w:hAnsiTheme="majorBidi" w:asciiTheme="majorBidi"/>
        </w:rPr>
        <w:t xml:space="preserve">u </w:t>
      </w:r>
      <w:r w:rsidR="000942EF">
        <w:rPr>
          <w:rFonts w:cstheme="majorBidi" w:hAnsiTheme="majorBidi" w:asciiTheme="majorBidi"/>
        </w:rPr>
        <w:t xml:space="preserve">10,00 </w:t>
      </w:r>
      <w:r w:rsidRPr="004B6C03">
        <w:rPr>
          <w:rFonts w:cstheme="majorBidi" w:hAnsiTheme="majorBidi" w:asciiTheme="majorBidi"/>
          <w:bCs/>
        </w:rPr>
        <w:t>sati kada</w:t>
      </w:r>
      <w:r w:rsidRPr="004B6C03">
        <w:rPr>
          <w:rFonts w:cstheme="majorBidi" w:hAnsiTheme="majorBidi" w:asciiTheme="majorBidi"/>
        </w:rPr>
        <w:t xml:space="preserve"> će se ovo rješenje objaviti na</w:t>
      </w:r>
      <w:r w:rsidRPr="004D592F">
        <w:rPr>
          <w:rFonts w:cstheme="majorBidi" w:hAnsiTheme="majorBidi" w:asciiTheme="majorBidi"/>
        </w:rPr>
        <w:t xml:space="preserve">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E67B94" w:rsidR="00E67B94" w:rsidRPr="00EE36DD">
      <w:pPr>
        <w:jc w:val="both"/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E67B94" w:rsidRPr="00EE36DD">
        <w:t>Stečajnim upraviteljem imenuje se</w:t>
      </w:r>
      <w:r w:rsidR="00E67B94" w:rsidRPr="00EE36DD">
        <w:rPr>
          <w:rFonts w:cs="Arial" w:hAnsi="Arial" w:ascii="Arial"/>
        </w:rPr>
        <w:t xml:space="preserve"> </w:t>
      </w:r>
      <w:r w:rsidR="000942EF" w:rsidRPr="00F126AC">
        <w:t>Josip Jadran Sekso iz Šibenika, Ulica Bože Peričića 26, OIB:56627311158</w:t>
      </w:r>
      <w:r w:rsidR="000942EF">
        <w:t>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013993" w:rsidR="00D268E0">
      <w:pPr>
        <w:jc w:val="both"/>
        <w:rPr>
          <w:lang w:val="en-AU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Zaključuje se stečajni postupak nad stečajnim dužnikom</w:t>
      </w:r>
      <w:r w:rsidR="00081BCF" w:rsidRPr="00081BCF">
        <w:rPr>
          <w:rFonts w:cstheme="majorBidi" w:hAnsiTheme="majorBidi" w:asciiTheme="majorBidi"/>
        </w:rPr>
        <w:t xml:space="preserve"> </w:t>
      </w:r>
      <w:r w:rsidR="00DD50B7">
        <w:t>MANI j.d.o.o. za prijevoz i usluge, Zadar, Franje Petrića 3A, OIB:</w:t>
      </w:r>
      <w:r w:rsidR="00DD50B7" w:rsidRPr="00DD50B7">
        <w:t xml:space="preserve"> </w:t>
      </w:r>
      <w:r w:rsidR="00DD50B7">
        <w:t>76078086948</w:t>
      </w:r>
      <w:r w:rsidR="00F00832">
        <w:rPr>
          <w:lang w:val="en-AU"/>
        </w:rPr>
        <w:t>.</w:t>
      </w:r>
    </w:p>
    <w:p w:rsidRDefault="00F00832" w:rsidP="00013993" w:rsidR="00F00832" w:rsidRPr="004D592F">
      <w:pPr>
        <w:jc w:val="both"/>
        <w:rPr>
          <w:rFonts w:cstheme="majorBidi" w:hAnsiTheme="majorBidi" w:asciiTheme="majorBidi"/>
        </w:rPr>
      </w:pPr>
    </w:p>
    <w:p w:rsidRDefault="00081BCF" w:rsidP="00654A2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654A2D" w:rsidRPr="004D592F">
        <w:rPr>
          <w:rFonts w:cstheme="majorBidi" w:hAnsiTheme="majorBidi" w:asciiTheme="majorBidi"/>
        </w:rPr>
        <w:t>V.</w:t>
      </w:r>
      <w:r w:rsidR="00654A2D" w:rsidRPr="004D592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Ovo rješenje objavit će se na</w:t>
      </w:r>
      <w:r w:rsidR="006C1D4F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mrežnoj stranici e-Og</w:t>
      </w:r>
      <w:r w:rsidR="006C1D4F" w:rsidRPr="004D592F">
        <w:rPr>
          <w:rFonts w:cstheme="majorBidi" w:hAnsiTheme="majorBidi" w:asciiTheme="majorBidi"/>
        </w:rPr>
        <w:t>lasn</w:t>
      </w:r>
      <w:r>
        <w:rPr>
          <w:rFonts w:cstheme="majorBidi" w:hAnsiTheme="majorBidi" w:asciiTheme="majorBidi"/>
        </w:rPr>
        <w:t xml:space="preserve">a ploča sudova </w:t>
      </w:r>
      <w:r w:rsidR="00386198" w:rsidRPr="004D592F">
        <w:rPr>
          <w:rFonts w:cstheme="majorBidi" w:hAnsiTheme="majorBidi" w:asciiTheme="majorBidi"/>
        </w:rPr>
        <w:t>i dostav</w:t>
      </w:r>
      <w:r>
        <w:rPr>
          <w:rFonts w:cstheme="majorBidi" w:hAnsiTheme="majorBidi" w:asciiTheme="majorBidi"/>
        </w:rPr>
        <w:t>iti</w:t>
      </w:r>
      <w:r w:rsidR="00386198" w:rsidRPr="004D592F">
        <w:rPr>
          <w:rFonts w:cstheme="majorBidi" w:hAnsiTheme="majorBidi" w:asciiTheme="majorBidi"/>
        </w:rPr>
        <w:t xml:space="preserve"> sudskom registru radi </w:t>
      </w:r>
      <w:r w:rsidR="006104B9" w:rsidRPr="004D592F">
        <w:rPr>
          <w:rFonts w:cstheme="majorBidi" w:hAnsiTheme="majorBidi" w:asciiTheme="majorBidi"/>
        </w:rPr>
        <w:t>upisa činjenice otvaranja stečajnog postupka odmah</w:t>
      </w:r>
      <w:r>
        <w:rPr>
          <w:rFonts w:cstheme="majorBidi" w:hAnsiTheme="majorBidi" w:asciiTheme="majorBidi"/>
        </w:rPr>
        <w:t xml:space="preserve"> po objavi na </w:t>
      </w:r>
      <w:r w:rsidR="004B6C03">
        <w:rPr>
          <w:rFonts w:cstheme="majorBidi" w:hAnsiTheme="majorBidi" w:asciiTheme="majorBidi"/>
        </w:rPr>
        <w:t xml:space="preserve">mrežnoj stranici </w:t>
      </w:r>
      <w:r>
        <w:rPr>
          <w:rFonts w:cstheme="majorBidi" w:hAnsiTheme="majorBidi" w:asciiTheme="majorBidi"/>
        </w:rPr>
        <w:t>e-O</w:t>
      </w:r>
      <w:r w:rsidR="006104B9"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</w:t>
      </w:r>
      <w:r w:rsidR="004B6C03">
        <w:rPr>
          <w:rFonts w:cstheme="majorBidi" w:hAnsiTheme="majorBidi" w:asciiTheme="majorBidi"/>
        </w:rPr>
        <w:t xml:space="preserve"> ploča</w:t>
      </w:r>
      <w:r w:rsidR="006104B9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sudova </w:t>
      </w:r>
      <w:r w:rsidR="006104B9" w:rsidRPr="004D592F">
        <w:rPr>
          <w:rFonts w:cstheme="majorBidi" w:hAnsiTheme="majorBidi" w:asciiTheme="majorBidi"/>
        </w:rPr>
        <w:t xml:space="preserve">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16272F" w:rsidP="00081BCF" w:rsidR="0016272F" w:rsidRPr="00EF12DB">
      <w:pPr>
        <w:jc w:val="both"/>
      </w:pPr>
    </w:p>
    <w:p w:rsidRDefault="00386198" w:rsidP="00825537" w:rsidR="00386198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16272F" w:rsidP="00825537" w:rsidR="0016272F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16272F" w:rsidP="0016272F" w:rsidR="0016272F" w:rsidRPr="0009531B">
      <w:pPr>
        <w:ind w:firstLine="720"/>
        <w:jc w:val="both"/>
      </w:pPr>
      <w:r w:rsidRPr="0009531B">
        <w:t xml:space="preserve">Financijska agencija, Regionalni centar Split, Podružnica </w:t>
      </w:r>
      <w:r>
        <w:t>Zadar</w:t>
      </w:r>
      <w:r w:rsidR="00F00832">
        <w:t xml:space="preserve"> dostavila je ovom s</w:t>
      </w:r>
      <w:r w:rsidRPr="0009531B">
        <w:t xml:space="preserve">udu zahtjev za </w:t>
      </w:r>
      <w:r w:rsidR="000065A2">
        <w:t>otvaranje</w:t>
      </w:r>
      <w:r w:rsidRPr="0009531B">
        <w:t xml:space="preserve"> stečajnog postupka nad uvodno označenim dužnikom na temelju čl. </w:t>
      </w:r>
      <w:r w:rsidR="000065A2">
        <w:t>110</w:t>
      </w:r>
      <w:r>
        <w:t>. st. 1. Stečajnog zakona</w:t>
      </w:r>
      <w:r w:rsidR="000D7EEA">
        <w:t xml:space="preserve"> (Narodne novine 71/2015 i 104/2017)</w:t>
      </w:r>
      <w:r>
        <w:t xml:space="preserve">, </w:t>
      </w:r>
      <w:r w:rsidRPr="0009531B">
        <w:t xml:space="preserve">navodeći da isti na dan </w:t>
      </w:r>
      <w:r w:rsidR="00326991">
        <w:t>1</w:t>
      </w:r>
      <w:r w:rsidR="000D7EEA">
        <w:t xml:space="preserve">. </w:t>
      </w:r>
      <w:r w:rsidR="00326991">
        <w:t>listopada</w:t>
      </w:r>
      <w:r w:rsidR="000D7EEA">
        <w:t xml:space="preserve"> 2018</w:t>
      </w:r>
      <w:r w:rsidR="00F00832">
        <w:t xml:space="preserve">. </w:t>
      </w:r>
      <w:r w:rsidRPr="0009531B">
        <w:t xml:space="preserve">u Očevidniku redoslijeda osnova za plaćanje ima evidentirane neizvršene osnove za plaćanje u neprekinutom razdoblju od 120 dana u ukupnom iznosu od </w:t>
      </w:r>
      <w:r w:rsidR="00326991">
        <w:t>1</w:t>
      </w:r>
      <w:r w:rsidR="000D7EEA">
        <w:t>6.</w:t>
      </w:r>
      <w:r w:rsidR="00326991">
        <w:t>112</w:t>
      </w:r>
      <w:r w:rsidR="000D7EEA">
        <w:t>,</w:t>
      </w:r>
      <w:r w:rsidR="00326991">
        <w:t>96</w:t>
      </w:r>
      <w:r w:rsidR="00F00832">
        <w:t xml:space="preserve"> </w:t>
      </w:r>
      <w:r w:rsidR="00706A36">
        <w:t xml:space="preserve">kn, </w:t>
      </w:r>
      <w:r w:rsidRPr="0009531B">
        <w:t xml:space="preserve">da </w:t>
      </w:r>
      <w:r w:rsidR="00326991">
        <w:t>i</w:t>
      </w:r>
      <w:r w:rsidRPr="0009531B">
        <w:t xml:space="preserve">ma </w:t>
      </w:r>
      <w:r w:rsidR="00326991">
        <w:t xml:space="preserve">1 </w:t>
      </w:r>
      <w:r w:rsidRPr="0009531B">
        <w:t>zaposlen</w:t>
      </w:r>
      <w:r w:rsidR="00326991">
        <w:t>og</w:t>
      </w:r>
      <w:r w:rsidRPr="0009531B">
        <w:t xml:space="preserve">, da </w:t>
      </w:r>
      <w:r w:rsidR="00D71756">
        <w:t>ima otvoren</w:t>
      </w:r>
      <w:r>
        <w:t xml:space="preserve"> račun u </w:t>
      </w:r>
      <w:r w:rsidR="00326991">
        <w:t>OTP banka Hrvatska</w:t>
      </w:r>
      <w:r w:rsidR="00D71756">
        <w:t xml:space="preserve"> d.</w:t>
      </w:r>
      <w:r w:rsidR="00326991">
        <w:t xml:space="preserve"> </w:t>
      </w:r>
      <w:r w:rsidR="00D71756">
        <w:t>d.</w:t>
      </w:r>
      <w:r w:rsidR="00706A36">
        <w:t xml:space="preserve">, te da nema </w:t>
      </w:r>
      <w:r w:rsidRPr="0009531B">
        <w:t>zaplijenjenih sredstava na ime predujma za namirenje troškova stečajnog postupka u smislu odredbe čl. 112. st. 5. S</w:t>
      </w:r>
      <w:r>
        <w:t xml:space="preserve">tečajnog zakona. </w:t>
      </w:r>
    </w:p>
    <w:p w:rsidRDefault="00D56AAB" w:rsidP="0016272F" w:rsidR="0016272F" w:rsidRPr="0009531B">
      <w:pPr>
        <w:ind w:firstLine="708"/>
        <w:jc w:val="both"/>
      </w:pPr>
      <w:r>
        <w:t>Rješenjem ovog s</w:t>
      </w:r>
      <w:r w:rsidRPr="00711EF2">
        <w:t xml:space="preserve">uda od </w:t>
      </w:r>
      <w:r>
        <w:t>24. listopada 2018</w:t>
      </w:r>
      <w:r w:rsidRPr="00711EF2">
        <w:t>. pokrenut je prethodni postupak nad uvodno označenim dužnikom.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A4638D">
        <w:rPr>
          <w:rFonts w:cstheme="majorBidi" w:hAnsiTheme="majorBidi" w:asciiTheme="majorBidi"/>
        </w:rPr>
        <w:t xml:space="preserve">Na </w:t>
      </w:r>
      <w:r w:rsidR="00D56AAB">
        <w:rPr>
          <w:rFonts w:cstheme="majorBidi" w:hAnsiTheme="majorBidi" w:asciiTheme="majorBidi"/>
        </w:rPr>
        <w:t xml:space="preserve">spojenom </w:t>
      </w:r>
      <w:r w:rsidR="00D02221" w:rsidRPr="004D592F">
        <w:rPr>
          <w:rFonts w:cstheme="majorBidi" w:hAnsiTheme="majorBidi" w:asciiTheme="majorBidi"/>
        </w:rPr>
        <w:t>ročištu</w:t>
      </w:r>
      <w:r w:rsidR="00D56AAB">
        <w:rPr>
          <w:rFonts w:cstheme="majorBidi" w:hAnsiTheme="majorBidi" w:asciiTheme="majorBidi"/>
        </w:rPr>
        <w:t xml:space="preserve"> radi očitovanja o prijedlogu za otvaranje stečajnog postupka i rasprave o pretpostavkama za otvaranje stečajnog postupka</w:t>
      </w:r>
      <w:r w:rsidR="00D02221" w:rsidRPr="004D592F">
        <w:rPr>
          <w:rFonts w:cstheme="majorBidi" w:hAnsiTheme="majorBidi" w:asciiTheme="majorBidi"/>
        </w:rPr>
        <w:t xml:space="preserve"> </w:t>
      </w:r>
      <w:r w:rsidR="004D592F">
        <w:rPr>
          <w:rFonts w:cstheme="majorBidi" w:hAnsiTheme="majorBidi" w:asciiTheme="majorBidi"/>
        </w:rPr>
        <w:t>održanom</w:t>
      </w:r>
      <w:r w:rsidR="00D71756">
        <w:rPr>
          <w:rFonts w:cstheme="majorBidi" w:hAnsiTheme="majorBidi" w:asciiTheme="majorBidi"/>
        </w:rPr>
        <w:t xml:space="preserve"> </w:t>
      </w:r>
      <w:r w:rsidR="00D56AAB">
        <w:rPr>
          <w:rFonts w:cstheme="majorBidi" w:hAnsiTheme="majorBidi" w:asciiTheme="majorBidi"/>
        </w:rPr>
        <w:t>12</w:t>
      </w:r>
      <w:r w:rsidR="000D7EEA">
        <w:rPr>
          <w:rFonts w:cstheme="majorBidi" w:hAnsiTheme="majorBidi" w:asciiTheme="majorBidi"/>
        </w:rPr>
        <w:t xml:space="preserve">. </w:t>
      </w:r>
      <w:r w:rsidR="00D56AAB">
        <w:rPr>
          <w:rFonts w:cstheme="majorBidi" w:hAnsiTheme="majorBidi" w:asciiTheme="majorBidi"/>
        </w:rPr>
        <w:t>prosinca</w:t>
      </w:r>
      <w:r w:rsidR="000942EF">
        <w:rPr>
          <w:rFonts w:cstheme="majorBidi" w:hAnsiTheme="majorBidi" w:asciiTheme="majorBidi"/>
        </w:rPr>
        <w:t xml:space="preserve"> 2018</w:t>
      </w:r>
      <w:r w:rsidR="00D71756">
        <w:rPr>
          <w:rFonts w:cstheme="majorBidi" w:hAnsiTheme="majorBidi" w:asciiTheme="majorBidi"/>
        </w:rPr>
        <w:t xml:space="preserve">. </w:t>
      </w:r>
      <w:r w:rsidR="000D7EEA">
        <w:rPr>
          <w:rFonts w:cstheme="majorBidi" w:hAnsiTheme="majorBidi" w:asciiTheme="majorBidi"/>
        </w:rPr>
        <w:t>zastupnica</w:t>
      </w:r>
      <w:r w:rsidR="00D02221" w:rsidRPr="004D592F">
        <w:rPr>
          <w:rFonts w:cstheme="majorBidi" w:hAnsiTheme="majorBidi" w:asciiTheme="majorBidi"/>
        </w:rPr>
        <w:t xml:space="preserve"> dužnika po zakonu</w:t>
      </w:r>
      <w:r w:rsidR="00D56AAB">
        <w:rPr>
          <w:rFonts w:cstheme="majorBidi" w:hAnsiTheme="majorBidi" w:asciiTheme="majorBidi"/>
        </w:rPr>
        <w:t>, Zrinka Jeličić,</w:t>
      </w:r>
      <w:r w:rsidR="00D02221" w:rsidRPr="004D592F">
        <w:rPr>
          <w:rFonts w:cstheme="majorBidi" w:hAnsiTheme="majorBidi" w:asciiTheme="majorBidi"/>
        </w:rPr>
        <w:t xml:space="preserve"> </w:t>
      </w:r>
      <w:r w:rsidR="000D7EEA">
        <w:rPr>
          <w:rFonts w:cstheme="majorBidi" w:hAnsiTheme="majorBidi" w:asciiTheme="majorBidi"/>
        </w:rPr>
        <w:t>koja je prethodno bila</w:t>
      </w:r>
      <w:r w:rsidR="00C24780" w:rsidRPr="004D592F">
        <w:rPr>
          <w:rFonts w:cstheme="majorBidi" w:hAnsiTheme="majorBidi" w:asciiTheme="majorBidi"/>
        </w:rPr>
        <w:t xml:space="preserve"> upozoren</w:t>
      </w:r>
      <w:r w:rsidR="000D7EEA">
        <w:rPr>
          <w:rFonts w:cstheme="majorBidi" w:hAnsiTheme="majorBidi" w:asciiTheme="majorBidi"/>
        </w:rPr>
        <w:t>a</w:t>
      </w:r>
      <w:r w:rsidR="00C24780" w:rsidRPr="004D592F">
        <w:rPr>
          <w:rFonts w:cstheme="majorBidi" w:hAnsiTheme="majorBidi" w:asciiTheme="majorBidi"/>
        </w:rPr>
        <w:t xml:space="preserve"> na dužnost davanja točnih podataka kao i na posljedice suprotnog postupanja, a u smislu čl. 117., 177., 178. i 180. Stečajnog zakona</w:t>
      </w:r>
      <w:r w:rsidR="00D56AAB">
        <w:rPr>
          <w:rFonts w:cstheme="majorBidi" w:hAnsiTheme="majorBidi" w:asciiTheme="majorBidi"/>
        </w:rPr>
        <w:t>,</w:t>
      </w:r>
      <w:r w:rsidR="00C24780" w:rsidRPr="004D592F">
        <w:rPr>
          <w:rFonts w:cstheme="majorBidi" w:hAnsiTheme="majorBidi" w:asciiTheme="majorBidi"/>
        </w:rPr>
        <w:t xml:space="preserve"> </w:t>
      </w:r>
      <w:r w:rsidR="000D7EEA">
        <w:rPr>
          <w:rFonts w:cstheme="majorBidi" w:hAnsiTheme="majorBidi" w:asciiTheme="majorBidi"/>
        </w:rPr>
        <w:t xml:space="preserve">navela </w:t>
      </w:r>
      <w:r w:rsidR="00E67B94">
        <w:rPr>
          <w:rFonts w:cstheme="majorBidi" w:hAnsiTheme="majorBidi" w:asciiTheme="majorBidi"/>
        </w:rPr>
        <w:t xml:space="preserve">je </w:t>
      </w:r>
      <w:r w:rsidR="00D02221" w:rsidRPr="004D592F">
        <w:rPr>
          <w:rFonts w:cstheme="majorBidi" w:hAnsiTheme="majorBidi" w:asciiTheme="majorBidi"/>
        </w:rPr>
        <w:t xml:space="preserve">da dužnik nema u vlasništvu nikakvu </w:t>
      </w:r>
      <w:r w:rsidR="00A4638D">
        <w:rPr>
          <w:rFonts w:cstheme="majorBidi" w:hAnsiTheme="majorBidi" w:asciiTheme="majorBidi"/>
        </w:rPr>
        <w:t>imovinu</w:t>
      </w:r>
      <w:r w:rsidR="00D56AAB">
        <w:t>, ima jednog zaposlenog, te da nema nikakvih potraživanja prema svojim dužnicima.</w:t>
      </w:r>
    </w:p>
    <w:p w:rsidRDefault="006A571E" w:rsidP="00F73E36" w:rsidR="00F73E36">
      <w:pPr>
        <w:ind w:firstLine="708"/>
        <w:jc w:val="both"/>
      </w:pPr>
      <w:r w:rsidRPr="00EF12DB">
        <w:lastRenderedPageBreak/>
        <w:t>Obzirom na sadržaj navedenog iskaza zastupni</w:t>
      </w:r>
      <w:r w:rsidR="00E67B94">
        <w:t>ce</w:t>
      </w:r>
      <w:r w:rsidRPr="00EF12DB">
        <w:t xml:space="preserve"> dužnika po zakonu </w:t>
      </w:r>
      <w:r w:rsidR="00D71756">
        <w:t>s</w:t>
      </w:r>
      <w:r w:rsidRPr="00EF12DB">
        <w:t>ud je zaključio da su ispunjeni uvjeti iz čl. 132. st. 1. S</w:t>
      </w:r>
      <w:r>
        <w:t>tečajnog zakona,</w:t>
      </w:r>
      <w:r w:rsidRPr="00EF12DB">
        <w:t xml:space="preserve"> odnosno da se iz sada raspoložive stečajne mase ne mogu namiriti niti troškovi postupka pa se stoga ni stečajni postu</w:t>
      </w:r>
      <w:r w:rsidR="00D71756">
        <w:t>pak ne može provesti. Stoga je s</w:t>
      </w:r>
      <w:r w:rsidRPr="00EF12DB">
        <w:t xml:space="preserve">ud </w:t>
      </w:r>
      <w:r w:rsidR="0086461A">
        <w:t xml:space="preserve">rješenjem od 24. svibnja 2019., </w:t>
      </w:r>
      <w:r w:rsidRPr="00EF12DB">
        <w:t>postupajući u skladu sa čl. 132. st. 1. S</w:t>
      </w:r>
      <w:r>
        <w:t>tečajnog zakona</w:t>
      </w:r>
      <w:r w:rsidR="0086461A">
        <w:t>,</w:t>
      </w:r>
      <w:r>
        <w:t xml:space="preserve"> </w:t>
      </w:r>
      <w:r w:rsidRPr="00EF12DB">
        <w:t xml:space="preserve">pozvao osobe zainteresirane za provedbu stečajnog postupka nad uvodno označenim stečajnim dužnikom da predujme dostatan iznos novca za pokriće troškova postupka, a koje </w:t>
      </w:r>
      <w:r w:rsidR="00D71756">
        <w:t>je s</w:t>
      </w:r>
      <w:r>
        <w:t xml:space="preserve">ud procijenio na iznos od </w:t>
      </w:r>
      <w:r w:rsidR="00F72E3D">
        <w:t>1</w:t>
      </w:r>
      <w:r w:rsidR="0086461A">
        <w:t>0</w:t>
      </w:r>
      <w:r w:rsidR="00A4638D">
        <w:t xml:space="preserve">.000,00 </w:t>
      </w:r>
      <w:r w:rsidR="00F73E36">
        <w:t>kn</w:t>
      </w:r>
      <w:r w:rsidR="0086461A">
        <w:t xml:space="preserve"> u roku od 15 dana od isteka osmog dana od objave rješenja na mrežnoj stranici e-Oglasne ploče sudova</w:t>
      </w:r>
      <w:r w:rsidR="00F73E36">
        <w:t>.</w:t>
      </w:r>
    </w:p>
    <w:p w:rsidRDefault="009220AB" w:rsidP="00F73E36" w:rsidR="009220AB" w:rsidRPr="00F73E36">
      <w:pPr>
        <w:ind w:firstLine="708"/>
        <w:jc w:val="both"/>
      </w:pPr>
      <w:r w:rsidRPr="004D592F">
        <w:rPr>
          <w:rFonts w:cstheme="majorBidi" w:hAnsiTheme="majorBidi" w:asciiTheme="majorBidi"/>
        </w:rPr>
        <w:t xml:space="preserve">Rješenje kojim su zainteresirane osobe pozvane na uplatu predujma objavljeno je na </w:t>
      </w:r>
      <w:r>
        <w:rPr>
          <w:rFonts w:cstheme="majorBidi" w:hAnsiTheme="majorBidi" w:asciiTheme="majorBidi"/>
        </w:rPr>
        <w:t>mrežnoj stranici e-O</w:t>
      </w:r>
      <w:r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 ploča</w:t>
      </w:r>
      <w:r w:rsidRPr="004D592F">
        <w:rPr>
          <w:rFonts w:cstheme="majorBidi" w:hAnsiTheme="majorBidi" w:asciiTheme="majorBidi"/>
        </w:rPr>
        <w:t xml:space="preserve"> sud</w:t>
      </w:r>
      <w:r>
        <w:rPr>
          <w:rFonts w:cstheme="majorBidi" w:hAnsiTheme="majorBidi" w:asciiTheme="majorBidi"/>
        </w:rPr>
        <w:t>ov</w:t>
      </w:r>
      <w:r w:rsidRPr="004D592F">
        <w:rPr>
          <w:rFonts w:cstheme="majorBidi" w:hAnsiTheme="majorBidi" w:asciiTheme="majorBidi"/>
        </w:rPr>
        <w:t xml:space="preserve">a </w:t>
      </w:r>
      <w:r w:rsidR="0086461A">
        <w:rPr>
          <w:rFonts w:cstheme="majorBidi" w:hAnsiTheme="majorBidi" w:asciiTheme="majorBidi"/>
        </w:rPr>
        <w:t>27</w:t>
      </w:r>
      <w:r w:rsidR="00F72E3D">
        <w:rPr>
          <w:rFonts w:cstheme="majorBidi" w:hAnsiTheme="majorBidi" w:asciiTheme="majorBidi"/>
        </w:rPr>
        <w:t xml:space="preserve">. </w:t>
      </w:r>
      <w:r w:rsidR="0086461A">
        <w:rPr>
          <w:rFonts w:cstheme="majorBidi" w:hAnsiTheme="majorBidi" w:asciiTheme="majorBidi"/>
        </w:rPr>
        <w:t>svibnja</w:t>
      </w:r>
      <w:r w:rsidR="00F72E3D">
        <w:rPr>
          <w:rFonts w:cstheme="majorBidi" w:hAnsiTheme="majorBidi" w:asciiTheme="majorBidi"/>
        </w:rPr>
        <w:t xml:space="preserve"> 2019</w:t>
      </w:r>
      <w:r w:rsidR="00D71756">
        <w:rPr>
          <w:rFonts w:cstheme="majorBidi" w:hAnsiTheme="majorBidi" w:asciiTheme="majorBidi"/>
        </w:rPr>
        <w:t>.</w:t>
      </w:r>
      <w:r>
        <w:rPr>
          <w:rFonts w:cstheme="majorBidi" w:hAnsiTheme="majorBidi" w:asciiTheme="majorBidi"/>
        </w:rPr>
        <w:t xml:space="preserve"> </w:t>
      </w:r>
      <w:r w:rsidR="00D71756">
        <w:rPr>
          <w:rFonts w:cstheme="majorBidi" w:hAnsiTheme="majorBidi" w:asciiTheme="majorBidi"/>
        </w:rPr>
        <w:t xml:space="preserve">slijedom čega proizlazi da je </w:t>
      </w:r>
      <w:r w:rsidRPr="004D592F">
        <w:rPr>
          <w:rFonts w:cstheme="majorBidi" w:hAnsiTheme="majorBidi" w:asciiTheme="majorBidi"/>
        </w:rPr>
        <w:t xml:space="preserve">rok za uplatu predujma istekao </w:t>
      </w:r>
      <w:r w:rsidR="00042B22">
        <w:rPr>
          <w:rFonts w:cstheme="majorBidi" w:hAnsiTheme="majorBidi" w:asciiTheme="majorBidi"/>
        </w:rPr>
        <w:t>19</w:t>
      </w:r>
      <w:r w:rsidR="00F72E3D">
        <w:rPr>
          <w:rFonts w:cstheme="majorBidi" w:hAnsiTheme="majorBidi" w:asciiTheme="majorBidi"/>
        </w:rPr>
        <w:t xml:space="preserve">. </w:t>
      </w:r>
      <w:r w:rsidR="0086461A">
        <w:rPr>
          <w:rFonts w:cstheme="majorBidi" w:hAnsiTheme="majorBidi" w:asciiTheme="majorBidi"/>
        </w:rPr>
        <w:t>lipnja</w:t>
      </w:r>
      <w:r w:rsidR="00F72E3D">
        <w:rPr>
          <w:rFonts w:cstheme="majorBidi" w:hAnsiTheme="majorBidi" w:asciiTheme="majorBidi"/>
        </w:rPr>
        <w:t xml:space="preserve"> 2019</w:t>
      </w:r>
      <w:r w:rsidR="00D71756">
        <w:rPr>
          <w:rFonts w:cstheme="majorBidi" w:hAnsiTheme="majorBidi" w:asciiTheme="majorBidi"/>
        </w:rPr>
        <w:t xml:space="preserve">. </w:t>
      </w:r>
      <w:r w:rsidR="00F72E3D">
        <w:rPr>
          <w:rFonts w:cstheme="majorBidi" w:hAnsiTheme="majorBidi" w:asciiTheme="majorBidi"/>
        </w:rPr>
        <w:t xml:space="preserve"> </w:t>
      </w:r>
    </w:p>
    <w:p w:rsidRDefault="006A571E" w:rsidP="006A571E" w:rsidR="006A571E" w:rsidRPr="00EF12DB">
      <w:pPr>
        <w:ind w:firstLine="708"/>
        <w:jc w:val="both"/>
      </w:pPr>
      <w:r w:rsidRPr="00EF12DB">
        <w:t xml:space="preserve">Kako u ostavljenom roku nitko od zainteresiranih osoba nije predujmio novac za pokriće troškova vođenja stečajnog postupka, to je odlučeno kao u izreci. </w:t>
      </w:r>
    </w:p>
    <w:p w:rsidRDefault="006A571E" w:rsidP="00557D34" w:rsidR="006A571E" w:rsidRPr="00557D34">
      <w:pPr>
        <w:ind w:firstLine="708"/>
        <w:jc w:val="both"/>
      </w:pPr>
      <w:r w:rsidRPr="00EF12DB">
        <w:rPr>
          <w:bCs/>
        </w:rPr>
        <w:t>Imenovanje stečajnog upravitelja izvršeno je sukladno odredbi čl. 85. st. 1., a u svezi odredbe čl. 84. st. 1. Stečajnog zakona odnosno metodom slučajnog odabira s liste A stečajni</w:t>
      </w:r>
      <w:r w:rsidR="00D71756">
        <w:rPr>
          <w:bCs/>
        </w:rPr>
        <w:t>h upravitelja za područje ovog s</w:t>
      </w:r>
      <w:r w:rsidRPr="00EF12DB">
        <w:rPr>
          <w:bCs/>
        </w:rPr>
        <w:t>uda kao nadležnog suda</w:t>
      </w:r>
      <w:r w:rsidR="00D71756">
        <w:rPr>
          <w:bCs/>
        </w:rPr>
        <w:t>.</w:t>
      </w:r>
    </w:p>
    <w:p w:rsidRDefault="006A571E" w:rsidP="006A571E" w:rsidR="00A4638D">
      <w:pPr>
        <w:ind w:firstLine="708"/>
        <w:jc w:val="both"/>
      </w:pPr>
      <w:r w:rsidRPr="00EF12DB">
        <w:t xml:space="preserve">Nalog iz točke </w:t>
      </w:r>
      <w:r>
        <w:t>I</w:t>
      </w:r>
      <w:r w:rsidRPr="00EF12DB">
        <w:t>V.</w:t>
      </w:r>
      <w:r w:rsidRPr="00EF12DB">
        <w:rPr>
          <w:b/>
        </w:rPr>
        <w:t xml:space="preserve"> </w:t>
      </w:r>
      <w:r w:rsidRPr="00EF12DB">
        <w:t>ovog rješenja temelji se na odredbi članka 129. stavak 2. i čl. 34. st. 3. Stečajnog zakona, a radi postupanja naveden</w:t>
      </w:r>
      <w:r w:rsidR="00D71756">
        <w:t xml:space="preserve">og tijela </w:t>
      </w:r>
      <w:r w:rsidRPr="00EF12DB">
        <w:t>u skladu sa odredbom čl</w:t>
      </w:r>
      <w:r w:rsidR="00A4638D">
        <w:t>. 131. st. 2. Stečajnog zakona.</w:t>
      </w:r>
    </w:p>
    <w:p w:rsidRDefault="006A571E" w:rsidP="006A571E" w:rsidR="006A571E" w:rsidRPr="00EF12DB">
      <w:pPr>
        <w:ind w:firstLine="708"/>
        <w:jc w:val="both"/>
      </w:pPr>
      <w:r w:rsidRPr="00EF12DB">
        <w:t>Slijedom navedenog odlučeno je kao u izreci rješenja.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557D34" w:rsidR="00F7059A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042B22">
        <w:rPr>
          <w:rFonts w:cstheme="majorBidi" w:hAnsiTheme="majorBidi" w:asciiTheme="majorBidi"/>
        </w:rPr>
        <w:t xml:space="preserve"> 27. lipnja 2019. </w:t>
      </w:r>
      <w:r w:rsidRPr="004D592F">
        <w:rPr>
          <w:rFonts w:cstheme="majorBidi" w:hAnsiTheme="majorBidi" w:asciiTheme="majorBidi"/>
        </w:rPr>
        <w:t xml:space="preserve"> </w:t>
      </w:r>
    </w:p>
    <w:p w:rsidRDefault="00A01AFE" w:rsidP="00A01AFE" w:rsidR="00A01AFE">
      <w:pPr>
        <w:rPr>
          <w:rFonts w:cstheme="majorBidi" w:hAnsiTheme="majorBidi" w:asciiTheme="majorBidi"/>
        </w:rPr>
      </w:pPr>
    </w:p>
    <w:p w:rsidRDefault="00A01AFE" w:rsidP="00A01AFE" w:rsidR="00A01AFE">
      <w:pPr>
        <w:rPr>
          <w:rFonts w:cstheme="majorBidi" w:hAnsiTheme="majorBidi" w:asciiTheme="majorBidi"/>
        </w:rPr>
      </w:pPr>
    </w:p>
    <w:p w:rsidRDefault="00A01AFE" w:rsidP="00A01AFE" w:rsidR="00A01AFE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A01AFE" w:rsidP="00A01AFE" w:rsidR="00A01AFE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Markač, v.r.</w:t>
      </w:r>
    </w:p>
    <w:p w:rsidRDefault="00386198" w:rsidP="00A01AFE" w:rsidR="00386198" w:rsidRPr="004D592F">
      <w:pPr>
        <w:jc w:val="right"/>
        <w:rPr>
          <w:rFonts w:cstheme="majorBidi" w:hAnsiTheme="majorBidi" w:asciiTheme="majorBidi"/>
        </w:rPr>
      </w:pPr>
    </w:p>
    <w:p w:rsidRDefault="00F7390B" w:rsidP="00825537" w:rsidR="00F7390B">
      <w:pPr>
        <w:jc w:val="both"/>
        <w:rPr>
          <w:rFonts w:cstheme="majorBidi" w:hAnsiTheme="majorBidi" w:asciiTheme="majorBidi"/>
        </w:rPr>
      </w:pPr>
    </w:p>
    <w:p w:rsidRDefault="00323610" w:rsidP="00825537" w:rsidR="00323610">
      <w:pPr>
        <w:jc w:val="both"/>
        <w:rPr>
          <w:rFonts w:cstheme="majorBidi" w:hAnsiTheme="majorBidi" w:asciiTheme="majorBidi"/>
        </w:rPr>
      </w:pPr>
    </w:p>
    <w:p w:rsidRDefault="00A01AFE" w:rsidP="00825537" w:rsidR="00A01AFE">
      <w:pPr>
        <w:jc w:val="both"/>
        <w:rPr>
          <w:rFonts w:cstheme="majorBidi" w:hAnsiTheme="majorBidi" w:asciiTheme="majorBidi"/>
        </w:rPr>
      </w:pPr>
    </w:p>
    <w:p w:rsidRDefault="00323610" w:rsidP="00825537" w:rsidR="00323610">
      <w:pPr>
        <w:jc w:val="both"/>
        <w:rPr>
          <w:rFonts w:cstheme="majorBidi" w:hAnsiTheme="majorBidi" w:asciiTheme="majorBidi"/>
        </w:rPr>
      </w:pPr>
    </w:p>
    <w:p w:rsidRDefault="00323610" w:rsidP="00825537" w:rsidR="00323610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</w:t>
      </w:r>
      <w:r w:rsidR="00F7390B">
        <w:rPr>
          <w:rFonts w:cstheme="majorBidi" w:hAnsiTheme="majorBidi" w:asciiTheme="majorBidi"/>
        </w:rPr>
        <w:t>tečajnog zakona</w:t>
      </w:r>
      <w:r w:rsidR="0029546C" w:rsidRPr="004D592F">
        <w:rPr>
          <w:rFonts w:cstheme="majorBidi" w:hAnsiTheme="majorBidi" w:asciiTheme="majorBidi"/>
        </w:rPr>
        <w:t>).</w:t>
      </w:r>
    </w:p>
    <w:p w:rsidRDefault="0029546C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</w:t>
      </w:r>
      <w:r w:rsidR="009220AB">
        <w:rPr>
          <w:rFonts w:cstheme="majorBidi" w:hAnsiTheme="majorBidi" w:asciiTheme="majorBidi"/>
        </w:rPr>
        <w:t>osmog dana od dana objave na e-O</w:t>
      </w:r>
      <w:r w:rsidRPr="004D592F">
        <w:rPr>
          <w:rFonts w:cstheme="majorBidi" w:hAnsiTheme="majorBidi" w:asciiTheme="majorBidi"/>
        </w:rPr>
        <w:t>glasnoj ploči sud</w:t>
      </w:r>
      <w:r w:rsidR="009220AB">
        <w:rPr>
          <w:rFonts w:cstheme="majorBidi" w:hAnsiTheme="majorBidi" w:asciiTheme="majorBidi"/>
        </w:rPr>
        <w:t>ova</w:t>
      </w:r>
      <w:r w:rsidRPr="004D592F">
        <w:rPr>
          <w:rFonts w:cstheme="majorBidi" w:hAnsiTheme="majorBidi" w:asciiTheme="majorBidi"/>
        </w:rPr>
        <w:t>.</w:t>
      </w:r>
    </w:p>
    <w:p w:rsidRDefault="00F73E36" w:rsidP="0029546C" w:rsidR="00F73E36">
      <w:pPr>
        <w:jc w:val="both"/>
        <w:rPr>
          <w:rFonts w:cstheme="majorBidi" w:hAnsiTheme="majorBidi" w:asciiTheme="majorBidi"/>
        </w:rPr>
      </w:pPr>
    </w:p>
    <w:p w:rsidRDefault="00386198" w:rsidP="0029546C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upravitelju</w:t>
      </w:r>
      <w:r w:rsidR="00E67B94">
        <w:rPr>
          <w:rFonts w:cstheme="majorBidi" w:hAnsiTheme="majorBidi" w:asciiTheme="majorBidi"/>
        </w:rPr>
        <w:t xml:space="preserve">, </w:t>
      </w:r>
      <w:r w:rsidRPr="004D592F">
        <w:rPr>
          <w:rFonts w:cstheme="majorBidi" w:hAnsiTheme="majorBidi" w:asciiTheme="majorBidi"/>
        </w:rPr>
        <w:t xml:space="preserve">uz </w:t>
      </w:r>
      <w:r w:rsidR="0016272F">
        <w:rPr>
          <w:rFonts w:cstheme="majorBidi" w:hAnsiTheme="majorBidi" w:asciiTheme="majorBidi"/>
        </w:rPr>
        <w:t xml:space="preserve">izjavu i potvrdu </w:t>
      </w:r>
      <w:r w:rsidRPr="004D592F">
        <w:rPr>
          <w:rFonts w:cstheme="majorBidi" w:hAnsiTheme="majorBidi" w:asciiTheme="majorBidi"/>
        </w:rPr>
        <w:t>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Pr="004D592F">
        <w:rPr>
          <w:rFonts w:cstheme="majorBidi" w:hAnsiTheme="majorBidi" w:asciiTheme="majorBidi"/>
        </w:rPr>
        <w:t xml:space="preserve">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220AB" w:rsidR="00386198" w:rsidRPr="009220AB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Poreznoj upravi </w:t>
      </w:r>
      <w:r w:rsidR="0016272F">
        <w:rPr>
          <w:rFonts w:cstheme="majorBidi" w:hAnsiTheme="majorBidi" w:asciiTheme="majorBidi"/>
        </w:rPr>
        <w:t>Zadar,</w:t>
      </w:r>
    </w:p>
    <w:p w:rsidRDefault="00386198" w:rsidP="00F00368" w:rsidR="00B05CF9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Registru suda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po pravomoćnosti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16272F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</w:t>
      </w:r>
      <w:r w:rsidR="00386198" w:rsidRPr="004D592F">
        <w:rPr>
          <w:rFonts w:cstheme="majorBidi" w:hAnsiTheme="majorBidi" w:asciiTheme="majorBidi"/>
        </w:rPr>
        <w:t>glasna ploča</w:t>
      </w:r>
      <w:r w:rsidR="00D855AC">
        <w:rPr>
          <w:rFonts w:cstheme="majorBidi" w:hAnsiTheme="majorBidi" w:asciiTheme="majorBidi"/>
        </w:rPr>
        <w:t xml:space="preserve"> sudova</w:t>
      </w:r>
      <w:r w:rsidR="00B05CF9" w:rsidRPr="004D592F">
        <w:rPr>
          <w:rFonts w:cstheme="majorBidi" w:hAnsiTheme="majorBidi" w:asciiTheme="majorBidi"/>
        </w:rPr>
        <w:t>,</w:t>
      </w:r>
      <w:r w:rsidR="00386198"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220AB" w:rsidR="009220AB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      </w:t>
      </w:r>
      <w:r w:rsidR="00D71756">
        <w:rPr>
          <w:rFonts w:cstheme="majorBidi" w:hAnsiTheme="majorBidi" w:asciiTheme="majorBidi"/>
        </w:rPr>
        <w:t>9</w:t>
      </w:r>
      <w:r w:rsidRPr="004D592F">
        <w:rPr>
          <w:rFonts w:cstheme="majorBidi" w:hAnsiTheme="majorBidi" w:asciiTheme="majorBidi"/>
        </w:rPr>
        <w:t xml:space="preserve">. </w:t>
      </w:r>
      <w:r w:rsidR="00E80BE2">
        <w:rPr>
          <w:rFonts w:cstheme="majorBidi" w:hAnsiTheme="majorBidi" w:asciiTheme="majorBidi"/>
        </w:rPr>
        <w:t xml:space="preserve">  </w:t>
      </w:r>
      <w:r w:rsidRPr="004D592F">
        <w:rPr>
          <w:rFonts w:cstheme="majorBidi" w:hAnsiTheme="majorBidi" w:asciiTheme="majorBidi"/>
        </w:rPr>
        <w:t>U spis</w:t>
      </w:r>
      <w:r w:rsidR="00B05CF9" w:rsidRPr="004D592F">
        <w:rPr>
          <w:rFonts w:cstheme="majorBidi" w:hAnsiTheme="majorBidi" w:asciiTheme="majorBidi"/>
        </w:rPr>
        <w:t>.</w:t>
      </w:r>
    </w:p>
    <w:sectPr w:rsidSect="0058009C" w:rsidR="009220AB" w:rsidRPr="004D59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B06" w:rsidR="00C51B06">
      <w:r>
        <w:separator/>
      </w:r>
    </w:p>
  </w:endnote>
  <w:endnote w:id="0" w:type="continuationSeparator">
    <w:p w:rsidRDefault="00C51B06" w:rsidR="00C51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B06" w:rsidR="00C51B06">
      <w:r>
        <w:separator/>
      </w:r>
    </w:p>
  </w:footnote>
  <w:footnote w:id="0" w:type="continuationSeparator">
    <w:p w:rsidRDefault="00C51B06" w:rsidR="00C51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8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0F0D" w:rsidP="0016272F" w:rsidR="0016272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DD50B7">
      <w:t>337</w:t>
    </w:r>
    <w:r w:rsidR="00CB1D86">
      <w:t>/2018-19</w:t>
    </w:r>
  </w:p>
  <w:p w:rsidRDefault="00386198" w:rsidP="00081BCF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706FA4">
      <w:t>337/</w:t>
    </w:r>
    <w:r w:rsidR="000D7EEA">
      <w:t>2018-</w:t>
    </w:r>
    <w:r w:rsidR="00CB1D86">
      <w:t>19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65A2"/>
    <w:rsid w:val="00013993"/>
    <w:rsid w:val="00015DEB"/>
    <w:rsid w:val="00040296"/>
    <w:rsid w:val="00042B22"/>
    <w:rsid w:val="00062FB2"/>
    <w:rsid w:val="0006522B"/>
    <w:rsid w:val="00081BCF"/>
    <w:rsid w:val="000859B2"/>
    <w:rsid w:val="000942EF"/>
    <w:rsid w:val="000964E5"/>
    <w:rsid w:val="000A1F5A"/>
    <w:rsid w:val="000D155F"/>
    <w:rsid w:val="000D7EEA"/>
    <w:rsid w:val="00117181"/>
    <w:rsid w:val="00124D7D"/>
    <w:rsid w:val="001441EB"/>
    <w:rsid w:val="001457F0"/>
    <w:rsid w:val="001540AB"/>
    <w:rsid w:val="001605CA"/>
    <w:rsid w:val="0016272F"/>
    <w:rsid w:val="00187596"/>
    <w:rsid w:val="00215D49"/>
    <w:rsid w:val="00227E5A"/>
    <w:rsid w:val="0023474F"/>
    <w:rsid w:val="00245280"/>
    <w:rsid w:val="00253644"/>
    <w:rsid w:val="00280E12"/>
    <w:rsid w:val="00281249"/>
    <w:rsid w:val="0029546C"/>
    <w:rsid w:val="002A25D5"/>
    <w:rsid w:val="002A357D"/>
    <w:rsid w:val="002A4F6E"/>
    <w:rsid w:val="002C3F74"/>
    <w:rsid w:val="002E142C"/>
    <w:rsid w:val="00323610"/>
    <w:rsid w:val="00326991"/>
    <w:rsid w:val="00341947"/>
    <w:rsid w:val="00345BC5"/>
    <w:rsid w:val="003466FE"/>
    <w:rsid w:val="00347F8C"/>
    <w:rsid w:val="00353B45"/>
    <w:rsid w:val="003572C6"/>
    <w:rsid w:val="00386198"/>
    <w:rsid w:val="003A0F96"/>
    <w:rsid w:val="003A2FFB"/>
    <w:rsid w:val="003A4B29"/>
    <w:rsid w:val="003B7793"/>
    <w:rsid w:val="003E0078"/>
    <w:rsid w:val="003F769A"/>
    <w:rsid w:val="003F7CD2"/>
    <w:rsid w:val="00403476"/>
    <w:rsid w:val="004215A1"/>
    <w:rsid w:val="00437E5E"/>
    <w:rsid w:val="00441E2C"/>
    <w:rsid w:val="00454E5B"/>
    <w:rsid w:val="00482F52"/>
    <w:rsid w:val="004B1AD4"/>
    <w:rsid w:val="004B6C03"/>
    <w:rsid w:val="004C2B0A"/>
    <w:rsid w:val="004D592F"/>
    <w:rsid w:val="004D7B96"/>
    <w:rsid w:val="004F2EAE"/>
    <w:rsid w:val="0050703D"/>
    <w:rsid w:val="00520474"/>
    <w:rsid w:val="00540A6A"/>
    <w:rsid w:val="00554974"/>
    <w:rsid w:val="00557D34"/>
    <w:rsid w:val="00560032"/>
    <w:rsid w:val="00566BE9"/>
    <w:rsid w:val="00577A9F"/>
    <w:rsid w:val="0058009C"/>
    <w:rsid w:val="00584659"/>
    <w:rsid w:val="005A3DFA"/>
    <w:rsid w:val="006104B9"/>
    <w:rsid w:val="00622B35"/>
    <w:rsid w:val="00626D21"/>
    <w:rsid w:val="006420EF"/>
    <w:rsid w:val="00645943"/>
    <w:rsid w:val="00645C80"/>
    <w:rsid w:val="00654A2D"/>
    <w:rsid w:val="0065563A"/>
    <w:rsid w:val="00656BED"/>
    <w:rsid w:val="00667CB9"/>
    <w:rsid w:val="00692F03"/>
    <w:rsid w:val="006A2D75"/>
    <w:rsid w:val="006A571E"/>
    <w:rsid w:val="006B13B2"/>
    <w:rsid w:val="006C1D4F"/>
    <w:rsid w:val="006D1A44"/>
    <w:rsid w:val="00704B62"/>
    <w:rsid w:val="00706A36"/>
    <w:rsid w:val="00706FA4"/>
    <w:rsid w:val="007138A2"/>
    <w:rsid w:val="00715A33"/>
    <w:rsid w:val="0072725E"/>
    <w:rsid w:val="00734852"/>
    <w:rsid w:val="00754ACC"/>
    <w:rsid w:val="00780AA8"/>
    <w:rsid w:val="007941B9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461A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220AB"/>
    <w:rsid w:val="0093600F"/>
    <w:rsid w:val="00942352"/>
    <w:rsid w:val="00951F73"/>
    <w:rsid w:val="00957A63"/>
    <w:rsid w:val="00960D51"/>
    <w:rsid w:val="00971E2F"/>
    <w:rsid w:val="009A2757"/>
    <w:rsid w:val="009B1ED8"/>
    <w:rsid w:val="009C40AB"/>
    <w:rsid w:val="009D30D7"/>
    <w:rsid w:val="009D3372"/>
    <w:rsid w:val="009D7018"/>
    <w:rsid w:val="009F1AC6"/>
    <w:rsid w:val="00A01AFE"/>
    <w:rsid w:val="00A06A48"/>
    <w:rsid w:val="00A27918"/>
    <w:rsid w:val="00A4638D"/>
    <w:rsid w:val="00A67590"/>
    <w:rsid w:val="00A800F5"/>
    <w:rsid w:val="00A80D29"/>
    <w:rsid w:val="00A9426A"/>
    <w:rsid w:val="00AB4171"/>
    <w:rsid w:val="00AB483A"/>
    <w:rsid w:val="00AC48D7"/>
    <w:rsid w:val="00AC5741"/>
    <w:rsid w:val="00AD1194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4780"/>
    <w:rsid w:val="00C3177F"/>
    <w:rsid w:val="00C35145"/>
    <w:rsid w:val="00C51B06"/>
    <w:rsid w:val="00C85AEB"/>
    <w:rsid w:val="00C94376"/>
    <w:rsid w:val="00CA31D7"/>
    <w:rsid w:val="00CB1D86"/>
    <w:rsid w:val="00CB6BD1"/>
    <w:rsid w:val="00CC3666"/>
    <w:rsid w:val="00CC3BD1"/>
    <w:rsid w:val="00CD3597"/>
    <w:rsid w:val="00CE188B"/>
    <w:rsid w:val="00CE7D3D"/>
    <w:rsid w:val="00D02221"/>
    <w:rsid w:val="00D268E0"/>
    <w:rsid w:val="00D376EA"/>
    <w:rsid w:val="00D44545"/>
    <w:rsid w:val="00D44CAA"/>
    <w:rsid w:val="00D470A9"/>
    <w:rsid w:val="00D5631D"/>
    <w:rsid w:val="00D56AAB"/>
    <w:rsid w:val="00D6238B"/>
    <w:rsid w:val="00D6373B"/>
    <w:rsid w:val="00D67C25"/>
    <w:rsid w:val="00D7083B"/>
    <w:rsid w:val="00D71756"/>
    <w:rsid w:val="00D855AC"/>
    <w:rsid w:val="00DC0DCC"/>
    <w:rsid w:val="00DC32C2"/>
    <w:rsid w:val="00DD50B7"/>
    <w:rsid w:val="00DF0663"/>
    <w:rsid w:val="00E06BFD"/>
    <w:rsid w:val="00E17BE4"/>
    <w:rsid w:val="00E51FDF"/>
    <w:rsid w:val="00E54693"/>
    <w:rsid w:val="00E67B94"/>
    <w:rsid w:val="00E776FF"/>
    <w:rsid w:val="00E80BE2"/>
    <w:rsid w:val="00E81B3E"/>
    <w:rsid w:val="00E81B9E"/>
    <w:rsid w:val="00E93CD4"/>
    <w:rsid w:val="00EA42B5"/>
    <w:rsid w:val="00EA565A"/>
    <w:rsid w:val="00ED1690"/>
    <w:rsid w:val="00EE00E0"/>
    <w:rsid w:val="00EF2122"/>
    <w:rsid w:val="00EF5BFE"/>
    <w:rsid w:val="00EF7FDB"/>
    <w:rsid w:val="00F00368"/>
    <w:rsid w:val="00F00832"/>
    <w:rsid w:val="00F1126F"/>
    <w:rsid w:val="00F20F1A"/>
    <w:rsid w:val="00F25254"/>
    <w:rsid w:val="00F30506"/>
    <w:rsid w:val="00F649B6"/>
    <w:rsid w:val="00F7059A"/>
    <w:rsid w:val="00F72E3D"/>
    <w:rsid w:val="00F7390B"/>
    <w:rsid w:val="00F73E36"/>
    <w:rsid w:val="00F76731"/>
    <w:rsid w:val="00F85CB1"/>
    <w:rsid w:val="00F92206"/>
    <w:rsid w:val="00FC2EE6"/>
    <w:rsid w:val="00FD5C98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0D7EEA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1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19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194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19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19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Reetkatablice" w:type="table">
    <w:name w:val="Table Grid"/>
    <w:basedOn w:val="Obinatablica"/>
    <w:uiPriority w:val="59"/>
    <w:locked/>
    <w:rsid w:val="000D7EEA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1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19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194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19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19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0356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St-337/2018-11</izvorni_sadrzaj>
    <derivirana_varijabla naziv="DomainObject.Oznaka_1">St-337/2018-11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 j.d.o.o. za prijevoz i usluge</izvorni_sadrzaj>
    <derivirana_varijabla naziv="DomainObject.Predmet.ProtustrankaFormated_1">  MANI j.d.o.o. za prijevoz i usluge</derivirana_varijabla>
  </DomainObject.Predmet.ProtustrankaFormated>
  <DomainObject.Predmet.ProtustrankaFormatedOIB>
    <izvorni_sadrzaj>  MANI j.d.o.o. za prijevoz i usluge, OIB 76078086948</izvorni_sadrzaj>
    <derivirana_varijabla naziv="DomainObject.Predmet.ProtustrankaFormatedOIB_1">  MANI j.d.o.o. za prijevoz i usluge, OIB 76078086948</derivirana_varijabla>
  </DomainObject.Predmet.ProtustrankaFormatedOIB>
  <DomainObject.Predmet.ProtustrankaFormatedWithAdress>
    <izvorni_sadrzaj> MANI j.d.o.o. za prijevoz i usluge, Franje Petrića 3/A, 23000 Zadar</izvorni_sadrzaj>
    <derivirana_varijabla naziv="DomainObject.Predmet.ProtustrankaFormatedWithAdress_1"> MANI j.d.o.o. za prijevoz i usluge, Franje Petrića 3/A, 23000 Zadar</derivirana_varijabla>
  </DomainObject.Predmet.ProtustrankaFormatedWithAdress>
  <DomainObject.Predmet.ProtustrankaFormatedWithAdressOIB>
    <izvorni_sadrzaj> MANI j.d.o.o. za prijevoz i usluge, OIB 76078086948, Franje Petrića 3/A, 23000 Zadar</izvorni_sadrzaj>
    <derivirana_varijabla naziv="DomainObject.Predmet.ProtustrankaFormatedWithAdressOIB_1"> MANI j.d.o.o. za prijevoz i usluge, OIB 76078086948, Franje Petrića 3/A, 23000 Zadar</derivirana_varijabla>
  </DomainObject.Predmet.ProtustrankaFormatedWithAdressOIB>
  <DomainObject.Predmet.ProtustrankaWithAdress>
    <izvorni_sadrzaj>MANI j.d.o.o. za prijevoz i usluge Franje Petrića 3/A, 23000 Zadar</izvorni_sadrzaj>
    <derivirana_varijabla naziv="DomainObject.Predmet.ProtustrankaWithAdress_1">MANI j.d.o.o. za prijevoz i usluge Franje Petrića 3/A, 23000 Zadar</derivirana_varijabla>
  </DomainObject.Predmet.ProtustrankaWithAdress>
  <DomainObject.Predmet.ProtustrankaWithAdressOIB>
    <izvorni_sadrzaj>MANI j.d.o.o. za prijevoz i usluge, OIB 76078086948, Franje Petrića 3/A, 23000 Zadar</izvorni_sadrzaj>
    <derivirana_varijabla naziv="DomainObject.Predmet.ProtustrankaWithAdressOIB_1">MANI j.d.o.o. za prijevoz i usluge, OIB 76078086948, Franje Petrića 3/A, 23000 Zadar</derivirana_varijabla>
  </DomainObject.Predmet.ProtustrankaWithAdressOIB>
  <DomainObject.Predmet.ProtustrankaNazivFormated>
    <izvorni_sadrzaj>MANI j.d.o.o. za prijevoz i usluge</izvorni_sadrzaj>
    <derivirana_varijabla naziv="DomainObject.Predmet.ProtustrankaNazivFormated_1">MANI j.d.o.o. za prijevoz i usluge</derivirana_varijabla>
  </DomainObject.Predmet.ProtustrankaNazivFormated>
  <DomainObject.Predmet.ProtustrankaNazivFormatedOIB>
    <izvorni_sadrzaj>MANI j.d.o.o. za prijevoz i usluge, OIB 76078086948</izvorni_sadrzaj>
    <derivirana_varijabla naziv="DomainObject.Predmet.ProtustrankaNazivFormatedOIB_1">MANI j.d.o.o. za prijevoz i usluge, OIB 76078086948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MANI j.d.o.o. za prijevoz i usluge</item>
    </izvorni_sadrzaj>
    <derivirana_varijabla naziv="DomainObject.Predmet.ProtuStrankaListFormated_1">
      <item>MANI j.d.o.o. za prijevoz i usluge</item>
    </derivirana_varijabla>
  </DomainObject.Predmet.ProtuStrankaListFormated>
  <DomainObject.Predmet.ProtuStrankaListFormatedOIB>
    <izvorni_sadrzaj>
      <item>MANI j.d.o.o. za prijevoz i usluge, OIB 76078086948</item>
    </izvorni_sadrzaj>
    <derivirana_varijabla naziv="DomainObject.Predmet.ProtuStrankaListFormatedOIB_1">
      <item>MANI j.d.o.o. za prijevoz i usluge, OIB 76078086948</item>
    </derivirana_varijabla>
  </DomainObject.Predmet.ProtuStrankaListFormatedOIB>
  <DomainObject.Predmet.ProtuStrankaListFormatedWithAdress>
    <izvorni_sadrzaj>
      <item>MANI j.d.o.o. za prijevoz i usluge, Franje Petrića 3/A, 23000 Zadar</item>
    </izvorni_sadrzaj>
    <derivirana_varijabla naziv="DomainObject.Predmet.ProtuStrankaListFormatedWithAdress_1">
      <item>MANI j.d.o.o. za prijevoz i usluge, Franje Petrića 3/A, 23000 Zadar</item>
    </derivirana_varijabla>
  </DomainObject.Predmet.ProtuStrankaListFormatedWithAdress>
  <DomainObject.Predmet.ProtuStrankaListFormatedWithAdressOIB>
    <izvorni_sadrzaj>
      <item>MANI j.d.o.o. za prijevoz i usluge, OIB 76078086948, Franje Petrića 3/A, 23000 Zadar</item>
    </izvorni_sadrzaj>
    <derivirana_varijabla naziv="DomainObject.Predmet.ProtuStrankaListFormatedWithAdressOIB_1">
      <item>MANI j.d.o.o. za prijevoz i usluge, OIB 76078086948, Franje Petrića 3/A, 23000 Zadar</item>
    </derivirana_varijabla>
  </DomainObject.Predmet.ProtuStrankaListFormatedWithAdressOIB>
  <DomainObject.Predmet.ProtuStrankaListNazivFormated>
    <izvorni_sadrzaj>
      <item>MANI j.d.o.o. za prijevoz i usluge</item>
    </izvorni_sadrzaj>
    <derivirana_varijabla naziv="DomainObject.Predmet.ProtuStrankaListNazivFormated_1">
      <item>MANI j.d.o.o. za prijevoz i usluge</item>
    </derivirana_varijabla>
  </DomainObject.Predmet.ProtuStrankaListNazivFormated>
  <DomainObject.Predmet.ProtuStrankaListNazivFormatedOIB>
    <izvorni_sadrzaj>
      <item>MANI j.d.o.o. za prijevoz i usluge, OIB 76078086948</item>
    </izvorni_sadrzaj>
    <derivirana_varijabla naziv="DomainObject.Predmet.ProtuStrankaListNazivFormatedOIB_1">
      <item>MANI j.d.o.o. za prijevoz i usluge, OIB 76078086948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St-337/2018-11</izvorni_sadrzaj>
    <derivirana_varijabla naziv="DomainObject.PoslovniBrojDokumenta_1">St-337/2018-11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MANI j.d.o.o. za prijevoz i usluge</izvorni_sadrzaj>
    <derivirana_varijabla naziv="DomainObject.Predmet.ProtustrankaIDrugi_1">MANI j.d.o.o. za prijevoz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MANI j.d.o.o. za prijevoz i usluge, OIB 76078086948, Franje Petrića 3/A, 23000 Zadar</izvorni_sadrzaj>
    <derivirana_varijabla naziv="DomainObject.Predmet.ProtustrankaIDrugiAdressOIB_1">MANI j.d.o.o. za prijevoz i usluge, OIB 76078086948, Franje Petrića 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MANI j.d.o.o. za prijevoz i usluge</item>
    </izvorni_sadrzaj>
    <derivirana_varijabla naziv="DomainObject.Predmet.SudioniciListNaziv_1">
      <item>FINA</item>
      <item>MANI j.d.o.o. za prijevoz i usluge</item>
    </derivirana_varijabla>
  </DomainObject.Predmet.SudioniciListNaziv>
  <DomainObject.Predmet.SudioniciListAdressOIB>
    <izvorni_sadrzaj>
      <item>FINA, OIB 85821130368, Ivana Danila 4,23000 Zadar</item>
      <item>MANI j.d.o.o. za prijevoz i usluge, OIB 76078086948, Franje Petrića 3/A,23000 Zadar</item>
    </izvorni_sadrzaj>
    <derivirana_varijabla naziv="DomainObject.Predmet.SudioniciListAdressOIB_1">
      <item>FINA, OIB 85821130368, Ivana Danila 4,23000 Zadar</item>
      <item>MANI j.d.o.o. za prijevoz i usluge, OIB 76078086948, Franje Petrića 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76078086948</item>
    </izvorni_sadrzaj>
    <derivirana_varijabla naziv="DomainObject.Predmet.SudioniciListNazivOIB_1">
      <item>, OIB 85821130368</item>
      <item>, OIB 76078086948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27. lipnja 2019.</izvorni_sadrzaj>
    <derivirana_varijabla naziv="DomainObject.PredzadnjaOdlukaIzPredmeta.DatumDonosenjaOdluke_1">27. lipnja 2019.</derivirana_varijabla>
  </DomainObject.PredzadnjaOdlukaIzPredmeta.DatumDonosenjaOdluke>
  <DomainObject.PredzadnjaOdlukaIzPredmeta.Oznaka>
    <izvorni_sadrzaj>St-337/2018-12</izvorni_sadrzaj>
    <derivirana_varijabla naziv="DomainObject.PredzadnjaOdlukaIzPredmeta.Oznaka_1">St-337/2018-12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EBAB3-2B65-4D70-8E29-06B06058E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784</properties:Words>
  <properties:Characters>4135</properties:Characters>
  <properties:Lines>100</properties:Lines>
  <properties:Paragraphs>37</properties:Paragraphs>
  <properties:TotalTime>158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2019-04-18T09:16:00Z</dcterms:created>
  <dc:creator>Ardena Bajlo</dc:creator>
  <cp:lastModifiedBy>Antonija Gashi</cp:lastModifiedBy>
  <cp:lastPrinted>2019-06-27T07:32:00Z</cp:lastPrinted>
  <dcterms:modified xmlns:xsi="http://www.w3.org/2001/XMLSchema-instance" xsi:type="dcterms:W3CDTF">2019-06-27T07:35:00Z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St-337/2018-11 / Odluka - Rješenje - otvaranje i zaključenje stečajnog postupka (čl. 132) (St-337-18_MANI_jdoo_-otvaranje_i_zaključenje.docx)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