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1d35" w14:paraId="5291d35" w:rsidRDefault="006A4974" w:rsidP="006A4974" w:rsidR="006A497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974" w:rsidP="006A4974" w:rsidR="006A497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A4974" w:rsidP="006A4974" w:rsidR="006A49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A4974" w:rsidP="006A4974" w:rsidR="006A49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A4974" w:rsidP="006A4974" w:rsidR="006A497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A4974" w:rsidP="006A4974" w:rsidR="006A497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A4974" w:rsidP="006A4974" w:rsidR="006A4974" w:rsidRPr="005D578C">
      <w:pPr>
        <w:jc w:val="center"/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A4974" w:rsidP="006A4974" w:rsidR="006A4974" w:rsidRPr="005D578C">
      <w:pPr>
        <w:rPr>
          <w:rFonts w:cs="Times New Roman" w:eastAsia="Times New Roman"/>
          <w:szCs w:val="24"/>
        </w:rPr>
      </w:pPr>
    </w:p>
    <w:p w:rsidRDefault="00B21818" w:rsidP="006A4974" w:rsidR="006A4974">
      <w:pPr>
        <w:ind w:firstLine="708"/>
        <w:rPr>
          <w:rFonts w:cs="Times New Roman" w:eastAsia="Times New Roman"/>
          <w:szCs w:val="24"/>
        </w:rPr>
      </w:pPr>
      <w:r w:rsidRPr="00B21818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6A4974" w:rsidRPr="00B21818">
        <w:rPr>
          <w:rFonts w:cs="Times New Roman" w:eastAsia="Times New Roman"/>
          <w:szCs w:val="24"/>
        </w:rPr>
        <w:t>,</w:t>
      </w:r>
      <w:r w:rsidR="006A4974" w:rsidRPr="00B21818">
        <w:t xml:space="preserve"> </w:t>
      </w:r>
      <w:r w:rsidR="006A4974" w:rsidRPr="00B21818">
        <w:rPr>
          <w:rFonts w:cs="Times New Roman" w:eastAsia="Times New Roman"/>
          <w:szCs w:val="24"/>
        </w:rPr>
        <w:t>u skraćenom</w:t>
      </w:r>
      <w:r w:rsidR="006A4974">
        <w:rPr>
          <w:rFonts w:cs="Times New Roman" w:eastAsia="Times New Roman"/>
          <w:szCs w:val="24"/>
        </w:rPr>
        <w:t xml:space="preserve"> stečajnom postupku nad </w:t>
      </w:r>
      <w:r w:rsidR="006A4974" w:rsidRPr="005D578C">
        <w:rPr>
          <w:rFonts w:cs="Times New Roman" w:eastAsia="Times New Roman"/>
          <w:szCs w:val="24"/>
        </w:rPr>
        <w:t>pravnom osobom (dužnikom)</w:t>
      </w:r>
      <w:r w:rsidR="006A4974">
        <w:rPr>
          <w:rFonts w:cs="Times New Roman" w:eastAsia="Times New Roman"/>
          <w:szCs w:val="24"/>
        </w:rPr>
        <w:t xml:space="preserve"> MARKVO d. o. o. Pula, Voltićeva 18, OIB 10209236963</w:t>
      </w:r>
      <w:r w:rsidR="006A4974" w:rsidRPr="00D04320">
        <w:rPr>
          <w:rFonts w:cs="Times New Roman" w:eastAsia="Times New Roman"/>
          <w:szCs w:val="24"/>
        </w:rPr>
        <w:t>,</w:t>
      </w:r>
      <w:r w:rsidR="006A4974">
        <w:rPr>
          <w:rFonts w:cs="Times New Roman" w:eastAsia="Times New Roman"/>
          <w:szCs w:val="24"/>
        </w:rPr>
        <w:t xml:space="preserve"> MBS 130031145, povodom zahtjeva </w:t>
      </w:r>
      <w:r w:rsidR="006A4974" w:rsidRPr="008C0525">
        <w:rPr>
          <w:rFonts w:cs="Times New Roman" w:eastAsia="Times New Roman"/>
          <w:szCs w:val="24"/>
        </w:rPr>
        <w:t xml:space="preserve">Financijske agencije, </w:t>
      </w:r>
      <w:r w:rsidR="006A4974">
        <w:rPr>
          <w:rFonts w:cs="Times New Roman" w:eastAsia="Times New Roman"/>
          <w:szCs w:val="24"/>
        </w:rPr>
        <w:t xml:space="preserve">OIB 85821130368, </w:t>
      </w:r>
      <w:r w:rsidR="006A4974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6A4974">
        <w:rPr>
          <w:rFonts w:cs="Times New Roman" w:eastAsia="Times New Roman"/>
          <w:szCs w:val="24"/>
        </w:rPr>
        <w:t xml:space="preserve">Pula, </w:t>
      </w:r>
      <w:r w:rsidR="006A4974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6A497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6A4974">
        <w:rPr>
          <w:rFonts w:cs="Times New Roman" w:eastAsia="Times New Roman"/>
          <w:szCs w:val="24"/>
        </w:rPr>
        <w:t xml:space="preserve"> 2016.</w:t>
      </w:r>
    </w:p>
    <w:p w:rsidRDefault="006A4974" w:rsidP="006A4974" w:rsidR="006A4974" w:rsidRPr="005D578C">
      <w:pPr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A4974" w:rsidP="006A4974" w:rsidR="006A4974" w:rsidRPr="005D578C">
      <w:pPr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MARKVO d. o. o. Pula, Voltićeva 18, OIB 10209236963</w:t>
      </w:r>
      <w:r w:rsidRPr="00D04320">
        <w:rPr>
          <w:rFonts w:cs="Times New Roman" w:eastAsia="Times New Roman"/>
          <w:szCs w:val="24"/>
        </w:rPr>
        <w:t>,</w:t>
      </w:r>
      <w:r w:rsidR="00463237">
        <w:rPr>
          <w:rFonts w:cs="Times New Roman" w:eastAsia="Times New Roman"/>
          <w:szCs w:val="24"/>
        </w:rPr>
        <w:t xml:space="preserve"> MBS 130031145.</w:t>
      </w:r>
    </w:p>
    <w:p w:rsidRDefault="006A4974" w:rsidP="006A4974" w:rsidR="006A4974" w:rsidRPr="005D578C">
      <w:pPr>
        <w:rPr>
          <w:rFonts w:cs="Times New Roman" w:eastAsia="Times New Roman"/>
          <w:szCs w:val="24"/>
        </w:rPr>
      </w:pPr>
    </w:p>
    <w:p w:rsidRDefault="006A4974" w:rsidP="006A4974" w:rsidR="006A497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6A4974" w:rsidP="006A4974" w:rsidR="006A4974">
      <w:pPr>
        <w:rPr>
          <w:rFonts w:cs="Times New Roman" w:eastAsia="Times New Roman"/>
          <w:szCs w:val="20"/>
        </w:rPr>
      </w:pPr>
    </w:p>
    <w:p w:rsidRDefault="006A4974" w:rsidP="006A4974" w:rsidR="006A49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MARKVO d. o. o. Pula, Voltićeva 18, OIB 10209236963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130031145.</w:t>
      </w:r>
    </w:p>
    <w:p w:rsidRDefault="006A4974" w:rsidP="006A4974" w:rsidR="006A4974">
      <w:pPr>
        <w:ind w:firstLine="709"/>
        <w:rPr>
          <w:rFonts w:cs="Times New Roman" w:eastAsia="Times New Roman"/>
          <w:szCs w:val="24"/>
        </w:rPr>
      </w:pPr>
    </w:p>
    <w:p w:rsidRDefault="006A4974" w:rsidP="006A4974" w:rsidR="006A49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MARKVO d. o. o. Pula, Voltićeva 18, OIB 10209236963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130031145.</w:t>
      </w:r>
    </w:p>
    <w:p w:rsidRDefault="006A4974" w:rsidP="006A4974" w:rsidR="006A4974">
      <w:pPr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A4974" w:rsidP="006A4974" w:rsidR="006A4974">
      <w:pPr>
        <w:ind w:firstLine="708"/>
        <w:rPr>
          <w:rFonts w:cs="Times New Roman" w:eastAsia="Times New Roman"/>
          <w:szCs w:val="24"/>
        </w:rPr>
      </w:pPr>
    </w:p>
    <w:p w:rsidRDefault="006A4974" w:rsidP="006A4974" w:rsidR="006A49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MARKVO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St-804/2015-3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A4974" w:rsidP="006A4974" w:rsidR="006A497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A4974" w:rsidP="006A4974" w:rsidR="006A4974" w:rsidRPr="005D578C">
      <w:pPr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02BE2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E02BE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A4974" w:rsidP="006A4974" w:rsidR="006A4974">
      <w:pPr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A4974" w:rsidP="006A4974" w:rsidR="006A497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C6A7F">
        <w:rPr>
          <w:rFonts w:cs="Times New Roman" w:eastAsia="Times New Roman"/>
          <w:szCs w:val="24"/>
        </w:rPr>
        <w:t>, v.r.</w:t>
      </w:r>
    </w:p>
    <w:p w:rsidRDefault="006A4974" w:rsidP="006A4974" w:rsidR="006A4974">
      <w:pPr>
        <w:jc w:val="left"/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jc w:val="left"/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418AE" w:rsidP="004418AE" w:rsidR="004418A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418AE" w:rsidP="004418AE" w:rsidR="004418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A4974" w:rsidP="006A4974" w:rsidR="006A4974">
      <w:pPr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rPr>
          <w:rFonts w:cs="Times New Roman" w:eastAsia="Times New Roman"/>
          <w:szCs w:val="24"/>
        </w:rPr>
      </w:pPr>
    </w:p>
    <w:p w:rsidRDefault="006A4974" w:rsidP="006A4974" w:rsidR="006A497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A4974" w:rsidP="006A4974" w:rsidR="006A4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A4974" w:rsidP="006A4974" w:rsidR="006A4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MARKVO d. o. o. Pula, Voltićeva 18,</w:t>
      </w:r>
    </w:p>
    <w:p w:rsidRDefault="006A4974" w:rsidP="006A4974" w:rsidR="006A4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Vladimir Markvo, Rusija, Moskva, Jenisejskaja 28-12, stan 279,</w:t>
      </w:r>
    </w:p>
    <w:p w:rsidRDefault="006A4974" w:rsidP="006A4974" w:rsidR="006A497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A4974" w:rsidP="006A4974" w:rsidR="006A4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A4974" w:rsidP="006A4974" w:rsidR="006A497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6A4974" w:rsidP="006A4974" w:rsidR="006A497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A4974" w:rsidP="006A4974" w:rsidR="006A4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A4974" w:rsidP="006A4974" w:rsidR="006A49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A4974" w:rsidP="006A4974" w:rsidR="006A4974"/>
    <w:p w:rsidRDefault="006A4974" w:rsidP="006A4974" w:rsidR="006A4974"/>
    <w:p w:rsidRDefault="006A4974" w:rsidP="006A4974" w:rsidR="006A4974"/>
    <w:p w:rsidRDefault="001C6A7F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74" w:rsidP="006A4974" w:rsidR="006A4974">
      <w:r>
        <w:separator/>
      </w:r>
    </w:p>
  </w:endnote>
  <w:endnote w:id="0" w:type="continuationSeparator">
    <w:p w:rsidRDefault="006A4974" w:rsidP="006A4974" w:rsidR="006A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74" w:rsidP="006A4974" w:rsidR="006A4974">
      <w:r>
        <w:separator/>
      </w:r>
    </w:p>
  </w:footnote>
  <w:footnote w:id="0" w:type="continuationSeparator">
    <w:p w:rsidRDefault="006A4974" w:rsidP="006A4974" w:rsidR="006A49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974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C6A7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St-804/2015-5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974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St-804/2015-5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6F38"/>
    <w:rsid w:val="001C6A7F"/>
    <w:rsid w:val="004418AE"/>
    <w:rsid w:val="00463237"/>
    <w:rsid w:val="005B6F38"/>
    <w:rsid w:val="006A4974"/>
    <w:rsid w:val="0075528E"/>
    <w:rsid w:val="0079403F"/>
    <w:rsid w:val="00B21818"/>
    <w:rsid w:val="00E0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497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49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A497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49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97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49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497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A7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6A7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6A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6A7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497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49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A497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49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97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49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497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A7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6A7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6A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6A7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MARKVO d.o.o. PULA</izvorni_sadrzaj>
    <derivirana_varijabla naziv="DomainObject.Predmet.ProtustrankaFormated_1">  MARKVO d.o.o. PULA</derivirana_varijabla>
  </DomainObject.Predmet.ProtustrankaFormated>
  <DomainObject.Predmet.ProtustrankaFormatedOIB>
    <izvorni_sadrzaj>  MARKVO d.o.o. PULA, OIB 10209236963</izvorni_sadrzaj>
    <derivirana_varijabla naziv="DomainObject.Predmet.ProtustrankaFormatedOIB_1">  MARKVO d.o.o. PULA, OIB 10209236963</derivirana_varijabla>
  </DomainObject.Predmet.ProtustrankaFormatedOIB>
  <DomainObject.Predmet.ProtustrankaFormatedWithAdress>
    <izvorni_sadrzaj> MARKVO d.o.o. PULA, Voltićeva 18, 52100 Pula</izvorni_sadrzaj>
    <derivirana_varijabla naziv="DomainObject.Predmet.ProtustrankaFormatedWithAdress_1"> MARKVO d.o.o. PULA, Voltićeva 18, 52100 Pula</derivirana_varijabla>
  </DomainObject.Predmet.ProtustrankaFormatedWithAdress>
  <DomainObject.Predmet.ProtustrankaFormatedWithAdressOIB>
    <izvorni_sadrzaj> MARKVO d.o.o. PULA, OIB 10209236963, Voltićeva 18, 52100 Pula</izvorni_sadrzaj>
    <derivirana_varijabla naziv="DomainObject.Predmet.ProtustrankaFormatedWithAdressOIB_1"> MARKVO d.o.o. PULA, OIB 10209236963, Voltićeva 18, 52100 Pula</derivirana_varijabla>
  </DomainObject.Predmet.ProtustrankaFormatedWithAdressOIB>
  <DomainObject.Predmet.ProtustrankaWithAdress>
    <izvorni_sadrzaj>MARKVO d.o.o. PULA Voltićeva 18, 52100 Pula</izvorni_sadrzaj>
    <derivirana_varijabla naziv="DomainObject.Predmet.ProtustrankaWithAdress_1">MARKVO d.o.o. PULA Voltićeva 18, 52100 Pula</derivirana_varijabla>
  </DomainObject.Predmet.ProtustrankaWithAdress>
  <DomainObject.Predmet.ProtustrankaWithAdressOIB>
    <izvorni_sadrzaj>MARKVO d.o.o. PULA, OIB 10209236963, Voltićeva 18, 52100 Pula</izvorni_sadrzaj>
    <derivirana_varijabla naziv="DomainObject.Predmet.ProtustrankaWithAdressOIB_1">MARKVO d.o.o. PULA, OIB 10209236963, Voltićeva 18, 52100 Pula</derivirana_varijabla>
  </DomainObject.Predmet.ProtustrankaWithAdressOIB>
  <DomainObject.Predmet.ProtustrankaNazivFormated>
    <izvorni_sadrzaj>MARKVO d.o.o. PULA</izvorni_sadrzaj>
    <derivirana_varijabla naziv="DomainObject.Predmet.ProtustrankaNazivFormated_1">MARKVO d.o.o. PULA</derivirana_varijabla>
  </DomainObject.Predmet.ProtustrankaNazivFormated>
  <DomainObject.Predmet.ProtustrankaNazivFormatedOIB>
    <izvorni_sadrzaj>MARKVO d.o.o. PULA, OIB 10209236963</izvorni_sadrzaj>
    <derivirana_varijabla naziv="DomainObject.Predmet.ProtustrankaNazivFormatedOIB_1">MARKVO d.o.o. PULA, OIB 10209236963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1745.64</izvorni_sadrzaj>
    <derivirana_varijabla naziv="DomainObject.Predmet.TrenutnaVrijednost_1">1745.64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MARKVO d.o.o. PULA</item>
    </izvorni_sadrzaj>
    <derivirana_varijabla naziv="DomainObject.Predmet.ProtuStrankaListFormated_1">
      <item>MARKVO d.o.o. PULA</item>
    </derivirana_varijabla>
  </DomainObject.Predmet.ProtuStrankaListFormated>
  <DomainObject.Predmet.ProtuStrankaListFormatedOIB>
    <izvorni_sadrzaj>
      <item>MARKVO d.o.o. PULA, OIB 10209236963</item>
    </izvorni_sadrzaj>
    <derivirana_varijabla naziv="DomainObject.Predmet.ProtuStrankaListFormatedOIB_1">
      <item>MARKVO d.o.o. PULA, OIB 10209236963</item>
    </derivirana_varijabla>
  </DomainObject.Predmet.ProtuStrankaListFormatedOIB>
  <DomainObject.Predmet.ProtuStrankaListFormatedWithAdress>
    <izvorni_sadrzaj>
      <item>MARKVO d.o.o. PULA, Voltićeva 18, 52100 Pula</item>
    </izvorni_sadrzaj>
    <derivirana_varijabla naziv="DomainObject.Predmet.ProtuStrankaListFormatedWithAdress_1">
      <item>MARKVO d.o.o. PULA, Voltićeva 18, 52100 Pula</item>
    </derivirana_varijabla>
  </DomainObject.Predmet.ProtuStrankaListFormatedWithAdress>
  <DomainObject.Predmet.ProtuStrankaListFormatedWithAdressOIB>
    <izvorni_sadrzaj>
      <item>MARKVO d.o.o. PULA, OIB 10209236963, Voltićeva 18, 52100 Pula</item>
    </izvorni_sadrzaj>
    <derivirana_varijabla naziv="DomainObject.Predmet.ProtuStrankaListFormatedWithAdressOIB_1">
      <item>MARKVO d.o.o. PULA, OIB 10209236963, Voltićeva 18, 52100 Pula</item>
    </derivirana_varijabla>
  </DomainObject.Predmet.ProtuStrankaListFormatedWithAdressOIB>
  <DomainObject.Predmet.ProtuStrankaListNazivFormated>
    <izvorni_sadrzaj>
      <item>MARKVO d.o.o. PULA</item>
    </izvorni_sadrzaj>
    <derivirana_varijabla naziv="DomainObject.Predmet.ProtuStrankaListNazivFormated_1">
      <item>MARKVO d.o.o. PULA</item>
    </derivirana_varijabla>
  </DomainObject.Predmet.ProtuStrankaListNazivFormated>
  <DomainObject.Predmet.ProtuStrankaListNazivFormatedOIB>
    <izvorni_sadrzaj>
      <item>MARKVO d.o.o. PULA, OIB 10209236963</item>
    </izvorni_sadrzaj>
    <derivirana_varijabla naziv="DomainObject.Predmet.ProtuStrankaListNazivFormatedOIB_1">
      <item>MARKVO d.o.o. PULA, OIB 10209236963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MARKVO d.o.o. PULA</izvorni_sadrzaj>
    <derivirana_varijabla naziv="DomainObject.Predmet.ProtustrankaIDrugi_1">MARKVO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MARKVO d.o.o. PULA, OIB 10209236963, Voltićeva 18, 52100 Pula</izvorni_sadrzaj>
    <derivirana_varijabla naziv="DomainObject.Predmet.ProtustrankaIDrugiAdressOIB_1">MARKVO d.o.o. PULA, OIB 10209236963,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MARKVO d.o.o. PULA</item>
    </izvorni_sadrzaj>
    <derivirana_varijabla naziv="DomainObject.Predmet.SudioniciListNaziv_1">
      <item>FINANCIJSKA AGENCIJA, RC RIJEKA, PODRUŽNICA PULA, PULA</item>
      <item>MARKVO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MARKVO d.o.o. PULA, OIB 10209236963, Voltićeva 18,52100 Pula</item>
    </izvorni_sadrzaj>
    <derivirana_varijabla naziv="DomainObject.Predmet.SudioniciListAdressOIB_1">
      <item>FINANCIJSKA AGENCIJA, RC RIJEKA, PODRUŽNICA PULA, PULA, OIB 85821130368, GIARDINI 5,52100 Pula</item>
      <item>MARKVO d.o.o. PULA, OIB 10209236963,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10209236963</item>
    </izvorni_sadrzaj>
    <derivirana_varijabla naziv="DomainObject.Predmet.SudioniciListNazivOIB_1">
      <item>, OIB 85821130368</item>
      <item>, OIB 10209236963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3044</properties:Characters>
  <properties:Lines>80</properties:Lines>
  <properties:Paragraphs>30</properties:Paragraphs>
  <properties:TotalTime>3</properties:TotalTime>
  <properties:ScaleCrop>false</properties:ScaleCrop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2016-03-18T11:06:00Z</dcterms:created>
  <dc:creator>Mihaela Kaligari</dc:creator>
  <dc:description/>
  <cp:keywords/>
  <cp:lastModifiedBy>Ana Jeromela</cp:lastModifiedBy>
  <cp:lastPrinted>2016-04-12T07:22:00Z</cp:lastPrinted>
  <dcterms:modified xmlns:xsi="http://www.w3.org/2001/XMLSchema-instance" xsi:type="dcterms:W3CDTF">2016-04-12T07:22:00Z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