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7984" w14:paraId="9367984" w:rsidRDefault="00C52F40" w:rsidP="00C52F40" w:rsidR="00C52F40">
      <w:pPr>
        <w:pStyle w:val="Zaglavlje"/>
        <w:jc w:val="left"/>
        <w15:collapsed w:val="false"/>
      </w:pPr>
      <w:bookmarkStart w:name="_GoBack" w:id="0"/>
      <w:bookmarkEnd w:id="0"/>
    </w:p>
    <w:p w:rsidRDefault="00C52F40" w:rsidP="00C52F40" w:rsidR="00C52F4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C52F40" w:rsidP="00C52F40" w:rsidR="00C52F4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C52F40" w:rsidP="00C52F40" w:rsidR="00C52F4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C52F40" w:rsidP="00C52F40" w:rsidR="00C52F4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C52F40" w:rsidP="00C52F40" w:rsidR="00C52F40">
      <w:pPr>
        <w:pStyle w:val="Zaglavlje"/>
        <w:jc w:val="left"/>
      </w:pPr>
    </w:p>
    <w:p w:rsidRDefault="00C52F40" w:rsidP="00C52F40" w:rsidR="00C52F40">
      <w:pPr>
        <w:pStyle w:val="Zaglavlje"/>
        <w:jc w:val="center"/>
      </w:pPr>
      <w:r>
        <w:t>Z A K LJ U Č A K</w:t>
      </w:r>
    </w:p>
    <w:p w:rsidRDefault="00C52F40" w:rsidP="00C52F40" w:rsidR="00C52F40">
      <w:pPr>
        <w:spacing w:lineRule="auto" w:line="240" w:after="0"/>
      </w:pPr>
    </w:p>
    <w:p w:rsidRDefault="00C52F40" w:rsidP="00C52F40" w:rsidR="00C52F40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GRAĐENJE LUKAČEK j.d.o.o., OIB: 56943430153 sa sjedištem u </w:t>
      </w:r>
      <w:proofErr w:type="spellStart"/>
      <w:r>
        <w:t>Optujska</w:t>
      </w:r>
      <w:proofErr w:type="spellEnd"/>
      <w:r>
        <w:t xml:space="preserve"> 13, Varaždin, dana 12. rujna 2016.               </w:t>
      </w:r>
    </w:p>
    <w:p w:rsidRDefault="00C52F40" w:rsidP="00C52F40" w:rsidR="00C52F40">
      <w:pPr>
        <w:spacing w:lineRule="auto" w:line="240" w:after="0"/>
      </w:pPr>
    </w:p>
    <w:p w:rsidRDefault="00C52F40" w:rsidP="00C52F40" w:rsidR="00C52F40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C52F40" w:rsidP="00C52F40" w:rsidR="00C52F40">
      <w:pPr>
        <w:spacing w:lineRule="auto" w:line="240" w:after="0"/>
        <w:jc w:val="center"/>
      </w:pPr>
    </w:p>
    <w:p w:rsidRDefault="00C52F40" w:rsidP="00C52F40" w:rsidR="00C52F40">
      <w:pPr>
        <w:spacing w:lineRule="auto" w:line="240" w:after="0"/>
        <w:jc w:val="center"/>
      </w:pPr>
    </w:p>
    <w:p w:rsidRDefault="00C52F40" w:rsidP="00C52F40" w:rsidR="00C52F40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Marijani </w:t>
      </w:r>
      <w:proofErr w:type="spellStart"/>
      <w:r>
        <w:t>Lukaček</w:t>
      </w:r>
      <w:proofErr w:type="spellEnd"/>
      <w:r>
        <w:t xml:space="preserve">, OIB: 60346173636, Varaždin, </w:t>
      </w:r>
      <w:proofErr w:type="spellStart"/>
      <w:r>
        <w:t>Optujska</w:t>
      </w:r>
      <w:proofErr w:type="spellEnd"/>
      <w:r>
        <w:t xml:space="preserve"> 13,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C52F40" w:rsidP="00C52F40" w:rsidR="00C52F40">
      <w:pPr>
        <w:spacing w:lineRule="auto" w:line="240" w:after="0"/>
        <w:jc w:val="both"/>
      </w:pPr>
    </w:p>
    <w:p w:rsidRDefault="00C52F40" w:rsidP="00C52F40" w:rsidR="00C52F40">
      <w:pPr>
        <w:spacing w:lineRule="auto" w:line="240" w:after="0"/>
        <w:jc w:val="both"/>
      </w:pPr>
      <w:r>
        <w:t>1. nekretnina i pokretnina dužnika</w:t>
      </w:r>
    </w:p>
    <w:p w:rsidRDefault="00C52F40" w:rsidP="00C52F40" w:rsidR="00C52F40">
      <w:pPr>
        <w:spacing w:lineRule="auto" w:line="240" w:after="0"/>
        <w:jc w:val="both"/>
      </w:pPr>
      <w:r>
        <w:t>2. imovinskih prava dužnika na tuđim stvarima</w:t>
      </w:r>
    </w:p>
    <w:p w:rsidRDefault="00C52F40" w:rsidP="00C52F40" w:rsidR="00C52F40">
      <w:pPr>
        <w:spacing w:lineRule="auto" w:line="240" w:after="0"/>
        <w:jc w:val="both"/>
      </w:pPr>
      <w:r>
        <w:t>3. novčanih i nenovčanih tražbina dužnika</w:t>
      </w:r>
    </w:p>
    <w:p w:rsidRDefault="00C52F40" w:rsidP="00C52F40" w:rsidR="00C52F40">
      <w:pPr>
        <w:spacing w:lineRule="auto" w:line="240" w:after="0"/>
        <w:jc w:val="both"/>
      </w:pPr>
      <w:r>
        <w:t>4. drugih prava koja čine imovinu dužnika</w:t>
      </w:r>
    </w:p>
    <w:p w:rsidRDefault="00C52F40" w:rsidP="00C52F40" w:rsidR="00C52F40">
      <w:pPr>
        <w:spacing w:lineRule="auto" w:line="240" w:after="0"/>
        <w:jc w:val="both"/>
      </w:pPr>
      <w:r>
        <w:t>5. novčanih sredstava na računima</w:t>
      </w:r>
    </w:p>
    <w:p w:rsidRDefault="00C52F40" w:rsidP="00C52F40" w:rsidR="00C52F40">
      <w:pPr>
        <w:spacing w:lineRule="auto" w:line="240" w:after="0"/>
        <w:jc w:val="both"/>
      </w:pPr>
      <w:r>
        <w:t>6. druge imovine dužnika</w:t>
      </w:r>
    </w:p>
    <w:p w:rsidRDefault="00C52F40" w:rsidP="00C52F40" w:rsidR="00C52F40">
      <w:pPr>
        <w:spacing w:lineRule="auto" w:line="240" w:after="0"/>
        <w:jc w:val="both"/>
      </w:pPr>
      <w:r>
        <w:t>7. obveza dužnika unesenih u njegove poslovne knjige</w:t>
      </w:r>
    </w:p>
    <w:p w:rsidRDefault="00C52F40" w:rsidP="00C52F40" w:rsidR="00C52F40">
      <w:pPr>
        <w:spacing w:lineRule="auto" w:line="240" w:after="0"/>
        <w:jc w:val="both"/>
      </w:pPr>
      <w:r>
        <w:t>8. drugih novčanih i nenovčanih obveza dužnika</w:t>
      </w:r>
    </w:p>
    <w:p w:rsidRDefault="00C52F40" w:rsidP="00C52F40" w:rsidR="00C52F40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C52F40" w:rsidP="00C52F40" w:rsidR="00C52F40">
      <w:pPr>
        <w:spacing w:lineRule="auto" w:line="240" w:after="0"/>
        <w:jc w:val="both"/>
      </w:pPr>
      <w:r>
        <w:t>10. izlučnih prava</w:t>
      </w:r>
    </w:p>
    <w:p w:rsidRDefault="00C52F40" w:rsidP="00C52F40" w:rsidR="00C52F40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C52F40" w:rsidP="00C52F40" w:rsidR="00C52F40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C52F40" w:rsidP="00C52F40" w:rsidR="00C52F40">
      <w:pPr>
        <w:spacing w:lineRule="auto" w:line="240" w:after="0"/>
        <w:jc w:val="both"/>
      </w:pPr>
    </w:p>
    <w:p w:rsidRDefault="00C52F40" w:rsidP="00C52F40" w:rsidR="00C52F40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C52F40" w:rsidP="00C52F40" w:rsidR="00C52F40">
      <w:pPr>
        <w:spacing w:lineRule="auto" w:line="240" w:after="0"/>
        <w:jc w:val="both"/>
      </w:pPr>
    </w:p>
    <w:p w:rsidRDefault="00C52F40" w:rsidP="00C52F40" w:rsidR="00C52F40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C52F40" w:rsidP="00C52F40" w:rsidR="00C52F40">
      <w:pPr>
        <w:pStyle w:val="Odlomakpopisa"/>
        <w:spacing w:lineRule="auto" w:line="240" w:after="0"/>
      </w:pPr>
    </w:p>
    <w:p w:rsidRDefault="00C52F40" w:rsidP="00C52F40" w:rsidR="00C52F4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C52F40" w:rsidP="00C52F40" w:rsidR="00C52F4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52F40" w:rsidP="00C52F40" w:rsidR="00C52F4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C52F40" w:rsidP="00C52F40" w:rsidR="00C52F40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185.181,83 kn te da dužnik ima 1 zaposlenog.</w:t>
      </w:r>
    </w:p>
    <w:p w:rsidRDefault="00C52F40" w:rsidP="00C52F40" w:rsidR="00C52F4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52F40" w:rsidP="00C52F40" w:rsidR="00C52F4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C52F40" w:rsidP="00C52F40" w:rsidR="00C52F4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52F40" w:rsidP="00C52F40" w:rsidR="00C52F4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12. rujna 2016.</w:t>
      </w:r>
    </w:p>
    <w:p w:rsidRDefault="00C52F40" w:rsidP="00C52F40" w:rsidR="00C52F4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52F40" w:rsidP="00C52F40" w:rsidR="00C52F4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52F40" w:rsidP="00C52F40" w:rsidR="00C52F4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C52F40" w:rsidR="00C52F40">
        <w:trPr>
          <w:trHeight w:val="2009"/>
        </w:trPr>
        <w:tc>
          <w:tcPr>
            <w:tcW w:type="dxa" w:w="4928"/>
          </w:tcPr>
          <w:p w:rsidRDefault="00C52F40" w:rsidR="00C52F40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C52F40" w:rsidR="00C52F40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C52F40" w:rsidR="00C52F40">
            <w:pPr>
              <w:jc w:val="center"/>
              <w:rPr>
                <w:lang w:eastAsia="hr-HR"/>
              </w:rPr>
            </w:pPr>
          </w:p>
          <w:p w:rsidRDefault="00C52F40" w:rsidR="00C52F40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C52F40" w:rsidR="00C52F40">
            <w:pPr>
              <w:jc w:val="center"/>
              <w:rPr>
                <w:lang w:eastAsia="hr-HR"/>
              </w:rPr>
            </w:pPr>
          </w:p>
          <w:p w:rsidRDefault="00C52F40" w:rsidR="00C52F40">
            <w:pPr>
              <w:jc w:val="center"/>
              <w:rPr>
                <w:lang w:eastAsia="hr-HR"/>
              </w:rPr>
            </w:pPr>
          </w:p>
          <w:p w:rsidRDefault="00C52F40" w:rsidR="00C52F40">
            <w:pPr>
              <w:rPr>
                <w:lang w:eastAsia="hr-HR"/>
              </w:rPr>
            </w:pPr>
          </w:p>
          <w:p w:rsidRDefault="00C52F40" w:rsidR="00C52F40">
            <w:pPr>
              <w:jc w:val="center"/>
              <w:rPr>
                <w:lang w:eastAsia="hr-HR"/>
              </w:rPr>
            </w:pPr>
          </w:p>
        </w:tc>
      </w:tr>
    </w:tbl>
    <w:p w:rsidRDefault="00C52F40" w:rsidP="00C52F40" w:rsidR="00C52F4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52F40" w:rsidP="00C52F40" w:rsidR="00C52F4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C52F40" w:rsidP="00C52F40" w:rsidR="00C52F40">
      <w:pPr>
        <w:spacing w:lineRule="auto" w:line="240" w:after="0"/>
        <w:jc w:val="both"/>
      </w:pPr>
      <w:r>
        <w:t>UPUTA O PRAVNOM LIJEKU :</w:t>
      </w:r>
    </w:p>
    <w:p w:rsidRDefault="00C52F40" w:rsidP="00C52F40" w:rsidR="00C52F40">
      <w:pPr>
        <w:spacing w:lineRule="auto" w:line="240" w:after="0"/>
        <w:jc w:val="both"/>
      </w:pPr>
      <w:r>
        <w:t>Protiv ovoga zaključka žalba nije dopuštena (čl. 19. st. 7. SZ-a).</w:t>
      </w:r>
    </w:p>
    <w:p w:rsidRDefault="00C52F40" w:rsidP="00C52F40" w:rsidR="00C52F40">
      <w:pPr>
        <w:spacing w:lineRule="auto" w:line="240" w:after="0"/>
        <w:jc w:val="both"/>
      </w:pPr>
    </w:p>
    <w:p w:rsidRDefault="00C52F40" w:rsidP="00C52F40" w:rsidR="00C52F40">
      <w:pPr>
        <w:spacing w:lineRule="auto" w:line="240" w:after="0"/>
        <w:jc w:val="both"/>
      </w:pPr>
      <w:r>
        <w:t>DNA:</w:t>
      </w:r>
    </w:p>
    <w:p w:rsidRDefault="00C52F40" w:rsidP="00C52F40" w:rsidR="00C52F40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Marijana </w:t>
      </w:r>
      <w:proofErr w:type="spellStart"/>
      <w:r>
        <w:t>Lukaček</w:t>
      </w:r>
      <w:proofErr w:type="spellEnd"/>
      <w:r>
        <w:t xml:space="preserve">, OIB: 60346173636, Varaždin, </w:t>
      </w:r>
      <w:proofErr w:type="spellStart"/>
      <w:r>
        <w:t>Optujska</w:t>
      </w:r>
      <w:proofErr w:type="spellEnd"/>
      <w:r>
        <w:t xml:space="preserve"> 13</w:t>
      </w:r>
    </w:p>
    <w:p w:rsidRDefault="00C52F40" w:rsidP="00C52F40" w:rsidR="00C52F40">
      <w:pPr>
        <w:spacing w:lineRule="auto" w:line="240" w:after="0"/>
        <w:jc w:val="both"/>
      </w:pPr>
      <w:r>
        <w:t>2. e-Oglasna ploča suda</w:t>
      </w:r>
    </w:p>
    <w:p w:rsidRDefault="00C52F40" w:rsidP="00C52F40" w:rsidR="00C52F40">
      <w:pPr>
        <w:spacing w:lineRule="auto" w:line="240" w:after="0"/>
        <w:jc w:val="both"/>
      </w:pPr>
    </w:p>
    <w:p w:rsidRDefault="00C52F40" w:rsidP="00C52F40" w:rsidR="00C52F40"/>
    <w:p w:rsidRDefault="00DA0242" w:rsidP="00C52F40" w:rsidR="00DA0242" w:rsidRPr="00C52F40"/>
    <w:sectPr w:rsidSect="0032366B" w:rsidR="00DA0242" w:rsidRPr="00C52F4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2F40" w:rsidR="008333A9">
    <w:pPr>
      <w:pStyle w:val="Zaglavlje"/>
    </w:pPr>
    <w:r>
      <w:rPr>
        <w:rStyle w:val="PozadinaSvijetloCrvena"/>
        <w:shd w:fill="auto" w:color="auto" w:val="clear"/>
      </w:rPr>
      <w:t>Poslovni broj: 4 St-571/16-4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505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F40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52F40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52F40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8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St-571/2016-4</izvorni_sadrzaj>
    <derivirana_varijabla naziv="DomainObject.Oznaka_1">St-571/2016-4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LUKAČEK jednostavno društvo s ograničenom odgovornošću za građevinarstvo zastupanog po punomoćniku Marijana Lukaček</izvorni_sadrzaj>
    <derivirana_varijabla naziv="DomainObject.Predmet.ProtustrankaFormated_1">  GRAĐENJE LUKAČEK jednostavno društvo s ograničenom odgovornošću za građevinarstvo zastupanog po punomoćniku Marijana Lukaček</derivirana_varijabla>
  </DomainObject.Predmet.ProtustrankaFormated>
  <DomainObject.Predmet.ProtustrankaFormatedOIB>
    <izvorni_sadrzaj>  GRAĐENJE LUKAČEK jednostavno društvo s ograničenom odgovornošću za građevinarstvo, OIB 56943430153 zastupanog po punomoćniku Marijana Lukaček</izvorni_sadrzaj>
    <derivirana_varijabla naziv="DomainObject.Predmet.ProtustrankaFormatedOIB_1">  GRAĐENJE LUKAČEK jednostavno društvo s ograničenom odgovornošću za građevinarstvo, OIB 56943430153 zastupanog po punomoćniku Marijana Lukaček</derivirana_varijabla>
  </DomainObject.Predmet.ProtustrankaFormatedOIB>
  <DomainObject.Predmet.ProtustrankaFormatedWithAdress>
    <izvorni_sadrzaj> GRAĐENJE LUKAČEK jednostavno društvo s ograničenom odgovornošću za građevinarstvo, Optujska 13, 42000 Varaždin zastupanog po punomoćniku Marijana Lukaček</izvorni_sadrzaj>
    <derivirana_varijabla naziv="DomainObject.Predmet.ProtustrankaFormatedWithAdress_1"> GRAĐENJE LUKAČEK jednostavno društvo s ograničenom odgovornošću za građevinarstvo, Optujska 13, 42000 Varaždin zastupanog po punomoćniku Marijana Lukaček</derivirana_varijabla>
  </DomainObject.Predmet.ProtustrankaFormatedWithAdress>
  <DomainObject.Predmet.ProtustrankaFormatedWithAdressOIB>
    <izvorni_sadrzaj> GRAĐENJE LUKAČEK jednostavno društvo s ograničenom odgovornošću za građevinarstvo, OIB 56943430153, Optujska 13, 42000 Varaždin zastupanog po punomoćniku Marijana Lukaček</izvorni_sadrzaj>
    <derivirana_varijabla naziv="DomainObject.Predmet.ProtustrankaFormatedWithAdressOIB_1"> GRAĐENJE LUKAČEK jednostavno društvo s ograničenom odgovornošću za građevinarstvo, OIB 56943430153, Optujska 13, 42000 Varaždin zastupanog po punomoćniku Marijana Lukaček</derivirana_varijabla>
  </DomainObject.Predmet.ProtustrankaFormatedWithAdressOIB>
  <DomainObject.Predmet.ProtustrankaWithAdress>
    <izvorni_sadrzaj>GRAĐENJE LUKAČEK jednostavno društvo s ograničenom odgovornošću za građevinarstvo Optujska 13, 42000 Varaždin</izvorni_sadrzaj>
    <derivirana_varijabla naziv="DomainObject.Predmet.ProtustrankaWithAdress_1">GRAĐENJE LUKAČEK jednostavno društvo s ograničenom odgovornošću za građevinarstvo Optujska 13, 42000 Varaždin</derivirana_varijabla>
  </DomainObject.Predmet.ProtustrankaWithAdress>
  <DomainObject.Predmet.ProtustrankaWithAdressOIB>
    <izvorni_sadrzaj>GRAĐENJE LUKAČEK jednostavno društvo s ograničenom odgovornošću za građevinarstvo, OIB 56943430153, Optujska 13, 42000 Varaždin</izvorni_sadrzaj>
    <derivirana_varijabla naziv="DomainObject.Predmet.ProtustrankaWithAdressOIB_1">GRAĐENJE LUKAČEK jednostavno društvo s ograničenom odgovornošću za građevinarstvo, OIB 56943430153, Optujska 13, 42000 Varaždin</derivirana_varijabla>
  </DomainObject.Predmet.ProtustrankaWithAdressOIB>
  <DomainObject.Predmet.ProtustrankaNazivFormated>
    <izvorni_sadrzaj>GRAĐENJE LUKAČEK jednostavno društvo s ograničenom odgovornošću za građevinarstvo</izvorni_sadrzaj>
    <derivirana_varijabla naziv="DomainObject.Predmet.ProtustrankaNazivFormated_1">GRAĐENJE LUKAČEK jednostavno društvo s ograničenom odgovornošću za građevinarstvo</derivirana_varijabla>
  </DomainObject.Predmet.ProtustrankaNazivFormated>
  <DomainObject.Predmet.ProtustrankaNazivFormatedOIB>
    <izvorni_sadrzaj>GRAĐENJE LUKAČEK jednostavno društvo s ograničenom odgovornošću za građevinarstvo, OIB 56943430153</izvorni_sadrzaj>
    <derivirana_varijabla naziv="DomainObject.Predmet.ProtustrankaNazivFormatedOIB_1">GRAĐENJE LUKAČEK jednostavno društvo s ograničenom odgovornošću za građevinarstvo, OIB 56943430153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185181.83</izvorni_sadrzaj>
    <derivirana_varijabla naziv="DomainObject.Predmet.TrenutnaVrijednost_1">185181.83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GRAĐENJE LUKAČEK jednostavno društvo s ograničenom odgovornošću za građevinarstvo zastupanog po punomoćniku Marijana Lukaček</item>
    </izvorni_sadrzaj>
    <derivirana_varijabla naziv="DomainObject.Predmet.ProtuStrankaListFormated_1">
      <item>GRAĐENJE LUKAČEK jednostavno društvo s ograničenom odgovornošću za građevinarstvo zastupanog po punomoćniku Marijana Lukaček</item>
    </derivirana_varijabla>
  </DomainObject.Predmet.ProtuStrankaListFormated>
  <DomainObject.Predmet.ProtuStrankaListFormatedOIB>
    <izvorni_sadrzaj>
      <item>GRAĐENJE LUKAČEK jednostavno društvo s ograničenom odgovornošću za građevinarstvo, OIB 56943430153 zastupanog po punomoćniku Marijana Lukaček</item>
    </izvorni_sadrzaj>
    <derivirana_varijabla naziv="DomainObject.Predmet.ProtuStrankaListFormatedOIB_1">
      <item>GRAĐENJE LUKAČEK jednostavno društvo s ograničenom odgovornošću za građevinarstvo, OIB 56943430153 zastupanog po punomoćniku Marijana Lukaček</item>
    </derivirana_varijabla>
  </DomainObject.Predmet.ProtuStrankaListFormatedOIB>
  <DomainObject.Predmet.ProtuStrankaListFormatedWithAdress>
    <izvorni_sadrzaj>
      <item>GRAĐENJE LUKAČEK jednostavno društvo s ograničenom odgovornošću za građevinarstvo, Optujska 13, 42000 Varaždin zastupanog po punomoćniku Marijana Lukaček</item>
    </izvorni_sadrzaj>
    <derivirana_varijabla naziv="DomainObject.Predmet.ProtuStrankaListFormatedWithAdress_1">
      <item>GRAĐENJE LUKAČEK jednostavno društvo s ograničenom odgovornošću za građevinarstvo, Optujska 13, 42000 Varaždin zastupanog po punomoćniku Marijana Lukaček</item>
    </derivirana_varijabla>
  </DomainObject.Predmet.ProtuStrankaListFormatedWithAdress>
  <DomainObject.Predmet.ProtuStrankaListFormatedWithAdressOIB>
    <izvorni_sadrzaj>
      <item>GRAĐENJE LUKAČEK jednostavno društvo s ograničenom odgovornošću za građevinarstvo, OIB 56943430153, Optujska 13, 42000 Varaždin zastupanog po punomoćniku Marijana Lukaček</item>
    </izvorni_sadrzaj>
    <derivirana_varijabla naziv="DomainObject.Predmet.ProtuStrankaListFormatedWithAdressOIB_1">
      <item>GRAĐENJE LUKAČEK jednostavno društvo s ograničenom odgovornošću za građevinarstvo, OIB 56943430153, Optujska 13, 42000 Varaždin zastupanog po punomoćniku Marijana Lukaček</item>
    </derivirana_varijabla>
  </DomainObject.Predmet.ProtuStrankaListFormatedWithAdressOIB>
  <DomainObject.Predmet.ProtuStrankaListNazivFormated>
    <izvorni_sadrzaj>
      <item>GRAĐENJE LUKAČEK jednostavno društvo s ograničenom odgovornošću za građevinarstvo</item>
    </izvorni_sadrzaj>
    <derivirana_varijabla naziv="DomainObject.Predmet.ProtuStrankaListNazivFormated_1">
      <item>GRAĐENJE LUKAČEK jednostavno društvo s ograničenom odgovornošću za građevinarstvo</item>
    </derivirana_varijabla>
  </DomainObject.Predmet.ProtuStrankaListNazivFormated>
  <DomainObject.Predmet.ProtuStrankaListNazivFormatedOIB>
    <izvorni_sadrzaj>
      <item>GRAĐENJE LUKAČEK jednostavno društvo s ograničenom odgovornošću za građevinarstvo, OIB 56943430153</item>
    </izvorni_sadrzaj>
    <derivirana_varijabla naziv="DomainObject.Predmet.ProtuStrankaListNazivFormatedOIB_1">
      <item>GRAĐENJE LUKAČEK jednostavno društvo s ograničenom odgovornošću za građevinarstvo, OIB 56943430153</item>
    </derivirana_varijabla>
  </DomainObject.Predmet.ProtuStrankaListNazivFormatedOIB>
  <DomainObject.Predmet.OstaliListFormated>
    <izvorni_sadrzaj>
      <item>Sudski registar</item>
      <item>Marijana Lukaček punomoćnik sudionika u postupku GRAĐENJE LUKAČEK jednostavno društvo s ograničenom odgovornošću za građevinarstvo</item>
    </izvorni_sadrzaj>
    <derivirana_varijabla naziv="DomainObject.Predmet.OstaliListFormated_1">
      <item>Sudski registar</item>
      <item>Marijana Lukaček punomoćnik sudionika u postupku GRAĐENJE LUKAČEK jednostavno društvo s ograničenom odgovornošću za građevinarstvo</item>
    </derivirana_varijabla>
  </DomainObject.Predmet.OstaliListFormated>
  <DomainObject.Predmet.OstaliListFormatedOIB>
    <izvorni_sadrzaj>
      <item>Sudski registar</item>
      <item>Marijana Lukaček, OIB 60346173636 punomoćnik sudionika u postupku GRAĐENJE LUKAČEK jednostavno društvo s ograničenom odgovornošću za građevinarstvo</item>
    </izvorni_sadrzaj>
    <derivirana_varijabla naziv="DomainObject.Predmet.OstaliListFormatedOIB_1">
      <item>Sudski registar</item>
      <item>Marijana Lukaček, OIB 60346173636 punomoćnik sudionika u postupku GRAĐENJE LUKAČEK jednostavno društvo s ograničenom odgovornošću za građevinarstvo</item>
    </derivirana_varijabla>
  </DomainObject.Predmet.OstaliListFormatedOIB>
  <DomainObject.Predmet.OstaliListFormatedWithAdress>
    <izvorni_sadrzaj>
      <item>Sudski registar, B.Radića 2, 42000 Varaždin</item>
      <item>Marijana Lukaček, Optujska 13, 42000 Varaždin punomoćnik sudionika u postupku GRAĐENJE LUKAČEK jednostavno društvo s ograničenom odgovornošću za građevinarstvo</item>
    </izvorni_sadrzaj>
    <derivirana_varijabla naziv="DomainObject.Predmet.OstaliListFormatedWithAdress_1">
      <item>Sudski registar, B.Radića 2, 42000 Varaždin</item>
      <item>Marijana Lukaček, Optujska 13, 42000 Varaždin punomoćnik sudionika u postupku GRAĐENJE LUKAČEK jednostavno društvo s ograničenom odgovornošću za građevinarstvo</item>
    </derivirana_varijabla>
  </DomainObject.Predmet.OstaliListFormatedWithAdress>
  <DomainObject.Predmet.OstaliListFormatedWithAdressOIB>
    <izvorni_sadrzaj>
      <item>Sudski registar, B.Radića 2, 42000 Varaždin</item>
      <item>Marijana Lukaček, OIB 60346173636, Optujska 13, 42000 Varaždin punomoćnik sudionika u postupku GRAĐENJE LUKAČEK jednostavno društvo s ograničenom odgovornošću za građevinarstvo</item>
    </izvorni_sadrzaj>
    <derivirana_varijabla naziv="DomainObject.Predmet.OstaliListFormatedWithAdressOIB_1">
      <item>Sudski registar, B.Radića 2, 42000 Varaždin</item>
      <item>Marijana Lukaček, OIB 60346173636, Optujska 13, 42000 Varaždin punomoćnik sudionika u postupku GRAĐENJE LUKAČEK jednostavno društvo s ograničenom odgovornošću za građevinarstvo</item>
    </derivirana_varijabla>
  </DomainObject.Predmet.OstaliListFormatedWithAdressOIB>
  <DomainObject.Predmet.OstaliListNazivFormated>
    <izvorni_sadrzaj>
      <item>Sudski registar</item>
      <item>Marijana Lukaček</item>
    </izvorni_sadrzaj>
    <derivirana_varijabla naziv="DomainObject.Predmet.OstaliListNazivFormated_1">
      <item>Sudski registar</item>
      <item>Marijana Lukaček</item>
    </derivirana_varijabla>
  </DomainObject.Predmet.OstaliListNazivFormated>
  <DomainObject.Predmet.OstaliListNazivFormatedOIB>
    <izvorni_sadrzaj>
      <item>Sudski registar</item>
      <item>Marijana Lukaček, OIB 60346173636</item>
    </izvorni_sadrzaj>
    <derivirana_varijabla naziv="DomainObject.Predmet.OstaliListNazivFormatedOIB_1">
      <item>Sudski registar</item>
      <item>Marijana Lukaček, OIB 60346173636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St-571/2016-4</izvorni_sadrzaj>
    <derivirana_varijabla naziv="DomainObject.PoslovniBrojDokumenta_1">St-571/2016-4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GRAĐENJE LUKAČEK jednostavno društvo s ograničenom odgovornošću za građevinarstvo</izvorni_sadrzaj>
    <derivirana_varijabla naziv="DomainObject.Predmet.ProtustrankaIDrugi_1">GRAĐENJE LUKAČEK jednostavno društvo s ograničenom odgovornošću za građevinarstvo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GRAĐENJE LUKAČEK jednostavno društvo s ograničenom odgovornošću za građevinarstvo, OIB 56943430153, Optujska 13, 42000 Varaždin</izvorni_sadrzaj>
    <derivirana_varijabla naziv="DomainObject.Predmet.ProtustrankaIDrugiAdressOIB_1">GRAĐENJE LUKAČEK jednostavno društvo s ograničenom odgovornošću za građevinarstvo, OIB 56943430153, Optujska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GRAĐENJE LUKAČEK jednostavno društvo s ograničenom odgovornošću za građevinarstvo</item>
      <item>Sudski registar</item>
      <item>Marijana Lukaček</item>
    </izvorni_sadrzaj>
    <derivirana_varijabla naziv="DomainObject.Predmet.SudioniciListNaziv_1">
      <item>Financijska agencija</item>
      <item>GRAĐENJE LUKAČEK jednostavno društvo s ograničenom odgovornošću za građevinarstvo</item>
      <item>Sudski registar</item>
      <item>Marijana Lukaček</item>
    </derivirana_varijabla>
  </DomainObject.Predmet.SudioniciListNaziv>
  <DomainObject.Predmet.SudioniciListAdressOIB>
    <izvorni_sadrzaj>
      <item>Financijska agencija, OIB 85821130368, A.Cesarca 2,42000 Varaždin</item>
      <item>GRAĐENJE LUKAČEK jednostavno društvo s ograničenom odgovornošću za građevinarstvo, OIB 56943430153, Optujska 13,42000 Varaždin</item>
      <item>Sudski registar, B.Radića 2,42000 Varaždin</item>
      <item>Marijana Lukaček, OIB 60346173636, Optujska 13,42000 Varaždin</item>
    </izvorni_sadrzaj>
    <derivirana_varijabla naziv="DomainObject.Predmet.SudioniciListAdressOIB_1">
      <item>Financijska agencija, OIB 85821130368, A.Cesarca 2,42000 Varaždin</item>
      <item>GRAĐENJE LUKAČEK jednostavno društvo s ograničenom odgovornošću za građevinarstvo, OIB 56943430153, Optujska 13,42000 Varaždin</item>
      <item>Sudski registar, B.Radića 2,42000 Varaždin</item>
      <item>Marijana Lukaček, OIB 60346173636, Optujska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9F4AE-398D-40F0-9284-8746427EC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2127</properties:Characters>
  <properties:Lines>76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2016-09-12T12:32:00Z</cp:lastPrinted>
  <dcterms:modified xmlns:xsi="http://www.w3.org/2001/XMLSchema-instance" xsi:type="dcterms:W3CDTF">2016-09-12T12:32:00Z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St-571/2016-4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