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43B44" w14:paraId="6282D5D3" w:rsidRDefault="00851E25" w:rsidP="00851E25" w:rsidR="00851E2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051E6FA" w:rsidRDefault="00851E25" w:rsidP="00851E25" w:rsidR="00851E2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116F12A" w:rsidRDefault="00851E25" w:rsidP="00851E25" w:rsidR="00851E2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82ECB20" w:rsidRDefault="00851E25" w:rsidP="00851E25" w:rsidR="00851E2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6334FA2" w:rsidRDefault="00851E25" w:rsidP="00851E25" w:rsidR="00851E25">
      <w:pPr>
        <w:tabs>
          <w:tab w:pos="709" w:val="left"/>
        </w:tabs>
        <w:jc w:val="right"/>
      </w:pPr>
      <w:r>
        <w:t xml:space="preserve">42. St-6485/2015    </w:t>
      </w:r>
    </w:p>
    <w:p w14:textId="77777777" w14:paraId="0982DEDC" w:rsidRDefault="00851E25" w:rsidP="00851E25" w:rsidR="00851E25">
      <w:pPr>
        <w:tabs>
          <w:tab w:pos="709" w:val="left"/>
        </w:tabs>
        <w:jc w:val="right"/>
      </w:pPr>
    </w:p>
    <w:p w14:textId="77777777" w14:paraId="7CAC4BB3" w:rsidRDefault="00851E25" w:rsidP="00851E25" w:rsidR="00851E25">
      <w:pPr>
        <w:tabs>
          <w:tab w:pos="709" w:val="left"/>
        </w:tabs>
        <w:jc w:val="center"/>
      </w:pPr>
      <w:r>
        <w:t>R E P U B L I K A   H R V A T S K A</w:t>
      </w:r>
    </w:p>
    <w:p w14:textId="77777777" w14:paraId="78E1118D" w:rsidRDefault="00851E25" w:rsidP="00851E25" w:rsidR="00851E25">
      <w:pPr>
        <w:tabs>
          <w:tab w:pos="709" w:val="left"/>
        </w:tabs>
        <w:jc w:val="center"/>
      </w:pPr>
    </w:p>
    <w:p w14:textId="77777777" w14:paraId="6D6B5444" w:rsidRDefault="00851E25" w:rsidP="00851E25" w:rsidR="00851E25">
      <w:pPr>
        <w:tabs>
          <w:tab w:pos="709" w:val="left"/>
        </w:tabs>
        <w:jc w:val="center"/>
      </w:pPr>
      <w:r>
        <w:t>R J E Š E N J E</w:t>
      </w:r>
    </w:p>
    <w:p w14:textId="77777777" w14:paraId="498CB342" w:rsidRDefault="00851E25" w:rsidP="00851E25" w:rsidR="00851E25">
      <w:pPr>
        <w:tabs>
          <w:tab w:pos="709" w:val="left"/>
        </w:tabs>
        <w:jc w:val="both"/>
      </w:pPr>
    </w:p>
    <w:p w14:textId="77777777" w14:paraId="35C5BCE0" w:rsidRDefault="00851E25" w:rsidP="00851E25" w:rsidR="00851E2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MF d.o.o., Zagreb, Širinečka 8 a, OIB 26496679738, dana 25. svibnja 2016.g. </w:t>
      </w:r>
    </w:p>
    <w:p w14:textId="77777777" w14:paraId="7DEBA54D" w:rsidRDefault="00851E25" w:rsidP="00851E25" w:rsidR="00851E25">
      <w:pPr>
        <w:tabs>
          <w:tab w:pos="709" w:val="left"/>
        </w:tabs>
        <w:jc w:val="both"/>
      </w:pPr>
    </w:p>
    <w:p w14:textId="77777777" w14:paraId="5431898F" w:rsidRDefault="00851E25" w:rsidP="00851E25" w:rsidR="00851E25">
      <w:pPr>
        <w:tabs>
          <w:tab w:pos="709" w:val="left"/>
        </w:tabs>
        <w:jc w:val="both"/>
      </w:pPr>
    </w:p>
    <w:p w14:textId="77777777" w14:paraId="0B772644" w:rsidRDefault="00851E25" w:rsidP="00851E25" w:rsidR="00851E25">
      <w:pPr>
        <w:tabs>
          <w:tab w:pos="709" w:val="left"/>
        </w:tabs>
        <w:jc w:val="center"/>
      </w:pPr>
      <w:r>
        <w:t>r i j e š i o   j e</w:t>
      </w:r>
    </w:p>
    <w:p w14:textId="77777777" w14:paraId="7503C715" w:rsidRDefault="00851E25" w:rsidP="00851E25" w:rsidR="00851E25">
      <w:pPr>
        <w:tabs>
          <w:tab w:pos="709" w:val="left"/>
        </w:tabs>
        <w:jc w:val="both"/>
      </w:pPr>
    </w:p>
    <w:p w14:textId="77777777" w14:paraId="2CF95C4D" w:rsidRDefault="00851E25" w:rsidP="00851E25" w:rsidR="00851E25">
      <w:pPr>
        <w:ind w:firstLine="708"/>
        <w:jc w:val="both"/>
      </w:pPr>
      <w:r>
        <w:t xml:space="preserve">I   Otvara se stečajni postupak nad dužnikom MF d.o.o., Zagreb, Širinečka 8 a, OIB 26496679738. </w:t>
      </w:r>
    </w:p>
    <w:p w14:textId="77777777" w14:paraId="7556D08F" w:rsidRDefault="00851E25" w:rsidP="00851E25" w:rsidR="00851E25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1E8BEEF2" w:rsidRDefault="00851E25" w:rsidP="00851E25" w:rsidR="00851E25">
      <w:pPr>
        <w:ind w:firstLine="708"/>
        <w:jc w:val="both"/>
      </w:pPr>
    </w:p>
    <w:p w14:textId="77777777" w14:paraId="795A6A17" w:rsidRDefault="00851E25" w:rsidP="00851E25" w:rsidR="00851E25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Marijan Drljanovčan, Miholjanec, Antuna Mihanovića 131, OIB: 49708160625. </w:t>
      </w:r>
    </w:p>
    <w:p w14:textId="77777777" w14:paraId="1CA4ECB1" w:rsidRDefault="00851E25" w:rsidP="00851E25" w:rsidR="00851E25">
      <w:pPr>
        <w:ind w:firstLine="708"/>
        <w:jc w:val="both"/>
      </w:pPr>
    </w:p>
    <w:p w14:textId="77777777" w14:paraId="7E191132" w:rsidRDefault="00851E25" w:rsidP="00851E25" w:rsidR="00851E25">
      <w:pPr>
        <w:ind w:firstLine="708"/>
        <w:jc w:val="both"/>
      </w:pPr>
      <w:r>
        <w:t>III  Zaključuje se stečajni postupak nad dužnikom MF d.o.o., Zagreb, Širinečka 8 a, OIB 26496679738.</w:t>
      </w:r>
    </w:p>
    <w:p w14:textId="77777777" w14:paraId="22B5B5A2" w:rsidRDefault="00851E25" w:rsidP="00851E25" w:rsidR="00851E25">
      <w:pPr>
        <w:tabs>
          <w:tab w:pos="4150" w:val="left"/>
        </w:tabs>
        <w:ind w:firstLine="708"/>
        <w:jc w:val="both"/>
      </w:pPr>
      <w:r>
        <w:tab/>
      </w:r>
    </w:p>
    <w:p w14:textId="77777777" w14:paraId="3005D51B" w:rsidRDefault="00851E25" w:rsidP="00851E25" w:rsidR="00851E2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ACD2AB2" w:rsidRDefault="00851E25" w:rsidP="00851E25" w:rsidR="00851E25">
      <w:pPr>
        <w:ind w:firstLine="708"/>
        <w:jc w:val="both"/>
      </w:pPr>
    </w:p>
    <w:p w14:textId="77777777" w14:paraId="5BEBF037" w:rsidRDefault="00851E25" w:rsidP="00851E25" w:rsidR="00851E25">
      <w:pPr>
        <w:ind w:firstLine="708"/>
        <w:jc w:val="both"/>
      </w:pPr>
    </w:p>
    <w:p w14:textId="77777777" w14:paraId="056B4A12" w:rsidRDefault="00851E25" w:rsidP="00851E25" w:rsidR="00851E25">
      <w:pPr>
        <w:jc w:val="center"/>
      </w:pPr>
      <w:r>
        <w:t>Obrazloženje</w:t>
      </w:r>
    </w:p>
    <w:p w14:textId="77777777" w14:paraId="00055116" w:rsidRDefault="00851E25" w:rsidP="00851E25" w:rsidR="00851E25">
      <w:pPr>
        <w:jc w:val="center"/>
      </w:pPr>
    </w:p>
    <w:p w14:textId="77777777" w14:paraId="67046379" w:rsidRDefault="00851E25" w:rsidP="00851E25" w:rsidR="00851E2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E6918CA" w:rsidRDefault="00851E25" w:rsidP="00851E25" w:rsidR="00851E2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0E8BA14" w:rsidRDefault="00851E25" w:rsidP="00851E25" w:rsidR="00851E25">
      <w:pPr>
        <w:ind w:firstLine="708"/>
        <w:jc w:val="both"/>
      </w:pPr>
      <w:r>
        <w:t xml:space="preserve">Po zaključku nije postupljeno. </w:t>
      </w:r>
    </w:p>
    <w:p w14:textId="77777777" w14:paraId="4B3749B0" w:rsidRDefault="00851E25" w:rsidP="00851E25" w:rsidR="00851E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312B629" w:rsidRDefault="00851E25" w:rsidP="00851E25" w:rsidR="00851E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FE318D7" w:rsidRDefault="00851E25" w:rsidP="00851E25" w:rsidR="00851E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63CB0B1" w:rsidRDefault="00851E25" w:rsidP="00851E25" w:rsidR="00851E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153662B" w:rsidRDefault="00851E25" w:rsidP="00851E25" w:rsidR="00851E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78360BB" w:rsidRDefault="00851E25" w:rsidP="00851E25" w:rsidR="00851E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622A8FF" w:rsidRDefault="00851E25" w:rsidP="00851E25" w:rsidR="00851E2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ABA07EB" w:rsidRDefault="00851E25" w:rsidP="00851E25" w:rsidR="00851E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DCE8E94" w:rsidRDefault="00851E25" w:rsidP="00851E25" w:rsidR="00851E2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8406CD3" w:rsidRDefault="00851E25" w:rsidP="00851E25" w:rsidR="00851E2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24273A1" w:rsidTr="00851E25" w:rsidR="00851E25">
        <w:tc>
          <w:tcPr>
            <w:tcW w:type="dxa" w:w="2346"/>
          </w:tcPr>
          <w:p w14:textId="77777777" w14:paraId="6A9BC92B" w:rsidRDefault="00851E25" w:rsidR="00851E25">
            <w:pPr>
              <w:tabs>
                <w:tab w:pos="709" w:val="left"/>
              </w:tabs>
              <w:jc w:val="right"/>
            </w:pPr>
            <w:r>
              <w:t xml:space="preserve">42. St-6485/2015          </w:t>
            </w:r>
          </w:p>
          <w:p w14:textId="77777777" w14:paraId="758173C0" w:rsidRDefault="00851E25" w:rsidR="00851E2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A5AAA19" w:rsidRDefault="00851E25" w:rsidP="00851E25" w:rsidR="00851E25">
      <w:pPr>
        <w:jc w:val="both"/>
      </w:pPr>
    </w:p>
    <w:p w14:textId="77777777" w14:paraId="133C6D49" w:rsidRDefault="00851E25" w:rsidP="00851E25" w:rsidR="00851E2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03938BA" w:rsidRDefault="00851E25" w:rsidP="00851E25" w:rsidR="00851E2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E41FBAD" w:rsidRDefault="00851E25" w:rsidP="00851E25" w:rsidR="00851E2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4612052" w:rsidRDefault="00851E25" w:rsidP="00851E25" w:rsidR="00851E25">
      <w:pPr>
        <w:jc w:val="both"/>
      </w:pPr>
      <w:r>
        <w:tab/>
        <w:t>Izbor stečajnog upravitelja odabran je primjenom odredbe čl. 432 SZ.</w:t>
      </w:r>
    </w:p>
    <w:p w14:textId="77777777" w14:paraId="5D21C905" w:rsidRDefault="00851E25" w:rsidP="00851E25" w:rsidR="00851E25">
      <w:pPr>
        <w:jc w:val="both"/>
      </w:pPr>
      <w:r>
        <w:tab/>
      </w:r>
    </w:p>
    <w:p w14:textId="77777777" w14:paraId="7429BFD9" w:rsidRDefault="00851E25" w:rsidP="00851E25" w:rsidR="00851E25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00B1CB6A" w:rsidRDefault="00851E25" w:rsidP="00851E25" w:rsidR="00851E25">
      <w:pPr>
        <w:tabs>
          <w:tab w:pos="709" w:val="left"/>
        </w:tabs>
      </w:pPr>
    </w:p>
    <w:p w14:textId="77777777" w14:paraId="3FD5646B" w:rsidRDefault="00851E25" w:rsidP="00851E25" w:rsidR="00851E2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87A3E93" w:rsidRDefault="00851E25" w:rsidP="00851E25" w:rsidR="00851E25">
      <w:pPr>
        <w:tabs>
          <w:tab w:pos="709" w:val="left"/>
        </w:tabs>
      </w:pPr>
    </w:p>
    <w:p w14:textId="77777777" w14:paraId="04BF93AE" w:rsidRDefault="00851E25" w:rsidP="00851E25" w:rsidR="00851E2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4911A81" w:rsidRDefault="00851E25" w:rsidP="00851E25" w:rsidR="00851E25">
      <w:pPr>
        <w:tabs>
          <w:tab w:pos="709" w:val="left"/>
        </w:tabs>
      </w:pPr>
    </w:p>
    <w:p w14:textId="77777777" w14:paraId="0DB2ABB8" w:rsidRDefault="00851E25" w:rsidP="00851E25" w:rsidR="00851E2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A72780E" w:rsidRDefault="00851E25" w:rsidP="00851E25" w:rsidR="00851E2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4746C21" w:rsidRDefault="00851E25" w:rsidP="00851E25" w:rsidR="00851E2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1650CEB" w:rsidRDefault="00851E25" w:rsidP="00851E25" w:rsidR="00851E2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CAD98E5" w:rsidRDefault="00851E25" w:rsidP="00851E25" w:rsidR="00851E2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ACF56E5" w:rsidRDefault="00851E25" w:rsidP="00851E25" w:rsidR="00851E2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F455087" w:rsidRDefault="00851E25" w:rsidP="00851E25" w:rsidR="00851E2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12F33DE" w:rsidRDefault="00851E25" w:rsidP="00851E25" w:rsidR="00851E25">
      <w:pPr>
        <w:tabs>
          <w:tab w:pos="709" w:val="left"/>
        </w:tabs>
      </w:pPr>
    </w:p>
    <w:p w14:textId="77777777" w14:paraId="6AE5A9E8" w:rsidRDefault="00851E25" w:rsidP="00851E25" w:rsidR="00851E25">
      <w:pPr>
        <w:tabs>
          <w:tab w:pos="709" w:val="left"/>
        </w:tabs>
      </w:pPr>
    </w:p>
    <w:p w14:textId="77777777" w14:paraId="07B41675" w:rsidRDefault="00851E25" w:rsidP="00851E25" w:rsidR="00851E25">
      <w:pPr>
        <w:tabs>
          <w:tab w:pos="709" w:val="left"/>
        </w:tabs>
      </w:pPr>
    </w:p>
    <w:p w14:textId="77777777" w14:paraId="22CE2CA5" w:rsidRDefault="00851E25" w:rsidP="00851E25" w:rsidR="00851E25">
      <w:pPr>
        <w:tabs>
          <w:tab w:pos="709" w:val="left"/>
        </w:tabs>
      </w:pPr>
    </w:p>
    <w:p w14:textId="77777777" w14:paraId="5A937AE0" w:rsidRDefault="00851E25" w:rsidP="00851E25" w:rsidR="00851E25">
      <w:pPr>
        <w:jc w:val="both"/>
      </w:pPr>
    </w:p>
    <w:p w14:textId="77777777" w14:paraId="66DDC168" w:rsidRDefault="00851E25" w:rsidP="00851E25" w:rsidR="00851E25">
      <w:pPr>
        <w:jc w:val="both"/>
      </w:pPr>
    </w:p>
    <w:p w14:textId="77777777" w14:paraId="6451B168" w:rsidRDefault="00851E25" w:rsidP="00851E25" w:rsidR="00851E25">
      <w:pPr>
        <w:jc w:val="both"/>
      </w:pPr>
    </w:p>
    <w:p w14:textId="0928781B" w14:paraId="0928781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51E25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51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E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51E2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51E2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51E2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851E2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51E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1E2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51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E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51E2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51E2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51E2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851E2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51E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1E2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056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6485</izvorni_sadrzaj>
    <derivirana_varijabla naziv="DomainObject.Predmet.Broj_1">6485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St-6485/2015</izvorni_sadrzaj>
    <derivirana_varijabla naziv="DomainObject.Predmet.OznakaBroj_1">St-6485/2015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MF d.o.o.</izvorni_sadrzaj>
    <derivirana_varijabla naziv="DomainObject.Predmet.ProtustrankaFormated_1">  MF d.o.o.</derivirana_varijabla>
  </DomainObject.Predmet.ProtustrankaFormated>
  <DomainObject.Predmet.ProtustrankaFormatedOIB>
    <izvorni_sadrzaj>  MF d.o.o., OIB 26496679738</izvorni_sadrzaj>
    <derivirana_varijabla naziv="DomainObject.Predmet.ProtustrankaFormatedOIB_1">  MF d.o.o., OIB 26496679738</derivirana_varijabla>
  </DomainObject.Predmet.ProtustrankaFormatedOIB>
  <DomainObject.Predmet.ProtustrankaFormatedWithAdress>
    <izvorni_sadrzaj> MF d.o.o., Širinečka 8/a, 10000 Zagreb</izvorni_sadrzaj>
    <derivirana_varijabla naziv="DomainObject.Predmet.ProtustrankaFormatedWithAdress_1"> MF d.o.o., Širinečka 8/a, 10000 Zagreb</derivirana_varijabla>
  </DomainObject.Predmet.ProtustrankaFormatedWithAdress>
  <DomainObject.Predmet.ProtustrankaFormatedWithAdressOIB>
    <izvorni_sadrzaj> MF d.o.o., OIB 26496679738, Širinečka 8/a, 10000 Zagreb</izvorni_sadrzaj>
    <derivirana_varijabla naziv="DomainObject.Predmet.ProtustrankaFormatedWithAdressOIB_1"> MF d.o.o., OIB 26496679738, Širinečka 8/a, 10000 Zagreb</derivirana_varijabla>
  </DomainObject.Predmet.ProtustrankaFormatedWithAdressOIB>
  <DomainObject.Predmet.ProtustrankaWithAdress>
    <izvorni_sadrzaj>MF d.o.o. Širinečka 8/a, 10000 Zagreb</izvorni_sadrzaj>
    <derivirana_varijabla naziv="DomainObject.Predmet.ProtustrankaWithAdress_1">MF d.o.o. Širinečka 8/a, 10000 Zagreb</derivirana_varijabla>
  </DomainObject.Predmet.ProtustrankaWithAdress>
  <DomainObject.Predmet.ProtustrankaWithAdressOIB>
    <izvorni_sadrzaj>MF d.o.o., OIB 26496679738, Širinečka 8/a, 10000 Zagreb</izvorni_sadrzaj>
    <derivirana_varijabla naziv="DomainObject.Predmet.ProtustrankaWithAdressOIB_1">MF d.o.o., OIB 26496679738, Širinečka 8/a, 10000 Zagreb</derivirana_varijabla>
  </DomainObject.Predmet.ProtustrankaWithAdressOIB>
  <DomainObject.Predmet.ProtustrankaNazivFormated>
    <izvorni_sadrzaj>MF d.o.o.</izvorni_sadrzaj>
    <derivirana_varijabla naziv="DomainObject.Predmet.ProtustrankaNazivFormated_1">MF d.o.o.</derivirana_varijabla>
  </DomainObject.Predmet.ProtustrankaNazivFormated>
  <DomainObject.Predmet.ProtustrankaNazivFormatedOIB>
    <izvorni_sadrzaj>MF d.o.o., OIB 26496679738</izvorni_sadrzaj>
    <derivirana_varijabla naziv="DomainObject.Predmet.ProtustrankaNazivFormatedOIB_1">MF d.o.o., OIB 26496679738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MF d.o.o.</item>
    </izvorni_sadrzaj>
    <derivirana_varijabla naziv="DomainObject.Predmet.ProtuStrankaListFormated_1">
      <item>MF d.o.o.</item>
    </derivirana_varijabla>
  </DomainObject.Predmet.ProtuStrankaListFormated>
  <DomainObject.Predmet.ProtuStrankaListFormatedOIB>
    <izvorni_sadrzaj>
      <item>MF d.o.o., OIB 26496679738</item>
    </izvorni_sadrzaj>
    <derivirana_varijabla naziv="DomainObject.Predmet.ProtuStrankaListFormatedOIB_1">
      <item>MF d.o.o., OIB 26496679738</item>
    </derivirana_varijabla>
  </DomainObject.Predmet.ProtuStrankaListFormatedOIB>
  <DomainObject.Predmet.ProtuStrankaListFormatedWithAdress>
    <izvorni_sadrzaj>
      <item>MF d.o.o., Širinečka 8/a, 10000 Zagreb</item>
    </izvorni_sadrzaj>
    <derivirana_varijabla naziv="DomainObject.Predmet.ProtuStrankaListFormatedWithAdress_1">
      <item>MF d.o.o., Širinečka 8/a, 10000 Zagreb</item>
    </derivirana_varijabla>
  </DomainObject.Predmet.ProtuStrankaListFormatedWithAdress>
  <DomainObject.Predmet.ProtuStrankaListFormatedWithAdressOIB>
    <izvorni_sadrzaj>
      <item>MF d.o.o., OIB 26496679738, Širinečka 8/a, 10000 Zagreb</item>
    </izvorni_sadrzaj>
    <derivirana_varijabla naziv="DomainObject.Predmet.ProtuStrankaListFormatedWithAdressOIB_1">
      <item>MF d.o.o., OIB 26496679738, Širinečka 8/a, 10000 Zagreb</item>
    </derivirana_varijabla>
  </DomainObject.Predmet.ProtuStrankaListFormatedWithAdressOIB>
  <DomainObject.Predmet.ProtuStrankaListNazivFormated>
    <izvorni_sadrzaj>
      <item>MF d.o.o.</item>
    </izvorni_sadrzaj>
    <derivirana_varijabla naziv="DomainObject.Predmet.ProtuStrankaListNazivFormated_1">
      <item>MF d.o.o.</item>
    </derivirana_varijabla>
  </DomainObject.Predmet.ProtuStrankaListNazivFormated>
  <DomainObject.Predmet.ProtuStrankaListNazivFormatedOIB>
    <izvorni_sadrzaj>
      <item>MF d.o.o., OIB 26496679738</item>
    </izvorni_sadrzaj>
    <derivirana_varijabla naziv="DomainObject.Predmet.ProtuStrankaListNazivFormatedOIB_1">
      <item>MF d.o.o., OIB 26496679738</item>
    </derivirana_varijabla>
  </DomainObject.Predmet.ProtuStrankaListNazivFormatedOIB>
  <DomainObject.Predmet.OstaliListFormated>
    <izvorni_sadrzaj>
      <item>Muharem Fazlić</item>
      <item>HRVATSKI ZAVOD ZA MIROVINSKO OSIGURANJE</item>
    </izvorni_sadrzaj>
    <derivirana_varijabla naziv="DomainObject.Predmet.OstaliListFormated_1">
      <item>Muharem Fazlić</item>
      <item>HRVATSKI ZAVOD ZA MIROVINSKO OSIGURANJE</item>
    </derivirana_varijabla>
  </DomainObject.Predmet.OstaliListFormated>
  <DomainObject.Predmet.OstaliListFormatedOIB>
    <izvorni_sadrzaj>
      <item>Muharem Fazlić, OIB 83163416176</item>
      <item>HRVATSKI ZAVOD ZA MIROVINSKO OSIGURANJE, OIB 84397956623</item>
    </izvorni_sadrzaj>
    <derivirana_varijabla naziv="DomainObject.Predmet.OstaliListFormatedOIB_1">
      <item>Muharem Fazlić, OIB 83163416176</item>
      <item>HRVATSKI ZAVOD ZA MIROVINSKO OSIGURANJE, OIB 84397956623</item>
    </derivirana_varijabla>
  </DomainObject.Predmet.OstaliListFormatedOIB>
  <DomainObject.Predmet.OstaliListFormatedWithAdress>
    <izvorni_sadrzaj>
      <item>Muharem Fazlić, Širinečka 8a, 10000 Zagreb</item>
      <item>HRVATSKI ZAVOD ZA MIROVINSKO OSIGURANJE, Trpimirova 4, 10000 Zagreb</item>
    </izvorni_sadrzaj>
    <derivirana_varijabla naziv="DomainObject.Predmet.OstaliListFormatedWithAdress_1">
      <item>Muharem Fazlić, Širinečka 8a,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Muharem Fazlić, OIB 83163416176, Širinečka 8a, 10000 Zagreb</item>
      <item>HRVATSKI ZAVOD ZA MIROVINSKO OSIGURANJE, OIB 84397956623, Trpimirova 4, 10000 Zagreb</item>
    </izvorni_sadrzaj>
    <derivirana_varijabla naziv="DomainObject.Predmet.OstaliListFormatedWithAdressOIB_1">
      <item>Muharem Fazlić, OIB 83163416176, Širinečka 8a,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Muharem Fazlić</item>
      <item>HRVATSKI ZAVOD ZA MIROVINSKO OSIGURANJE</item>
    </izvorni_sadrzaj>
    <derivirana_varijabla naziv="DomainObject.Predmet.OstaliListNazivFormated_1">
      <item>Muharem Fazlić</item>
      <item>HRVATSKI ZAVOD ZA MIROVINSKO OSIGURANJE</item>
    </derivirana_varijabla>
  </DomainObject.Predmet.OstaliListNazivFormated>
  <DomainObject.Predmet.OstaliListNazivFormatedOIB>
    <izvorni_sadrzaj>
      <item>Muharem Fazlić, OIB 83163416176</item>
      <item>HRVATSKI ZAVOD ZA MIROVINSKO OSIGURANJE, OIB 84397956623</item>
    </izvorni_sadrzaj>
    <derivirana_varijabla naziv="DomainObject.Predmet.OstaliListNazivFormatedOIB_1">
      <item>Muharem Fazlić, OIB 83163416176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MF d.o.o.</izvorni_sadrzaj>
    <derivirana_varijabla naziv="DomainObject.Predmet.ProtustrankaIDrugi_1">MF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MF d.o.o., OIB 26496679738, Širinečka 8/a, 10000 Zagreb</izvorni_sadrzaj>
    <derivirana_varijabla naziv="DomainObject.Predmet.ProtustrankaIDrugiAdressOIB_1">MF d.o.o., OIB 26496679738, Širinečka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d.o.o.</item>
      <item>FINA Regionalni centar Zagreb</item>
      <item>Muharem Fazlić</item>
      <item>HRVATSKI ZAVOD ZA MIROVINSKO OSIGURANJE</item>
    </izvorni_sadrzaj>
    <derivirana_varijabla naziv="DomainObject.Predmet.SudioniciListNaziv_1">
      <item>MF d.o.o.</item>
      <item>FINA Regionalni centar Zagreb</item>
      <item>Muharem Fazlić</item>
      <item>HRVATSKI ZAVOD ZA MIROVINSKO OSIGURANJE</item>
    </derivirana_varijabla>
  </DomainObject.Predmet.SudioniciListNaziv>
  <DomainObject.Predmet.SudioniciListAdressOIB>
    <izvorni_sadrzaj>
      <item>MF d.o.o., OIB 26496679738, Širinečka 8/a,10000 Zagreb</item>
      <item>FINA Regionalni centar Zagreb, OIB 85821130368, Trg svibanjskih žrtava 1995. br.1,10000 Zagreb</item>
      <item>Muharem Fazlić, OIB 83163416176, Širinečka 8a,10000 Zagreb</item>
      <item>HRVATSKI ZAVOD ZA MIROVINSKO OSIGURANJE, OIB 84397956623, Trpimirova 4,10000 Zagreb</item>
    </izvorni_sadrzaj>
    <derivirana_varijabla naziv="DomainObject.Predmet.SudioniciListAdressOIB_1">
      <item>MF d.o.o., OIB 26496679738, Širinečka 8/a,10000 Zagreb</item>
      <item>FINA Regionalni centar Zagreb, OIB 85821130368, Trg svibanjskih žrtava 1995. br.1,10000 Zagreb</item>
      <item>Muharem Fazlić, OIB 83163416176, Širinečka 8a,10000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26496679738</item>
      <item>, OIB 85821130368</item>
      <item>, OIB 83163416176</item>
      <item>, OIB 84397956623</item>
    </izvorni_sadrzaj>
    <derivirana_varijabla naziv="DomainObject.Predmet.SudioniciListNazivOIB_1">
      <item>, OIB 26496679738</item>
      <item>, OIB 85821130368</item>
      <item>, OIB 83163416176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1867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