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c882f" w14:paraId="7bc882f" w:rsidRDefault="002775D1" w:rsidP="007F50E6" w:rsidR="00C577A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2775D1" w:rsidP="007F50E6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</w:t>
      </w:r>
      <w:r w:rsidR="004C59C0">
        <w:rPr>
          <w:rFonts w:hAnsi="Times New Roman" w:ascii="Times New Roman"/>
        </w:rPr>
        <w:t xml:space="preserve">            </w:t>
      </w:r>
      <w:r w:rsidR="00C577A0">
        <w:rPr>
          <w:rFonts w:hAnsi="Times New Roman" w:ascii="Times New Roman"/>
        </w:rPr>
        <w:t xml:space="preserve">     </w:t>
      </w:r>
      <w:r w:rsidRPr="001A1A01">
        <w:rPr>
          <w:rFonts w:hAnsi="Times New Roman" w:ascii="Times New Roman"/>
        </w:rPr>
        <w:t xml:space="preserve"> 3  St-</w:t>
      </w:r>
      <w:r w:rsidR="004C59C0">
        <w:rPr>
          <w:rFonts w:hAnsi="Times New Roman" w:ascii="Times New Roman"/>
        </w:rPr>
        <w:t>1606/17-22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4C59C0">
        <w:rPr>
          <w:rFonts w:hAnsi="Times New Roman" w:ascii="Times New Roman"/>
        </w:rPr>
        <w:t>U KARLOVCU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4C59C0">
        <w:rPr>
          <w:rFonts w:hAnsi="Times New Roman" w:ascii="Times New Roman"/>
        </w:rPr>
        <w:t>Trg hrvatskih branitelja 1/II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C577A0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3C3799" w:rsidRPr="003C3799">
        <w:rPr>
          <w:rFonts w:hAnsi="Times New Roman" w:ascii="Times New Roman"/>
        </w:rPr>
        <w:t>Trgovački sud u Zagrebu, Stalna služba</w:t>
      </w:r>
      <w:r w:rsidR="004C59C0">
        <w:rPr>
          <w:rFonts w:hAnsi="Times New Roman" w:ascii="Times New Roman"/>
        </w:rPr>
        <w:t xml:space="preserve"> u Karlovcu</w:t>
      </w:r>
      <w:r w:rsidR="003C3799" w:rsidRPr="003C3799">
        <w:rPr>
          <w:rFonts w:hAnsi="Times New Roman" w:ascii="Times New Roman"/>
        </w:rPr>
        <w:t xml:space="preserve">, po sucu Vesni Fundurulić Perišin, kao stečajnom sucu u stečajnom postupku nad dužnikom </w:t>
      </w:r>
      <w:r w:rsidR="004C59C0" w:rsidRPr="004C59C0">
        <w:rPr>
          <w:rFonts w:hAnsi="Times New Roman" w:ascii="Times New Roman"/>
        </w:rPr>
        <w:t>COPY ZOMA d.o.o. u stečaju, Zagreb, Dinarski put 22, OIB: 84984196701</w:t>
      </w:r>
      <w:r w:rsidRPr="00733BA9">
        <w:rPr>
          <w:rFonts w:hAnsi="Times New Roman" w:ascii="Times New Roman"/>
        </w:rPr>
        <w:t xml:space="preserve">, </w:t>
      </w:r>
      <w:r w:rsidR="00D21927">
        <w:rPr>
          <w:rFonts w:hAnsi="Times New Roman" w:ascii="Times New Roman"/>
        </w:rPr>
        <w:t xml:space="preserve">nakon održanog ispitnog ročišta, </w:t>
      </w:r>
      <w:r w:rsidR="004C59C0">
        <w:rPr>
          <w:rFonts w:hAnsi="Times New Roman" w:ascii="Times New Roman"/>
        </w:rPr>
        <w:t>4. lipnja</w:t>
      </w:r>
      <w:r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>201</w:t>
      </w:r>
      <w:r w:rsidR="004C59C0">
        <w:rPr>
          <w:rFonts w:hAnsi="Times New Roman" w:ascii="Times New Roman"/>
        </w:rPr>
        <w:t>8</w:t>
      </w:r>
      <w:r w:rsidRPr="00733BA9">
        <w:rPr>
          <w:rFonts w:hAnsi="Times New Roman" w:ascii="Times New Roman"/>
        </w:rPr>
        <w:t>.</w:t>
      </w:r>
      <w:r w:rsidR="00D21927">
        <w:rPr>
          <w:rFonts w:hAnsi="Times New Roman" w:ascii="Times New Roman"/>
        </w:rPr>
        <w:t xml:space="preserve">, </w:t>
      </w:r>
      <w:r w:rsidR="004C59C0">
        <w:rPr>
          <w:rFonts w:hAnsi="Times New Roman" w:ascii="Times New Roman"/>
        </w:rPr>
        <w:t>4. lipnja 2018.,</w:t>
      </w: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87203A" w:rsidP="00733BA9" w:rsidR="0087203A" w:rsidRPr="00733BA9">
      <w:pPr>
        <w:jc w:val="center"/>
        <w:rPr>
          <w:rFonts w:hAnsi="Times New Roman" w:ascii="Times New Roman"/>
        </w:rPr>
      </w:pPr>
    </w:p>
    <w:p w:rsidRDefault="00771C06" w:rsidP="009A6180" w:rsidR="004B62EB">
      <w:pPr>
        <w:ind w:left="360"/>
        <w:rPr>
          <w:rFonts w:hAnsi="Times New Roman" w:ascii="Times New Roman"/>
        </w:rPr>
      </w:pPr>
      <w:r w:rsidRPr="00987DAD">
        <w:rPr>
          <w:rFonts w:hAnsi="Times New Roman" w:ascii="Times New Roman"/>
        </w:rPr>
        <w:tab/>
      </w:r>
      <w:r w:rsidR="004B62EB" w:rsidRPr="004B62EB">
        <w:rPr>
          <w:rFonts w:hAnsi="Times New Roman" w:ascii="Times New Roman"/>
        </w:rPr>
        <w:t>I.Utvrđen</w:t>
      </w:r>
      <w:r w:rsidR="00BE66F7">
        <w:rPr>
          <w:rFonts w:hAnsi="Times New Roman" w:ascii="Times New Roman"/>
        </w:rPr>
        <w:t>a tražbina</w:t>
      </w:r>
      <w:r w:rsidR="004B62EB" w:rsidRPr="004B62EB">
        <w:rPr>
          <w:rFonts w:hAnsi="Times New Roman" w:ascii="Times New Roman"/>
        </w:rPr>
        <w:t xml:space="preserve"> prvog višeg isplatnog reda:</w:t>
      </w:r>
    </w:p>
    <w:p w:rsidRDefault="004B62EB" w:rsidP="004C59C0" w:rsidR="00254774">
      <w:pPr>
        <w:tabs>
          <w:tab w:pos="708" w:val="left"/>
          <w:tab w:pos="1416" w:val="left"/>
          <w:tab w:pos="2124" w:val="left"/>
          <w:tab w:pos="2832" w:val="left"/>
          <w:tab w:pos="6583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4C59C0" w:rsidP="004C59C0" w:rsidR="004C59C0" w:rsidRPr="004C59C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</w:t>
      </w:r>
      <w:r w:rsidRPr="004C59C0">
        <w:rPr>
          <w:rFonts w:hAnsi="Times New Roman" w:ascii="Times New Roman"/>
        </w:rPr>
        <w:t>Nikolina Alilović</w:t>
      </w:r>
    </w:p>
    <w:p w:rsidRDefault="004C59C0" w:rsidP="004C59C0" w:rsidR="004C59C0" w:rsidRPr="004C59C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  <w:r w:rsidRPr="004C59C0">
        <w:rPr>
          <w:rFonts w:hAnsi="Times New Roman" w:ascii="Times New Roman"/>
        </w:rPr>
        <w:t>Zagreb, Antuna Stipančića 13, OIB:8945</w:t>
      </w:r>
      <w:r>
        <w:rPr>
          <w:rFonts w:hAnsi="Times New Roman" w:ascii="Times New Roman"/>
        </w:rPr>
        <w:t xml:space="preserve">7782552                       </w:t>
      </w:r>
      <w:r w:rsidRPr="004C59C0">
        <w:rPr>
          <w:rFonts w:hAnsi="Times New Roman" w:ascii="Times New Roman"/>
        </w:rPr>
        <w:t xml:space="preserve">   bruto 48.415,06 kn</w:t>
      </w:r>
    </w:p>
    <w:p w:rsidRDefault="004C59C0" w:rsidP="004C59C0" w:rsidR="004C59C0" w:rsidRPr="004C59C0">
      <w:pPr>
        <w:jc w:val="right"/>
        <w:rPr>
          <w:rFonts w:hAnsi="Times New Roman" w:ascii="Times New Roman"/>
        </w:rPr>
      </w:pPr>
      <w:r w:rsidRPr="004C59C0">
        <w:rPr>
          <w:rFonts w:hAnsi="Times New Roman" w:ascii="Times New Roman"/>
        </w:rPr>
        <w:tab/>
        <w:t xml:space="preserve">  (neto 32.045,75 kn)</w:t>
      </w:r>
    </w:p>
    <w:p w:rsidRDefault="004C59C0" w:rsidP="004C59C0" w:rsidR="004C59C0" w:rsidRPr="004C59C0">
      <w:pPr>
        <w:jc w:val="both"/>
        <w:rPr>
          <w:rFonts w:hAnsi="Times New Roman" w:ascii="Times New Roman"/>
        </w:rPr>
      </w:pPr>
    </w:p>
    <w:p w:rsidRDefault="004C59C0" w:rsidP="004C59C0" w:rsidR="004C59C0" w:rsidRPr="004C59C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2.</w:t>
      </w:r>
      <w:r w:rsidRPr="004C59C0">
        <w:rPr>
          <w:rFonts w:hAnsi="Times New Roman" w:ascii="Times New Roman"/>
        </w:rPr>
        <w:t>Darko Krklec</w:t>
      </w:r>
    </w:p>
    <w:p w:rsidRDefault="004C59C0" w:rsidP="004C59C0" w:rsidR="004C59C0" w:rsidRPr="004C59C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  <w:r w:rsidRPr="004C59C0">
        <w:rPr>
          <w:rFonts w:hAnsi="Times New Roman" w:ascii="Times New Roman"/>
        </w:rPr>
        <w:t>Sesvete, Ivana Šimunovića 12, O</w:t>
      </w:r>
      <w:r>
        <w:rPr>
          <w:rFonts w:hAnsi="Times New Roman" w:ascii="Times New Roman"/>
        </w:rPr>
        <w:t xml:space="preserve">IB: 25062654701             </w:t>
      </w:r>
      <w:r w:rsidRPr="004C59C0">
        <w:rPr>
          <w:rFonts w:hAnsi="Times New Roman" w:ascii="Times New Roman"/>
        </w:rPr>
        <w:t xml:space="preserve">      </w:t>
      </w:r>
      <w:r>
        <w:rPr>
          <w:rFonts w:hAnsi="Times New Roman" w:ascii="Times New Roman"/>
        </w:rPr>
        <w:t xml:space="preserve"> </w:t>
      </w:r>
      <w:r w:rsidRPr="004C59C0">
        <w:rPr>
          <w:rFonts w:hAnsi="Times New Roman" w:ascii="Times New Roman"/>
        </w:rPr>
        <w:t xml:space="preserve">   bruto  10.008,72 kn</w:t>
      </w:r>
    </w:p>
    <w:p w:rsidRDefault="004C59C0" w:rsidP="004C59C0" w:rsidR="004C59C0" w:rsidRPr="004C59C0">
      <w:pPr>
        <w:jc w:val="right"/>
        <w:rPr>
          <w:rFonts w:hAnsi="Times New Roman" w:ascii="Times New Roman"/>
        </w:rPr>
      </w:pPr>
      <w:r w:rsidRPr="004C59C0">
        <w:rPr>
          <w:rFonts w:hAnsi="Times New Roman" w:ascii="Times New Roman"/>
        </w:rPr>
        <w:t>(neto 6.672,46 kn)</w:t>
      </w:r>
    </w:p>
    <w:p w:rsidRDefault="004C59C0" w:rsidP="004C59C0" w:rsidR="004C59C0" w:rsidRPr="004C59C0">
      <w:pPr>
        <w:jc w:val="both"/>
        <w:rPr>
          <w:rFonts w:hAnsi="Times New Roman" w:ascii="Times New Roman"/>
        </w:rPr>
      </w:pPr>
    </w:p>
    <w:p w:rsidRDefault="004C59C0" w:rsidP="004C59C0" w:rsidR="004C59C0" w:rsidRPr="004C59C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3.</w:t>
      </w:r>
      <w:r w:rsidRPr="004C59C0">
        <w:rPr>
          <w:rFonts w:hAnsi="Times New Roman" w:ascii="Times New Roman"/>
        </w:rPr>
        <w:t>Sanja Mik</w:t>
      </w:r>
    </w:p>
    <w:p w:rsidRDefault="004C59C0" w:rsidP="004C59C0" w:rsidR="004C59C0" w:rsidRPr="004C59C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  <w:r w:rsidRPr="004C59C0">
        <w:rPr>
          <w:rFonts w:hAnsi="Times New Roman" w:ascii="Times New Roman"/>
        </w:rPr>
        <w:t>Zagreb, Jovinovačka 24, OIB: 61740144201</w:t>
      </w:r>
      <w:r>
        <w:rPr>
          <w:rFonts w:hAnsi="Times New Roman" w:ascii="Times New Roman"/>
        </w:rPr>
        <w:t xml:space="preserve">                             </w:t>
      </w:r>
      <w:r w:rsidRPr="004C59C0">
        <w:rPr>
          <w:rFonts w:hAnsi="Times New Roman" w:ascii="Times New Roman"/>
        </w:rPr>
        <w:t xml:space="preserve">     bruto 10.863,42 kn</w:t>
      </w:r>
    </w:p>
    <w:p w:rsidRDefault="004C59C0" w:rsidP="004C59C0" w:rsidR="004C59C0" w:rsidRPr="004C59C0">
      <w:pPr>
        <w:jc w:val="right"/>
        <w:rPr>
          <w:rFonts w:hAnsi="Times New Roman" w:ascii="Times New Roman"/>
        </w:rPr>
      </w:pPr>
      <w:r w:rsidRPr="004C59C0">
        <w:rPr>
          <w:rFonts w:hAnsi="Times New Roman" w:ascii="Times New Roman"/>
        </w:rPr>
        <w:t>(neto 7.151,37 kn)</w:t>
      </w:r>
    </w:p>
    <w:p w:rsidRDefault="004C59C0" w:rsidP="004C59C0" w:rsidR="004C59C0" w:rsidRPr="004C59C0">
      <w:pPr>
        <w:jc w:val="both"/>
        <w:rPr>
          <w:rFonts w:hAnsi="Times New Roman" w:ascii="Times New Roman"/>
        </w:rPr>
      </w:pPr>
    </w:p>
    <w:p w:rsidRDefault="004C59C0" w:rsidP="004C59C0" w:rsidR="004C59C0" w:rsidRPr="004C59C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4.</w:t>
      </w:r>
      <w:r w:rsidRPr="004C59C0">
        <w:rPr>
          <w:rFonts w:hAnsi="Times New Roman" w:ascii="Times New Roman"/>
        </w:rPr>
        <w:t>Ivana Prišlin Runtas</w:t>
      </w:r>
    </w:p>
    <w:p w:rsidRDefault="004C59C0" w:rsidP="004C59C0" w:rsidR="004C59C0" w:rsidRPr="004C59C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  <w:r w:rsidRPr="004C59C0">
        <w:rPr>
          <w:rFonts w:hAnsi="Times New Roman" w:ascii="Times New Roman"/>
        </w:rPr>
        <w:t>Bregana, Grdnjaci 43, OIB: 12079</w:t>
      </w:r>
      <w:r>
        <w:rPr>
          <w:rFonts w:hAnsi="Times New Roman" w:ascii="Times New Roman"/>
        </w:rPr>
        <w:t xml:space="preserve">766993                                    </w:t>
      </w:r>
      <w:r w:rsidRPr="004C59C0">
        <w:rPr>
          <w:rFonts w:hAnsi="Times New Roman" w:ascii="Times New Roman"/>
        </w:rPr>
        <w:t xml:space="preserve">    bruto 4.529,35 kn</w:t>
      </w:r>
    </w:p>
    <w:p w:rsidRDefault="004C59C0" w:rsidP="004C59C0" w:rsidR="004C59C0" w:rsidRPr="004C59C0">
      <w:pPr>
        <w:jc w:val="right"/>
        <w:rPr>
          <w:rFonts w:hAnsi="Times New Roman" w:ascii="Times New Roman"/>
        </w:rPr>
      </w:pPr>
      <w:r w:rsidRPr="004C59C0">
        <w:rPr>
          <w:rFonts w:hAnsi="Times New Roman" w:ascii="Times New Roman"/>
        </w:rPr>
        <w:t>(neto 2.829,08 kn)</w:t>
      </w:r>
    </w:p>
    <w:p w:rsidRDefault="004C59C0" w:rsidP="004C59C0" w:rsidR="004C59C0" w:rsidRPr="004C59C0">
      <w:pPr>
        <w:jc w:val="both"/>
        <w:rPr>
          <w:rFonts w:hAnsi="Times New Roman" w:ascii="Times New Roman"/>
        </w:rPr>
      </w:pPr>
    </w:p>
    <w:p w:rsidRDefault="004C59C0" w:rsidP="004C59C0" w:rsidR="004C59C0" w:rsidRPr="004C59C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5.</w:t>
      </w:r>
      <w:r w:rsidRPr="004C59C0">
        <w:rPr>
          <w:rFonts w:hAnsi="Times New Roman" w:ascii="Times New Roman"/>
        </w:rPr>
        <w:t>RH, MF, Porezna uprava</w:t>
      </w:r>
    </w:p>
    <w:p w:rsidRDefault="004C59C0" w:rsidP="004C59C0" w:rsidR="004B62E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  <w:r w:rsidRPr="004C59C0">
        <w:rPr>
          <w:rFonts w:hAnsi="Times New Roman" w:ascii="Times New Roman"/>
        </w:rPr>
        <w:t>Zagreb, Boškovićeva 5, OIB: 18683136487</w:t>
      </w:r>
      <w:r w:rsidRPr="004C59C0">
        <w:rPr>
          <w:rFonts w:hAnsi="Times New Roman" w:ascii="Times New Roman"/>
        </w:rPr>
        <w:tab/>
        <w:t xml:space="preserve"> </w:t>
      </w:r>
      <w:r>
        <w:rPr>
          <w:rFonts w:hAnsi="Times New Roman" w:ascii="Times New Roman"/>
        </w:rPr>
        <w:t xml:space="preserve">                                 </w:t>
      </w:r>
      <w:r w:rsidRPr="004C59C0">
        <w:rPr>
          <w:rFonts w:hAnsi="Times New Roman" w:ascii="Times New Roman"/>
        </w:rPr>
        <w:t xml:space="preserve"> 18.120,79 kn</w:t>
      </w:r>
    </w:p>
    <w:p w:rsidRDefault="00823B7B" w:rsidP="00254774" w:rsidR="00823B7B">
      <w:pPr>
        <w:jc w:val="both"/>
        <w:rPr>
          <w:rFonts w:hAnsi="Times New Roman" w:ascii="Times New Roman"/>
        </w:rPr>
      </w:pPr>
    </w:p>
    <w:p w:rsidRDefault="00254774" w:rsidP="00254774" w:rsidR="00254774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II.Utvrđene tražbine drugog višeg isplatnog reda:</w:t>
      </w:r>
    </w:p>
    <w:p w:rsidRDefault="00254774" w:rsidP="00254774" w:rsidR="00254774" w:rsidRPr="004B62EB">
      <w:pPr>
        <w:jc w:val="both"/>
        <w:rPr>
          <w:rFonts w:hAnsi="Times New Roman" w:ascii="Times New Roman"/>
        </w:rPr>
      </w:pPr>
    </w:p>
    <w:p w:rsidRDefault="004C59C0" w:rsidP="004C59C0" w:rsidR="004C59C0" w:rsidRPr="004C59C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</w:t>
      </w:r>
      <w:r w:rsidRPr="004C59C0">
        <w:rPr>
          <w:rFonts w:hAnsi="Times New Roman" w:ascii="Times New Roman"/>
        </w:rPr>
        <w:t xml:space="preserve">RH, MF, PU, Područni ured Zagreb </w:t>
      </w:r>
    </w:p>
    <w:p w:rsidRDefault="004C59C0" w:rsidP="004C59C0" w:rsidR="004C59C0" w:rsidRPr="004C59C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  <w:r w:rsidRPr="004C59C0">
        <w:rPr>
          <w:rFonts w:hAnsi="Times New Roman" w:ascii="Times New Roman"/>
        </w:rPr>
        <w:t xml:space="preserve">Zagreb, Boškovićeva 5,OIB: 18683136487           </w:t>
      </w:r>
      <w:r>
        <w:rPr>
          <w:rFonts w:hAnsi="Times New Roman" w:ascii="Times New Roman"/>
        </w:rPr>
        <w:t xml:space="preserve">                              </w:t>
      </w:r>
      <w:r w:rsidRPr="004C59C0">
        <w:rPr>
          <w:rFonts w:hAnsi="Times New Roman" w:ascii="Times New Roman"/>
        </w:rPr>
        <w:t xml:space="preserve">   196.850,48 kn</w:t>
      </w:r>
    </w:p>
    <w:p w:rsidRDefault="004C59C0" w:rsidP="004C59C0" w:rsidR="004C59C0" w:rsidRPr="004C59C0">
      <w:pPr>
        <w:ind w:firstLine="708"/>
        <w:jc w:val="both"/>
        <w:rPr>
          <w:rFonts w:hAnsi="Times New Roman" w:ascii="Times New Roman"/>
        </w:rPr>
      </w:pPr>
    </w:p>
    <w:p w:rsidRDefault="004C59C0" w:rsidP="004C59C0" w:rsidR="004C59C0" w:rsidRPr="004C59C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2.</w:t>
      </w:r>
      <w:r w:rsidRPr="004C59C0">
        <w:rPr>
          <w:rFonts w:hAnsi="Times New Roman" w:ascii="Times New Roman"/>
        </w:rPr>
        <w:t>Suvlasnici SZ ul. grada Vukovara 56/A u Zagrebu</w:t>
      </w:r>
    </w:p>
    <w:p w:rsidRDefault="004C59C0" w:rsidP="004C59C0" w:rsidR="004C59C0" w:rsidRPr="004C59C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Pr="004C59C0">
        <w:rPr>
          <w:rFonts w:hAnsi="Times New Roman" w:ascii="Times New Roman"/>
        </w:rPr>
        <w:t>zastupani po Gradsko stambeno komunalno gospodarstvo d.o.o.</w:t>
      </w:r>
    </w:p>
    <w:p w:rsidRDefault="004C59C0" w:rsidP="004C59C0" w:rsidR="004C59C0" w:rsidRPr="004C59C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Pr="004C59C0">
        <w:rPr>
          <w:rFonts w:hAnsi="Times New Roman" w:ascii="Times New Roman"/>
        </w:rPr>
        <w:t>Zagreb, Savska cesta 1, OIB: 03744272525</w:t>
      </w:r>
      <w:r w:rsidRPr="004C59C0">
        <w:rPr>
          <w:rFonts w:hAnsi="Times New Roman" w:ascii="Times New Roman"/>
        </w:rPr>
        <w:tab/>
        <w:t xml:space="preserve">   </w:t>
      </w:r>
      <w:r>
        <w:rPr>
          <w:rFonts w:hAnsi="Times New Roman" w:ascii="Times New Roman"/>
        </w:rPr>
        <w:t xml:space="preserve">                                </w:t>
      </w:r>
      <w:r w:rsidRPr="004C59C0">
        <w:rPr>
          <w:rFonts w:hAnsi="Times New Roman" w:ascii="Times New Roman"/>
        </w:rPr>
        <w:t xml:space="preserve">  2.945,70 kn</w:t>
      </w:r>
    </w:p>
    <w:p w:rsidRDefault="004C59C0" w:rsidP="004C59C0" w:rsidR="004C59C0" w:rsidRPr="004C59C0">
      <w:pPr>
        <w:ind w:firstLine="708"/>
        <w:jc w:val="both"/>
        <w:rPr>
          <w:rFonts w:hAnsi="Times New Roman" w:ascii="Times New Roman"/>
        </w:rPr>
      </w:pPr>
    </w:p>
    <w:p w:rsidRDefault="004C59C0" w:rsidP="004C59C0" w:rsidR="004C59C0" w:rsidRPr="004C59C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3.</w:t>
      </w:r>
      <w:r w:rsidRPr="004C59C0">
        <w:rPr>
          <w:rFonts w:hAnsi="Times New Roman" w:ascii="Times New Roman"/>
        </w:rPr>
        <w:t>HEP-Operater distribucijskog sustava d.o.o. – Elektra Zagreb</w:t>
      </w:r>
    </w:p>
    <w:p w:rsidRDefault="004C59C0" w:rsidP="004C59C0" w:rsidR="004C59C0" w:rsidRPr="004C59C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  <w:r w:rsidRPr="004C59C0">
        <w:rPr>
          <w:rFonts w:hAnsi="Times New Roman" w:ascii="Times New Roman"/>
        </w:rPr>
        <w:t>Zagreb, Ul. grada Vukovara 37, OIB: 46830600751</w:t>
      </w:r>
      <w:r w:rsidRPr="004C59C0">
        <w:rPr>
          <w:rFonts w:hAnsi="Times New Roman" w:ascii="Times New Roman"/>
        </w:rPr>
        <w:tab/>
        <w:t xml:space="preserve">  </w:t>
      </w:r>
      <w:r>
        <w:rPr>
          <w:rFonts w:hAnsi="Times New Roman" w:ascii="Times New Roman"/>
        </w:rPr>
        <w:t xml:space="preserve">                    </w:t>
      </w:r>
      <w:r w:rsidRPr="004C59C0">
        <w:rPr>
          <w:rFonts w:hAnsi="Times New Roman" w:ascii="Times New Roman"/>
        </w:rPr>
        <w:t xml:space="preserve">   2.532,06 kn</w:t>
      </w:r>
    </w:p>
    <w:p w:rsidRDefault="004C59C0" w:rsidP="004C59C0" w:rsidR="004C59C0" w:rsidRPr="004C59C0">
      <w:pPr>
        <w:ind w:firstLine="708"/>
        <w:jc w:val="both"/>
        <w:rPr>
          <w:rFonts w:hAnsi="Times New Roman" w:ascii="Times New Roman"/>
        </w:rPr>
      </w:pPr>
    </w:p>
    <w:p w:rsidRDefault="004C59C0" w:rsidP="004C59C0" w:rsidR="004C59C0" w:rsidRPr="004C59C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4.</w:t>
      </w:r>
      <w:r w:rsidRPr="004C59C0">
        <w:rPr>
          <w:rFonts w:hAnsi="Times New Roman" w:ascii="Times New Roman"/>
        </w:rPr>
        <w:t>HRVATSKI TELEKOM d.d.</w:t>
      </w:r>
    </w:p>
    <w:p w:rsidRDefault="004C59C0" w:rsidP="004C59C0" w:rsidR="004C59C0" w:rsidRPr="004C59C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  <w:r w:rsidRPr="004C59C0">
        <w:rPr>
          <w:rFonts w:hAnsi="Times New Roman" w:ascii="Times New Roman"/>
        </w:rPr>
        <w:t>Zagreb, Mihanovićeva 9, OIB: 81793144650</w:t>
      </w:r>
      <w:r w:rsidRPr="004C59C0">
        <w:rPr>
          <w:rFonts w:hAnsi="Times New Roman" w:ascii="Times New Roman"/>
        </w:rPr>
        <w:tab/>
        <w:t xml:space="preserve">     </w:t>
      </w:r>
      <w:r>
        <w:rPr>
          <w:rFonts w:hAnsi="Times New Roman" w:ascii="Times New Roman"/>
        </w:rPr>
        <w:t xml:space="preserve">                                </w:t>
      </w:r>
      <w:r w:rsidRPr="004C59C0">
        <w:rPr>
          <w:rFonts w:hAnsi="Times New Roman" w:ascii="Times New Roman"/>
        </w:rPr>
        <w:t>4.619,92 kn</w:t>
      </w:r>
    </w:p>
    <w:p w:rsidRDefault="004C59C0" w:rsidP="004C59C0" w:rsidR="004C59C0" w:rsidRPr="004C59C0">
      <w:pPr>
        <w:ind w:firstLine="708"/>
        <w:jc w:val="both"/>
        <w:rPr>
          <w:rFonts w:hAnsi="Times New Roman" w:ascii="Times New Roman"/>
        </w:rPr>
      </w:pPr>
    </w:p>
    <w:p w:rsidRDefault="004C59C0" w:rsidP="004C59C0" w:rsidR="004C59C0" w:rsidRPr="004C59C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5.</w:t>
      </w:r>
      <w:r w:rsidRPr="004C59C0">
        <w:rPr>
          <w:rFonts w:hAnsi="Times New Roman" w:ascii="Times New Roman"/>
        </w:rPr>
        <w:t>Hrvatske vode-pravna osoba za upravljanje vodama</w:t>
      </w:r>
    </w:p>
    <w:p w:rsidRDefault="004C59C0" w:rsidP="004C59C0" w:rsidR="004C59C0" w:rsidRPr="004C59C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  <w:r w:rsidRPr="004C59C0">
        <w:rPr>
          <w:rFonts w:hAnsi="Times New Roman" w:ascii="Times New Roman"/>
        </w:rPr>
        <w:t>Zagreb, Ul. grada Vukovara 220, OIB: 28921383001</w:t>
      </w:r>
      <w:r w:rsidRPr="004C59C0">
        <w:rPr>
          <w:rFonts w:hAnsi="Times New Roman" w:ascii="Times New Roman"/>
        </w:rPr>
        <w:tab/>
        <w:t xml:space="preserve">  </w:t>
      </w:r>
      <w:r>
        <w:rPr>
          <w:rFonts w:hAnsi="Times New Roman" w:ascii="Times New Roman"/>
        </w:rPr>
        <w:t xml:space="preserve">                    </w:t>
      </w:r>
      <w:r w:rsidRPr="004C59C0">
        <w:rPr>
          <w:rFonts w:hAnsi="Times New Roman" w:ascii="Times New Roman"/>
        </w:rPr>
        <w:t xml:space="preserve">   1.770,33 kn</w:t>
      </w:r>
    </w:p>
    <w:p w:rsidRDefault="004C59C0" w:rsidP="004C59C0" w:rsidR="004C59C0" w:rsidRPr="004C59C0">
      <w:pPr>
        <w:ind w:firstLine="708"/>
        <w:jc w:val="both"/>
        <w:rPr>
          <w:rFonts w:hAnsi="Times New Roman" w:ascii="Times New Roman"/>
        </w:rPr>
      </w:pPr>
    </w:p>
    <w:p w:rsidRDefault="004C59C0" w:rsidP="004C59C0" w:rsidR="004C59C0" w:rsidRPr="004C59C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6.</w:t>
      </w:r>
      <w:r w:rsidRPr="004C59C0">
        <w:rPr>
          <w:rFonts w:hAnsi="Times New Roman" w:ascii="Times New Roman"/>
        </w:rPr>
        <w:t>Grad Zagreb</w:t>
      </w:r>
    </w:p>
    <w:p w:rsidRDefault="004C59C0" w:rsidP="004C59C0" w:rsidR="004C59C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  <w:r w:rsidRPr="004C59C0">
        <w:rPr>
          <w:rFonts w:hAnsi="Times New Roman" w:ascii="Times New Roman"/>
        </w:rPr>
        <w:t xml:space="preserve">Zagreb, Trg S. Radića 1, OIB: 61817894937    </w:t>
      </w:r>
      <w:r>
        <w:rPr>
          <w:rFonts w:hAnsi="Times New Roman" w:ascii="Times New Roman"/>
        </w:rPr>
        <w:t xml:space="preserve">                             </w:t>
      </w:r>
      <w:r w:rsidRPr="004C59C0">
        <w:rPr>
          <w:rFonts w:hAnsi="Times New Roman" w:ascii="Times New Roman"/>
        </w:rPr>
        <w:t xml:space="preserve">        257.238,25 kn</w:t>
      </w:r>
    </w:p>
    <w:p w:rsidRDefault="004C59C0" w:rsidP="004C59C0" w:rsidR="004C59C0" w:rsidRPr="004C59C0">
      <w:pPr>
        <w:ind w:firstLine="708"/>
        <w:jc w:val="both"/>
        <w:rPr>
          <w:rFonts w:hAnsi="Times New Roman" w:ascii="Times New Roman"/>
        </w:rPr>
      </w:pPr>
    </w:p>
    <w:p w:rsidRDefault="004C59C0" w:rsidP="004C59C0" w:rsidR="004C59C0" w:rsidRPr="004C59C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7.</w:t>
      </w:r>
      <w:r w:rsidRPr="004C59C0">
        <w:rPr>
          <w:rFonts w:hAnsi="Times New Roman" w:ascii="Times New Roman"/>
        </w:rPr>
        <w:t>Grad Zagreb</w:t>
      </w:r>
    </w:p>
    <w:p w:rsidRDefault="004C59C0" w:rsidP="004C59C0" w:rsidR="004C59C0" w:rsidRPr="004C59C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  <w:r w:rsidRPr="004C59C0">
        <w:rPr>
          <w:rFonts w:hAnsi="Times New Roman" w:ascii="Times New Roman"/>
        </w:rPr>
        <w:t>Zagreb, Trg S. Radića 1, OIB: 61817894937</w:t>
      </w:r>
      <w:r w:rsidRPr="004C59C0">
        <w:rPr>
          <w:rFonts w:hAnsi="Times New Roman" w:ascii="Times New Roman"/>
        </w:rPr>
        <w:tab/>
        <w:t xml:space="preserve">  </w:t>
      </w:r>
      <w:r>
        <w:rPr>
          <w:rFonts w:hAnsi="Times New Roman" w:ascii="Times New Roman"/>
        </w:rPr>
        <w:t xml:space="preserve">                              </w:t>
      </w:r>
      <w:r w:rsidRPr="004C59C0">
        <w:rPr>
          <w:rFonts w:hAnsi="Times New Roman" w:ascii="Times New Roman"/>
        </w:rPr>
        <w:t xml:space="preserve">   72.614,74 kn</w:t>
      </w:r>
    </w:p>
    <w:p w:rsidRDefault="004C59C0" w:rsidP="004C59C0" w:rsidR="004C59C0" w:rsidRPr="004C59C0">
      <w:pPr>
        <w:ind w:firstLine="708"/>
        <w:jc w:val="both"/>
        <w:rPr>
          <w:rFonts w:hAnsi="Times New Roman" w:ascii="Times New Roman"/>
        </w:rPr>
      </w:pPr>
    </w:p>
    <w:p w:rsidRDefault="004C59C0" w:rsidP="004C59C0" w:rsidR="004C59C0" w:rsidRPr="004C59C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8.</w:t>
      </w:r>
      <w:r w:rsidRPr="004C59C0">
        <w:rPr>
          <w:rFonts w:hAnsi="Times New Roman" w:ascii="Times New Roman"/>
        </w:rPr>
        <w:t>ZAGREBAČKI HOLDING d.o.o.</w:t>
      </w:r>
    </w:p>
    <w:p w:rsidRDefault="004C59C0" w:rsidP="004C59C0" w:rsidR="004C59C0" w:rsidRPr="004C59C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Pr="004C59C0">
        <w:rPr>
          <w:rFonts w:hAnsi="Times New Roman" w:ascii="Times New Roman"/>
        </w:rPr>
        <w:t xml:space="preserve"> Zagreb, Ul. grada Vukovara 41, OIB: 85584865987</w:t>
      </w:r>
      <w:r w:rsidRPr="004C59C0">
        <w:rPr>
          <w:rFonts w:hAnsi="Times New Roman" w:ascii="Times New Roman"/>
        </w:rPr>
        <w:tab/>
        <w:t xml:space="preserve">    </w:t>
      </w:r>
      <w:r>
        <w:rPr>
          <w:rFonts w:hAnsi="Times New Roman" w:ascii="Times New Roman"/>
        </w:rPr>
        <w:t xml:space="preserve">                </w:t>
      </w:r>
      <w:r w:rsidRPr="004C59C0">
        <w:rPr>
          <w:rFonts w:hAnsi="Times New Roman" w:ascii="Times New Roman"/>
        </w:rPr>
        <w:t xml:space="preserve">   12.832,48 kn</w:t>
      </w:r>
    </w:p>
    <w:p w:rsidRDefault="004C59C0" w:rsidP="004C59C0" w:rsidR="004C59C0" w:rsidRPr="004C59C0">
      <w:pPr>
        <w:ind w:firstLine="708"/>
        <w:jc w:val="both"/>
        <w:rPr>
          <w:rFonts w:hAnsi="Times New Roman" w:ascii="Times New Roman"/>
        </w:rPr>
      </w:pPr>
    </w:p>
    <w:p w:rsidRDefault="004C59C0" w:rsidP="004C59C0" w:rsidR="004C59C0" w:rsidRPr="004C59C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9.</w:t>
      </w:r>
      <w:r w:rsidRPr="004C59C0">
        <w:rPr>
          <w:rFonts w:hAnsi="Times New Roman" w:ascii="Times New Roman"/>
        </w:rPr>
        <w:t>SVEA EKONOMI d.o.o.</w:t>
      </w:r>
    </w:p>
    <w:p w:rsidRDefault="004C59C0" w:rsidP="004C59C0" w:rsidR="004C59C0" w:rsidRPr="004C59C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  <w:r w:rsidRPr="004C59C0">
        <w:rPr>
          <w:rFonts w:hAnsi="Times New Roman" w:ascii="Times New Roman"/>
        </w:rPr>
        <w:t xml:space="preserve">Zagreb, Ul. D. T. Gavrana 11, OIB: 178635424417                                 </w:t>
      </w:r>
      <w:r>
        <w:rPr>
          <w:rFonts w:hAnsi="Times New Roman" w:ascii="Times New Roman"/>
        </w:rPr>
        <w:t xml:space="preserve">   </w:t>
      </w:r>
      <w:r w:rsidRPr="004C59C0">
        <w:rPr>
          <w:rFonts w:hAnsi="Times New Roman" w:ascii="Times New Roman"/>
        </w:rPr>
        <w:t xml:space="preserve">  248,22 kn</w:t>
      </w:r>
    </w:p>
    <w:p w:rsidRDefault="004C59C0" w:rsidP="004C59C0" w:rsidR="004C59C0" w:rsidRPr="004C59C0">
      <w:pPr>
        <w:ind w:firstLine="708"/>
        <w:jc w:val="both"/>
        <w:rPr>
          <w:rFonts w:hAnsi="Times New Roman" w:ascii="Times New Roman"/>
        </w:rPr>
      </w:pPr>
    </w:p>
    <w:p w:rsidRDefault="004C59C0" w:rsidP="004C59C0" w:rsidR="004C59C0" w:rsidRPr="004C59C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10.</w:t>
      </w:r>
      <w:r w:rsidRPr="004C59C0">
        <w:rPr>
          <w:rFonts w:hAnsi="Times New Roman" w:ascii="Times New Roman"/>
        </w:rPr>
        <w:t>EOS MATRIX d.o.o.</w:t>
      </w:r>
    </w:p>
    <w:p w:rsidRDefault="004C59C0" w:rsidP="004C59C0" w:rsidR="008B4FF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  <w:r w:rsidRPr="004C59C0">
        <w:rPr>
          <w:rFonts w:hAnsi="Times New Roman" w:ascii="Times New Roman"/>
        </w:rPr>
        <w:t>Zagreb, Horvatova 82, OIB: 76674680107</w:t>
      </w:r>
      <w:r w:rsidRPr="004C59C0">
        <w:rPr>
          <w:rFonts w:hAnsi="Times New Roman" w:ascii="Times New Roman"/>
        </w:rPr>
        <w:tab/>
        <w:t xml:space="preserve">        </w:t>
      </w:r>
      <w:r>
        <w:rPr>
          <w:rFonts w:hAnsi="Times New Roman" w:ascii="Times New Roman"/>
        </w:rPr>
        <w:t xml:space="preserve">                            </w:t>
      </w:r>
      <w:r w:rsidRPr="004C59C0">
        <w:rPr>
          <w:rFonts w:hAnsi="Times New Roman" w:ascii="Times New Roman"/>
        </w:rPr>
        <w:t xml:space="preserve"> 3.917,62 kn</w:t>
      </w:r>
    </w:p>
    <w:p w:rsidRDefault="00CD02B8" w:rsidP="004B62EB" w:rsidR="00CD02B8">
      <w:pPr>
        <w:ind w:firstLine="708"/>
        <w:jc w:val="both"/>
        <w:rPr>
          <w:rFonts w:hAnsi="Times New Roman" w:ascii="Times New Roman"/>
        </w:rPr>
      </w:pPr>
    </w:p>
    <w:p w:rsidRDefault="00545279" w:rsidP="004B62EB" w:rsidR="006F4E5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III.Osporene tražbine drugog višeg isplatnog reda:</w:t>
      </w:r>
    </w:p>
    <w:p w:rsidRDefault="00545279" w:rsidP="004B62EB" w:rsidR="00545279">
      <w:pPr>
        <w:ind w:firstLine="708"/>
        <w:jc w:val="both"/>
        <w:rPr>
          <w:rFonts w:hAnsi="Times New Roman" w:ascii="Times New Roman"/>
        </w:rPr>
      </w:pPr>
    </w:p>
    <w:p w:rsidRDefault="004C59C0" w:rsidP="004C59C0" w:rsidR="004C59C0" w:rsidRPr="004C59C0">
      <w:pPr>
        <w:ind w:firstLine="708"/>
        <w:rPr>
          <w:rFonts w:hAnsi="Times New Roman" w:ascii="Times New Roman"/>
        </w:rPr>
      </w:pPr>
      <w:r>
        <w:rPr>
          <w:rFonts w:hAnsi="Times New Roman" w:ascii="Times New Roman"/>
        </w:rPr>
        <w:t>1.</w:t>
      </w:r>
      <w:r w:rsidRPr="004C59C0">
        <w:rPr>
          <w:rFonts w:hAnsi="Times New Roman" w:ascii="Times New Roman"/>
        </w:rPr>
        <w:t>Hrvatsko društvo skladatelja</w:t>
      </w:r>
    </w:p>
    <w:p w:rsidRDefault="004C59C0" w:rsidP="004C59C0" w:rsidR="004C59C0" w:rsidRPr="004C59C0">
      <w:pPr>
        <w:ind w:firstLine="708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  <w:r w:rsidRPr="004C59C0">
        <w:rPr>
          <w:rFonts w:hAnsi="Times New Roman" w:ascii="Times New Roman"/>
        </w:rPr>
        <w:t>Zagreb, Berislavićeva 9, OIB: 56668956985</w:t>
      </w:r>
      <w:r w:rsidRPr="004C59C0">
        <w:rPr>
          <w:rFonts w:hAnsi="Times New Roman" w:ascii="Times New Roman"/>
        </w:rPr>
        <w:tab/>
        <w:t xml:space="preserve"> </w:t>
      </w:r>
      <w:r>
        <w:rPr>
          <w:rFonts w:hAnsi="Times New Roman" w:ascii="Times New Roman"/>
        </w:rPr>
        <w:t xml:space="preserve">                                   </w:t>
      </w:r>
      <w:r w:rsidRPr="004C59C0">
        <w:rPr>
          <w:rFonts w:hAnsi="Times New Roman" w:ascii="Times New Roman"/>
        </w:rPr>
        <w:t xml:space="preserve">    110,09 kn</w:t>
      </w:r>
    </w:p>
    <w:p w:rsidRDefault="004C59C0" w:rsidP="004C59C0" w:rsidR="004C59C0" w:rsidRPr="004C59C0">
      <w:pPr>
        <w:ind w:firstLine="708"/>
        <w:rPr>
          <w:rFonts w:hAnsi="Times New Roman" w:ascii="Times New Roman"/>
        </w:rPr>
      </w:pPr>
    </w:p>
    <w:p w:rsidRDefault="004C59C0" w:rsidP="004C59C0" w:rsidR="004C59C0" w:rsidRPr="004C59C0">
      <w:pPr>
        <w:ind w:firstLine="708"/>
        <w:rPr>
          <w:rFonts w:hAnsi="Times New Roman" w:ascii="Times New Roman"/>
        </w:rPr>
      </w:pPr>
      <w:r>
        <w:rPr>
          <w:rFonts w:hAnsi="Times New Roman" w:ascii="Times New Roman"/>
        </w:rPr>
        <w:t>2.</w:t>
      </w:r>
      <w:r w:rsidRPr="004C59C0">
        <w:rPr>
          <w:rFonts w:hAnsi="Times New Roman" w:ascii="Times New Roman"/>
        </w:rPr>
        <w:t>SVEA EKONOMI d.o.o.</w:t>
      </w:r>
    </w:p>
    <w:p w:rsidRDefault="004C59C0" w:rsidP="004C59C0" w:rsidR="009661A7">
      <w:pPr>
        <w:ind w:firstLine="708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  <w:r w:rsidRPr="004C59C0">
        <w:rPr>
          <w:rFonts w:hAnsi="Times New Roman" w:ascii="Times New Roman"/>
        </w:rPr>
        <w:t>Zagreb, Ul. D. T. Gavrana 11, OIB: 178635424417</w:t>
      </w:r>
      <w:r w:rsidRPr="004C59C0">
        <w:rPr>
          <w:rFonts w:hAnsi="Times New Roman" w:ascii="Times New Roman"/>
        </w:rPr>
        <w:tab/>
        <w:t xml:space="preserve">  </w:t>
      </w:r>
      <w:r>
        <w:rPr>
          <w:rFonts w:hAnsi="Times New Roman" w:ascii="Times New Roman"/>
        </w:rPr>
        <w:t xml:space="preserve">                       </w:t>
      </w:r>
      <w:r w:rsidRPr="004C59C0">
        <w:rPr>
          <w:rFonts w:hAnsi="Times New Roman" w:ascii="Times New Roman"/>
        </w:rPr>
        <w:t>1.663,12 kn</w:t>
      </w:r>
    </w:p>
    <w:p w:rsidRDefault="006F4E56" w:rsidP="00CD02B8" w:rsidR="006F4E56">
      <w:pPr>
        <w:jc w:val="both"/>
        <w:rPr>
          <w:rFonts w:hAnsi="Times New Roman" w:ascii="Times New Roman"/>
        </w:rPr>
      </w:pPr>
    </w:p>
    <w:p w:rsidRDefault="00BE66F7" w:rsidP="00BE66F7" w:rsidR="00BE66F7" w:rsidRPr="00BE66F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CD02B8">
        <w:rPr>
          <w:rFonts w:hAnsi="Times New Roman" w:ascii="Times New Roman"/>
        </w:rPr>
        <w:t>I</w:t>
      </w:r>
      <w:r w:rsidRPr="00BE66F7">
        <w:rPr>
          <w:rFonts w:hAnsi="Times New Roman" w:ascii="Times New Roman"/>
        </w:rPr>
        <w:t>V.Vjerovnici navedeni pod točkom III</w:t>
      </w:r>
      <w:r w:rsidR="00CD02B8">
        <w:rPr>
          <w:rFonts w:hAnsi="Times New Roman" w:ascii="Times New Roman"/>
        </w:rPr>
        <w:t>. ovog rješenja čije</w:t>
      </w:r>
      <w:r w:rsidRPr="00BE66F7">
        <w:rPr>
          <w:rFonts w:hAnsi="Times New Roman" w:ascii="Times New Roman"/>
        </w:rPr>
        <w:t xml:space="preserve"> s</w:t>
      </w:r>
      <w:r w:rsidR="00CD02B8">
        <w:rPr>
          <w:rFonts w:hAnsi="Times New Roman" w:ascii="Times New Roman"/>
        </w:rPr>
        <w:t>u</w:t>
      </w:r>
      <w:r w:rsidRPr="00BE66F7">
        <w:rPr>
          <w:rFonts w:hAnsi="Times New Roman" w:ascii="Times New Roman"/>
        </w:rPr>
        <w:t xml:space="preserve"> tražbine osporene upućuju se na parnicu protiv stečajnog dužnika radi utvrđivanja osporene tražbine. Ako osoba koja je upućena na parnicu ne pokrene parnicu u roku od osam dana od dana pravomoćnosti rješenja o upućivanju na parnicu, odnosno primitka drugostupanjske odluke, smatrat će se da je odustala od prava na vođenje parnice. </w:t>
      </w:r>
    </w:p>
    <w:p w:rsidRDefault="00BE66F7" w:rsidP="00BE66F7" w:rsidR="00BE66F7" w:rsidRPr="00BE66F7">
      <w:pPr>
        <w:jc w:val="both"/>
        <w:rPr>
          <w:rFonts w:hAnsi="Times New Roman" w:ascii="Times New Roman"/>
        </w:rPr>
      </w:pPr>
    </w:p>
    <w:p w:rsidRDefault="00BE66F7" w:rsidP="00BE66F7" w:rsidR="00BE66F7" w:rsidRPr="00BE66F7">
      <w:pPr>
        <w:jc w:val="center"/>
        <w:rPr>
          <w:rFonts w:hAnsi="Times New Roman" w:ascii="Times New Roman"/>
        </w:rPr>
      </w:pPr>
      <w:r w:rsidRPr="00BE66F7">
        <w:rPr>
          <w:rFonts w:hAnsi="Times New Roman" w:ascii="Times New Roman"/>
        </w:rPr>
        <w:t>Obrazloženje</w:t>
      </w:r>
    </w:p>
    <w:p w:rsidRDefault="00BE66F7" w:rsidP="00BE66F7" w:rsidR="00BE66F7" w:rsidRPr="00BE66F7">
      <w:pPr>
        <w:jc w:val="both"/>
        <w:rPr>
          <w:rFonts w:hAnsi="Times New Roman" w:ascii="Times New Roman"/>
        </w:rPr>
      </w:pPr>
    </w:p>
    <w:p w:rsidRDefault="00BE66F7" w:rsidP="00BE66F7" w:rsidR="00BE66F7" w:rsidRPr="00BE66F7">
      <w:pPr>
        <w:jc w:val="both"/>
        <w:rPr>
          <w:rFonts w:hAnsi="Times New Roman" w:ascii="Times New Roman"/>
        </w:rPr>
      </w:pPr>
      <w:r w:rsidRPr="00BE66F7">
        <w:rPr>
          <w:rFonts w:hAnsi="Times New Roman" w:ascii="Times New Roman"/>
        </w:rPr>
        <w:tab/>
        <w:t xml:space="preserve">Na ispitnom ročištu održanom </w:t>
      </w:r>
      <w:r w:rsidR="004C59C0">
        <w:rPr>
          <w:rFonts w:hAnsi="Times New Roman" w:ascii="Times New Roman"/>
        </w:rPr>
        <w:t>4. lipnja 2018</w:t>
      </w:r>
      <w:r w:rsidRPr="00BE66F7">
        <w:rPr>
          <w:rFonts w:hAnsi="Times New Roman" w:ascii="Times New Roman"/>
        </w:rPr>
        <w:t>. ispitane su sve prijavljene tražbine prema iznosima i redu, a koje su prijavljene u roku. Stečajni upravitelj priznao je tražbin</w:t>
      </w:r>
      <w:r w:rsidR="004C59C0">
        <w:rPr>
          <w:rFonts w:hAnsi="Times New Roman" w:ascii="Times New Roman"/>
        </w:rPr>
        <w:t xml:space="preserve">e </w:t>
      </w:r>
      <w:r w:rsidRPr="00BE66F7">
        <w:rPr>
          <w:rFonts w:hAnsi="Times New Roman" w:ascii="Times New Roman"/>
        </w:rPr>
        <w:t xml:space="preserve">prvog višeg </w:t>
      </w:r>
      <w:r w:rsidR="00CD02B8" w:rsidRPr="00CD02B8">
        <w:rPr>
          <w:rFonts w:hAnsi="Times New Roman" w:ascii="Times New Roman"/>
        </w:rPr>
        <w:t xml:space="preserve">isplatnog </w:t>
      </w:r>
      <w:r w:rsidRPr="00BE66F7">
        <w:rPr>
          <w:rFonts w:hAnsi="Times New Roman" w:ascii="Times New Roman"/>
        </w:rPr>
        <w:t>reda naveden</w:t>
      </w:r>
      <w:r w:rsidR="004C59C0">
        <w:rPr>
          <w:rFonts w:hAnsi="Times New Roman" w:ascii="Times New Roman"/>
        </w:rPr>
        <w:t>e</w:t>
      </w:r>
      <w:r w:rsidRPr="00BE66F7">
        <w:rPr>
          <w:rFonts w:hAnsi="Times New Roman" w:ascii="Times New Roman"/>
        </w:rPr>
        <w:t xml:space="preserve"> u točki I. izreke rješenja, a tako priznat</w:t>
      </w:r>
      <w:r w:rsidR="004C59C0">
        <w:rPr>
          <w:rFonts w:hAnsi="Times New Roman" w:ascii="Times New Roman"/>
        </w:rPr>
        <w:t>e</w:t>
      </w:r>
      <w:r w:rsidRPr="00BE66F7">
        <w:rPr>
          <w:rFonts w:hAnsi="Times New Roman" w:ascii="Times New Roman"/>
        </w:rPr>
        <w:t xml:space="preserve"> tražbin</w:t>
      </w:r>
      <w:r w:rsidR="004C59C0">
        <w:rPr>
          <w:rFonts w:hAnsi="Times New Roman" w:ascii="Times New Roman"/>
        </w:rPr>
        <w:t>e</w:t>
      </w:r>
      <w:r w:rsidRPr="00BE66F7">
        <w:rPr>
          <w:rFonts w:hAnsi="Times New Roman" w:ascii="Times New Roman"/>
        </w:rPr>
        <w:t xml:space="preserve"> prvog višeg isplatnog reda nitko od vjerovnika nije osporio, pa se ist</w:t>
      </w:r>
      <w:r w:rsidR="004C59C0">
        <w:rPr>
          <w:rFonts w:hAnsi="Times New Roman" w:ascii="Times New Roman"/>
        </w:rPr>
        <w:t>e</w:t>
      </w:r>
      <w:r w:rsidRPr="00BE66F7">
        <w:rPr>
          <w:rFonts w:hAnsi="Times New Roman" w:ascii="Times New Roman"/>
        </w:rPr>
        <w:t xml:space="preserve"> temeljem odredbe čl. 263. Stečajnog zakona ("Narodne novine" broj 71/15 - dalje SZ), smatra</w:t>
      </w:r>
      <w:r w:rsidR="00131BF0">
        <w:rPr>
          <w:rFonts w:hAnsi="Times New Roman" w:ascii="Times New Roman"/>
        </w:rPr>
        <w:t>ju</w:t>
      </w:r>
      <w:r w:rsidRPr="00BE66F7">
        <w:rPr>
          <w:rFonts w:hAnsi="Times New Roman" w:ascii="Times New Roman"/>
        </w:rPr>
        <w:t xml:space="preserve"> utvrđen</w:t>
      </w:r>
      <w:r w:rsidR="00131BF0">
        <w:rPr>
          <w:rFonts w:hAnsi="Times New Roman" w:ascii="Times New Roman"/>
        </w:rPr>
        <w:t>i</w:t>
      </w:r>
      <w:r w:rsidRPr="00BE66F7">
        <w:rPr>
          <w:rFonts w:hAnsi="Times New Roman" w:ascii="Times New Roman"/>
        </w:rPr>
        <w:t xml:space="preserve">m. </w:t>
      </w:r>
    </w:p>
    <w:p w:rsidRDefault="00BE66F7" w:rsidP="00BE66F7" w:rsidR="00BE66F7" w:rsidRPr="00BE66F7">
      <w:pPr>
        <w:jc w:val="both"/>
        <w:rPr>
          <w:rFonts w:hAnsi="Times New Roman" w:ascii="Times New Roman"/>
        </w:rPr>
      </w:pPr>
    </w:p>
    <w:p w:rsidRDefault="00BE66F7" w:rsidP="00BE66F7" w:rsidR="00BE66F7" w:rsidRPr="00BE66F7">
      <w:pPr>
        <w:jc w:val="both"/>
        <w:rPr>
          <w:rFonts w:hAnsi="Times New Roman" w:ascii="Times New Roman"/>
        </w:rPr>
      </w:pPr>
      <w:r w:rsidRPr="00BE66F7">
        <w:rPr>
          <w:rFonts w:hAnsi="Times New Roman" w:ascii="Times New Roman"/>
        </w:rPr>
        <w:lastRenderedPageBreak/>
        <w:tab/>
        <w:t>Nadalje stečajni upravitelj je priznao tražbine drugog višeg isplatnog reda navedene pod točkom II. izreke ovog rješenja, i tako priznate tražbine nije osporio nitko od vjerovnika, te se iste u smislu odredbe čl. 263. SZ-a smatraju utvrđenima.</w:t>
      </w:r>
    </w:p>
    <w:p w:rsidRDefault="00BE66F7" w:rsidP="00BE66F7" w:rsidR="00BE66F7" w:rsidRPr="00BE66F7">
      <w:pPr>
        <w:jc w:val="both"/>
        <w:rPr>
          <w:rFonts w:hAnsi="Times New Roman" w:ascii="Times New Roman"/>
        </w:rPr>
      </w:pPr>
    </w:p>
    <w:p w:rsidRDefault="00BE66F7" w:rsidP="00156CE0" w:rsidR="00BE66F7">
      <w:pPr>
        <w:jc w:val="both"/>
        <w:rPr>
          <w:rFonts w:hAnsi="Times New Roman" w:ascii="Times New Roman"/>
        </w:rPr>
      </w:pPr>
      <w:r w:rsidRPr="00BE66F7">
        <w:rPr>
          <w:rFonts w:hAnsi="Times New Roman" w:ascii="Times New Roman"/>
        </w:rPr>
        <w:tab/>
        <w:t xml:space="preserve">Stečajni upravitelj je djelomično osporio prijavljenu tražbinu vjerovnika </w:t>
      </w:r>
      <w:r w:rsidR="007E058A">
        <w:rPr>
          <w:rFonts w:hAnsi="Times New Roman" w:ascii="Times New Roman"/>
        </w:rPr>
        <w:t>drugog</w:t>
      </w:r>
      <w:r w:rsidRPr="00BE66F7">
        <w:rPr>
          <w:rFonts w:hAnsi="Times New Roman" w:ascii="Times New Roman"/>
        </w:rPr>
        <w:t xml:space="preserve"> višeg isplatnog reda </w:t>
      </w:r>
      <w:r w:rsidR="00131BF0" w:rsidRPr="00131BF0">
        <w:rPr>
          <w:rFonts w:hAnsi="Times New Roman" w:ascii="Times New Roman"/>
        </w:rPr>
        <w:t>SVEA EKONOMI d.o.o., Zagreb, Ul. D. T. Gavrana 11, OIB: 178635424417</w:t>
      </w:r>
      <w:r w:rsidR="00156CE0" w:rsidRPr="00156CE0">
        <w:rPr>
          <w:rFonts w:hAnsi="Times New Roman" w:ascii="Times New Roman"/>
        </w:rPr>
        <w:t>,</w:t>
      </w:r>
      <w:r w:rsidR="009A2968" w:rsidRPr="009A2968">
        <w:t xml:space="preserve"> </w:t>
      </w:r>
      <w:r w:rsidR="009A2968">
        <w:rPr>
          <w:rFonts w:hAnsi="Times New Roman" w:ascii="Times New Roman"/>
        </w:rPr>
        <w:t>u</w:t>
      </w:r>
      <w:r w:rsidR="009A2968" w:rsidRPr="009A2968">
        <w:rPr>
          <w:rFonts w:hAnsi="Times New Roman" w:ascii="Times New Roman"/>
        </w:rPr>
        <w:t xml:space="preserve"> iznos</w:t>
      </w:r>
      <w:r w:rsidR="009A2968">
        <w:rPr>
          <w:rFonts w:hAnsi="Times New Roman" w:ascii="Times New Roman"/>
        </w:rPr>
        <w:t xml:space="preserve">u od </w:t>
      </w:r>
      <w:r w:rsidR="00131BF0">
        <w:rPr>
          <w:rFonts w:hAnsi="Times New Roman" w:ascii="Times New Roman"/>
        </w:rPr>
        <w:t>1.663,12</w:t>
      </w:r>
      <w:r w:rsidR="009A2968">
        <w:rPr>
          <w:rFonts w:hAnsi="Times New Roman" w:ascii="Times New Roman"/>
        </w:rPr>
        <w:t xml:space="preserve"> kn, </w:t>
      </w:r>
      <w:r w:rsidR="00131BF0" w:rsidRPr="00131BF0">
        <w:rPr>
          <w:rFonts w:hAnsi="Times New Roman" w:ascii="Times New Roman"/>
        </w:rPr>
        <w:t>budući iz priložene dokumentacije ne proizlazi osnovanost tražbine (priložena dokumenta</w:t>
      </w:r>
      <w:r w:rsidR="00131BF0">
        <w:rPr>
          <w:rFonts w:hAnsi="Times New Roman" w:ascii="Times New Roman"/>
        </w:rPr>
        <w:t>cija za drugi poslovni subjekt). V</w:t>
      </w:r>
      <w:r w:rsidR="00131BF0" w:rsidRPr="00131BF0">
        <w:rPr>
          <w:rFonts w:hAnsi="Times New Roman" w:ascii="Times New Roman"/>
        </w:rPr>
        <w:t>jerovnik ne raspolaže ovršnom ispravom</w:t>
      </w:r>
      <w:r w:rsidR="009A2968">
        <w:rPr>
          <w:rFonts w:hAnsi="Times New Roman" w:ascii="Times New Roman"/>
        </w:rPr>
        <w:t>.</w:t>
      </w:r>
    </w:p>
    <w:p w:rsidRDefault="00BE66F7" w:rsidP="00BE66F7" w:rsidR="00BE66F7" w:rsidRPr="00BE66F7">
      <w:pPr>
        <w:jc w:val="both"/>
        <w:rPr>
          <w:rFonts w:hAnsi="Times New Roman" w:ascii="Times New Roman"/>
        </w:rPr>
      </w:pPr>
    </w:p>
    <w:p w:rsidRDefault="00BE66F7" w:rsidP="007D7B52" w:rsidR="007D7B52">
      <w:pPr>
        <w:ind w:firstLine="708"/>
        <w:jc w:val="both"/>
        <w:rPr>
          <w:rFonts w:hAnsi="Times New Roman" w:ascii="Times New Roman"/>
        </w:rPr>
      </w:pPr>
      <w:r w:rsidRPr="00BE66F7">
        <w:rPr>
          <w:rFonts w:hAnsi="Times New Roman" w:ascii="Times New Roman"/>
        </w:rPr>
        <w:t>Tražbinu vjerovnika drugog višeg isplatnog reda</w:t>
      </w:r>
      <w:r w:rsidR="007D7B52">
        <w:rPr>
          <w:rFonts w:hAnsi="Times New Roman" w:ascii="Times New Roman"/>
        </w:rPr>
        <w:t xml:space="preserve"> </w:t>
      </w:r>
      <w:r w:rsidR="00131BF0" w:rsidRPr="00131BF0">
        <w:rPr>
          <w:rFonts w:hAnsi="Times New Roman" w:ascii="Times New Roman"/>
        </w:rPr>
        <w:t>Hrvatsko društvo skladatelja, Zagreb, Berislavićeva 9, OIB: 56668956985</w:t>
      </w:r>
      <w:r w:rsidR="007D7B52" w:rsidRPr="007D7B52">
        <w:rPr>
          <w:rFonts w:hAnsi="Times New Roman" w:ascii="Times New Roman"/>
        </w:rPr>
        <w:t xml:space="preserve">, u iznosu od </w:t>
      </w:r>
      <w:r w:rsidR="00131BF0">
        <w:rPr>
          <w:rFonts w:hAnsi="Times New Roman" w:ascii="Times New Roman"/>
        </w:rPr>
        <w:t>110,09</w:t>
      </w:r>
      <w:r w:rsidR="007D7B52" w:rsidRPr="007D7B52">
        <w:rPr>
          <w:rFonts w:hAnsi="Times New Roman" w:ascii="Times New Roman"/>
        </w:rPr>
        <w:t xml:space="preserve"> kn, </w:t>
      </w:r>
      <w:r w:rsidR="007D7B52">
        <w:rPr>
          <w:rFonts w:hAnsi="Times New Roman" w:ascii="Times New Roman"/>
        </w:rPr>
        <w:t xml:space="preserve">stečajni upravitelj je u cijelosti osporio, </w:t>
      </w:r>
      <w:r w:rsidR="007D7B52" w:rsidRPr="007D7B52">
        <w:rPr>
          <w:rFonts w:hAnsi="Times New Roman" w:ascii="Times New Roman"/>
        </w:rPr>
        <w:t xml:space="preserve">budući </w:t>
      </w:r>
      <w:r w:rsidR="00131BF0">
        <w:rPr>
          <w:rFonts w:hAnsi="Times New Roman" w:ascii="Times New Roman"/>
        </w:rPr>
        <w:t xml:space="preserve">je </w:t>
      </w:r>
      <w:r w:rsidR="007D7B52" w:rsidRPr="007D7B52">
        <w:rPr>
          <w:rFonts w:hAnsi="Times New Roman" w:ascii="Times New Roman"/>
        </w:rPr>
        <w:t xml:space="preserve">za </w:t>
      </w:r>
      <w:r w:rsidR="00131BF0">
        <w:rPr>
          <w:rFonts w:hAnsi="Times New Roman" w:ascii="Times New Roman"/>
        </w:rPr>
        <w:t>istu nastupila zastara. V</w:t>
      </w:r>
      <w:r w:rsidR="00131BF0" w:rsidRPr="00131BF0">
        <w:rPr>
          <w:rFonts w:hAnsi="Times New Roman" w:ascii="Times New Roman"/>
        </w:rPr>
        <w:t>jerovnik ne raspolaže ovršnom ispravom.</w:t>
      </w:r>
    </w:p>
    <w:p w:rsidRDefault="00BE66F7" w:rsidP="00BE66F7" w:rsidR="00BE66F7" w:rsidRPr="00BE66F7">
      <w:pPr>
        <w:jc w:val="both"/>
        <w:rPr>
          <w:rFonts w:hAnsi="Times New Roman" w:ascii="Times New Roman"/>
        </w:rPr>
      </w:pPr>
    </w:p>
    <w:p w:rsidRDefault="00BE66F7" w:rsidP="00E11CD7" w:rsidR="00BE66F7">
      <w:pPr>
        <w:ind w:firstLine="708"/>
        <w:jc w:val="both"/>
        <w:rPr>
          <w:rFonts w:hAnsi="Times New Roman" w:ascii="Times New Roman"/>
        </w:rPr>
      </w:pPr>
      <w:r w:rsidRPr="00BE66F7">
        <w:rPr>
          <w:rFonts w:hAnsi="Times New Roman" w:ascii="Times New Roman"/>
        </w:rPr>
        <w:t xml:space="preserve">Slijedom gore navedenog, a vezano za osporene tražbine vjerovnika drugog višeg isplatnog reda navedene pod toč. III. rješenja, sud je temeljem odredbe čl. 266. st. 1. i čl. 267. st. 1. SZ-a, odlučio kao u izreci. </w:t>
      </w:r>
    </w:p>
    <w:p w:rsidRDefault="003B6DEA" w:rsidP="00E11CD7" w:rsidR="003B6DEA" w:rsidRPr="00BE66F7">
      <w:pPr>
        <w:ind w:firstLine="708"/>
        <w:jc w:val="both"/>
        <w:rPr>
          <w:rFonts w:hAnsi="Times New Roman" w:ascii="Times New Roman"/>
        </w:rPr>
      </w:pPr>
    </w:p>
    <w:p w:rsidRDefault="00BE66F7" w:rsidP="00BE66F7" w:rsidR="00BE66F7" w:rsidRPr="00BE66F7">
      <w:pPr>
        <w:jc w:val="both"/>
        <w:rPr>
          <w:rFonts w:hAnsi="Times New Roman" w:ascii="Times New Roman"/>
        </w:rPr>
      </w:pPr>
    </w:p>
    <w:p w:rsidRDefault="00BE66F7" w:rsidP="00E11CD7" w:rsidR="00BE66F7" w:rsidRPr="00BE66F7">
      <w:pPr>
        <w:jc w:val="center"/>
        <w:rPr>
          <w:rFonts w:hAnsi="Times New Roman" w:ascii="Times New Roman"/>
        </w:rPr>
      </w:pPr>
      <w:r w:rsidRPr="00BE66F7">
        <w:rPr>
          <w:rFonts w:hAnsi="Times New Roman" w:ascii="Times New Roman"/>
        </w:rPr>
        <w:t>U Karlovcu</w:t>
      </w:r>
      <w:r w:rsidR="001C0B1A">
        <w:rPr>
          <w:rFonts w:hAnsi="Times New Roman" w:ascii="Times New Roman"/>
        </w:rPr>
        <w:t xml:space="preserve"> </w:t>
      </w:r>
      <w:r w:rsidR="00131BF0">
        <w:rPr>
          <w:rFonts w:hAnsi="Times New Roman" w:ascii="Times New Roman"/>
        </w:rPr>
        <w:t>4. lipnja 2018</w:t>
      </w:r>
      <w:r w:rsidRPr="00BE66F7">
        <w:rPr>
          <w:rFonts w:hAnsi="Times New Roman" w:ascii="Times New Roman"/>
        </w:rPr>
        <w:t>.</w:t>
      </w:r>
    </w:p>
    <w:p w:rsidRDefault="00BE66F7" w:rsidP="00BE66F7" w:rsidR="00BE66F7" w:rsidRPr="00BE66F7">
      <w:pPr>
        <w:jc w:val="both"/>
        <w:rPr>
          <w:rFonts w:hAnsi="Times New Roman" w:ascii="Times New Roman"/>
        </w:rPr>
      </w:pPr>
    </w:p>
    <w:p w:rsidRDefault="00BE66F7" w:rsidP="00ED4C11" w:rsidR="00BE66F7" w:rsidRPr="00BE66F7">
      <w:pPr>
        <w:jc w:val="right"/>
        <w:rPr>
          <w:rFonts w:hAnsi="Times New Roman" w:ascii="Times New Roman"/>
        </w:rPr>
      </w:pPr>
      <w:r w:rsidRPr="00BE66F7">
        <w:rPr>
          <w:rFonts w:hAnsi="Times New Roman" w:ascii="Times New Roman"/>
        </w:rPr>
        <w:t>STEČAJNI SUDAC:</w:t>
      </w:r>
    </w:p>
    <w:p w:rsidRDefault="00BE66F7" w:rsidP="00ED4C11" w:rsidR="00BE66F7">
      <w:pPr>
        <w:jc w:val="right"/>
        <w:rPr>
          <w:rFonts w:hAnsi="Times New Roman" w:ascii="Times New Roman"/>
        </w:rPr>
      </w:pPr>
      <w:r w:rsidRPr="00BE66F7">
        <w:rPr>
          <w:rFonts w:hAnsi="Times New Roman" w:ascii="Times New Roman"/>
        </w:rPr>
        <w:t>Vesna Fundurulić Perišin</w:t>
      </w:r>
      <w:r w:rsidR="00486CD6">
        <w:rPr>
          <w:rFonts w:hAnsi="Times New Roman" w:ascii="Times New Roman"/>
        </w:rPr>
        <w:t>, v.r.</w:t>
      </w:r>
    </w:p>
    <w:p w:rsidRDefault="00486CD6" w:rsidP="00ED4C11" w:rsidR="00486CD6">
      <w:pPr>
        <w:jc w:val="right"/>
        <w:rPr>
          <w:rFonts w:hAnsi="Times New Roman" w:ascii="Times New Roman"/>
        </w:rPr>
      </w:pPr>
    </w:p>
    <w:p w:rsidRDefault="00486CD6" w:rsidP="00ED4C11" w:rsidR="00486CD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486CD6" w:rsidP="00ED4C11" w:rsidR="00486CD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486CD6" w:rsidP="00ED4C11" w:rsidR="00486CD6" w:rsidRPr="00BE66F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BE66F7" w:rsidP="00BE66F7" w:rsidR="00BE66F7" w:rsidRPr="00BE66F7">
      <w:pPr>
        <w:jc w:val="both"/>
        <w:rPr>
          <w:rFonts w:hAnsi="Times New Roman" w:ascii="Times New Roman"/>
        </w:rPr>
      </w:pPr>
    </w:p>
    <w:p w:rsidRDefault="00BE66F7" w:rsidP="00BE66F7" w:rsidR="00BE66F7" w:rsidRPr="00BE66F7">
      <w:pPr>
        <w:jc w:val="both"/>
        <w:rPr>
          <w:rFonts w:hAnsi="Times New Roman" w:ascii="Times New Roman"/>
        </w:rPr>
      </w:pPr>
    </w:p>
    <w:p w:rsidRDefault="00BE66F7" w:rsidP="00BE66F7" w:rsidR="00BE66F7" w:rsidRPr="00BE66F7">
      <w:pPr>
        <w:jc w:val="both"/>
        <w:rPr>
          <w:rFonts w:hAnsi="Times New Roman" w:ascii="Times New Roman"/>
        </w:rPr>
      </w:pPr>
      <w:r w:rsidRPr="00BE66F7">
        <w:rPr>
          <w:rFonts w:hAnsi="Times New Roman" w:ascii="Times New Roman"/>
        </w:rPr>
        <w:t>UPUTA O PRAVNOM LIJEKU:</w:t>
      </w:r>
    </w:p>
    <w:p w:rsidRDefault="00BE66F7" w:rsidP="00ED4C11" w:rsidR="00BE66F7" w:rsidRPr="00BE66F7">
      <w:pPr>
        <w:ind w:firstLine="708"/>
        <w:jc w:val="both"/>
        <w:rPr>
          <w:rFonts w:hAnsi="Times New Roman" w:ascii="Times New Roman"/>
        </w:rPr>
      </w:pPr>
      <w:r w:rsidRPr="00BE66F7">
        <w:rPr>
          <w:rFonts w:hAnsi="Times New Roman" w:ascii="Times New Roman"/>
        </w:rPr>
        <w:t>Protiv ovog rješenja pravo na žalbu ima stečajni upravitelj i svaki vjerovnik u dijelu koji se tiče njegove prijavljene tražbine, odnosno tražbine koju je osporio (čl. 265. st. 3. SZ-a). Rok za žalbu iznosi osam dana od dana pisanog otpravka, odnosno izvatka iz rješenja. Žalba se podnosi ovom sudu u dva primjerka putem ovog suda Visokom trgovačkom sudu Republike Hrvatske.</w:t>
      </w:r>
    </w:p>
    <w:p w:rsidRDefault="00BE66F7" w:rsidP="00BE66F7" w:rsidR="00BE66F7" w:rsidRPr="00BE66F7">
      <w:pPr>
        <w:jc w:val="both"/>
        <w:rPr>
          <w:rFonts w:hAnsi="Times New Roman" w:ascii="Times New Roman"/>
        </w:rPr>
      </w:pPr>
    </w:p>
    <w:p w:rsidRDefault="00BE66F7" w:rsidP="005808FA" w:rsidR="00BE66F7">
      <w:pPr>
        <w:jc w:val="both"/>
        <w:rPr>
          <w:rFonts w:hAnsi="Times New Roman" w:ascii="Times New Roman"/>
        </w:rPr>
      </w:pPr>
    </w:p>
    <w:p w:rsidRDefault="00BE66F7" w:rsidP="005808FA" w:rsidR="00BE66F7">
      <w:pPr>
        <w:jc w:val="both"/>
        <w:rPr>
          <w:rFonts w:hAnsi="Times New Roman" w:ascii="Times New Roman"/>
        </w:rPr>
      </w:pPr>
    </w:p>
    <w:p w:rsidRDefault="00BE66F7" w:rsidP="005808FA" w:rsidR="00BE66F7">
      <w:pPr>
        <w:jc w:val="both"/>
        <w:rPr>
          <w:rFonts w:hAnsi="Times New Roman" w:ascii="Times New Roman"/>
        </w:rPr>
      </w:pPr>
    </w:p>
    <w:p w:rsidRDefault="00BE66F7" w:rsidP="005808FA" w:rsidR="00BE66F7">
      <w:pPr>
        <w:jc w:val="both"/>
        <w:rPr>
          <w:rFonts w:hAnsi="Times New Roman" w:ascii="Times New Roman"/>
        </w:rPr>
      </w:pPr>
    </w:p>
    <w:p w:rsidRDefault="00BE66F7" w:rsidP="005808FA" w:rsidR="00BE66F7" w:rsidRPr="0087203A">
      <w:pPr>
        <w:jc w:val="both"/>
        <w:rPr>
          <w:rFonts w:hAnsi="Times New Roman" w:ascii="Times New Roman"/>
        </w:rPr>
      </w:pPr>
    </w:p>
    <w:p w:rsidRDefault="00DA56AD" w:rsidP="005808FA" w:rsidR="00DA56AD">
      <w:pPr>
        <w:jc w:val="right"/>
        <w:rPr>
          <w:rFonts w:hAnsi="Times New Roman" w:ascii="Times New Roman"/>
        </w:rPr>
      </w:pPr>
    </w:p>
    <w:p w:rsidRDefault="00186E0A" w:rsidP="00186E0A" w:rsidR="00186E0A" w:rsidRPr="0087203A">
      <w:pPr>
        <w:rPr>
          <w:rFonts w:hAnsi="Times New Roman" w:ascii="Times New Roman"/>
        </w:rPr>
      </w:pPr>
    </w:p>
    <w:p w:rsidRDefault="00185C08" w:rsidP="00FB0D58" w:rsidR="00185C08" w:rsidRPr="001A1A01">
      <w:pPr>
        <w:ind w:firstLine="708"/>
        <w:rPr>
          <w:rFonts w:hAnsi="Times New Roman" w:ascii="Times New Roman"/>
        </w:rPr>
      </w:pPr>
    </w:p>
    <w:sectPr w:rsidSect="004C59C0" w:rsidR="00185C08" w:rsidRPr="001A1A01">
      <w:headerReference w:type="default" r:id="rId11"/>
      <w:pgSz w:code="9" w:h="16838" w:w="11906"/>
      <w:pgMar w:gutter="0" w:footer="709" w:header="709" w:left="1418" w:bottom="1560" w:right="1418" w:top="851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6CD6">
          <w:rPr>
            <w:noProof/>
          </w:rPr>
          <w:t>3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</w:t>
        </w:r>
        <w:r w:rsidR="004C59C0" w:rsidRPr="004C59C0">
          <w:rPr>
            <w:rFonts w:hAnsi="Times New Roman" w:ascii="Times New Roman"/>
          </w:rPr>
          <w:t>3  St-1606/17-22</w:t>
        </w:r>
      </w:p>
      <w:p w:rsidRDefault="00486CD6" w:rsidR="0060670C">
        <w:pPr>
          <w:pStyle w:val="Zaglavlje"/>
          <w:jc w:val="center"/>
        </w:pPr>
      </w:p>
    </w:sdtContent>
  </w:sdt>
  <w:p w:rsidRDefault="00486CD6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BF82C25"/>
    <w:multiLevelType w:val="hybridMultilevel"/>
    <w:tmpl w:val="FCC0F8D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7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421A203E"/>
    <w:multiLevelType w:val="hybridMultilevel"/>
    <w:tmpl w:val="BEB253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8192190"/>
    <w:multiLevelType w:val="hybridMultilevel"/>
    <w:tmpl w:val="D618E9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B1B5D5E"/>
    <w:multiLevelType w:val="hybridMultilevel"/>
    <w:tmpl w:val="A57025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2">
    <w:nsid w:val="6992582C"/>
    <w:multiLevelType w:val="hybridMultilevel"/>
    <w:tmpl w:val="FC54AE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95A4339"/>
    <w:multiLevelType w:val="hybridMultilevel"/>
    <w:tmpl w:val="0826DD00"/>
    <w:lvl w:tplc="D8968F9E" w:ilvl="0">
      <w:start w:val="1"/>
      <w:numFmt w:val="decimal"/>
      <w:lvlText w:val="%1."/>
      <w:lvlJc w:val="left"/>
      <w:pPr>
        <w:ind w:hanging="360" w:left="780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15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7"/>
  </w:num>
  <w:num w:numId="5">
    <w:abstractNumId w:val="0"/>
  </w:num>
  <w:num w:numId="6">
    <w:abstractNumId w:val="1"/>
  </w:num>
  <w:num w:numId="7">
    <w:abstractNumId w:val="13"/>
  </w:num>
  <w:num w:numId="8">
    <w:abstractNumId w:val="4"/>
  </w:num>
  <w:num w:numId="9">
    <w:abstractNumId w:val="11"/>
  </w:num>
  <w:num w:numId="10">
    <w:abstractNumId w:val="15"/>
  </w:num>
  <w:num w:numId="11">
    <w:abstractNumId w:val="8"/>
  </w:num>
  <w:num w:numId="12">
    <w:abstractNumId w:val="2"/>
  </w:num>
  <w:num w:numId="13">
    <w:abstractNumId w:val="14"/>
  </w:num>
  <w:num w:numId="14">
    <w:abstractNumId w:val="12"/>
  </w:num>
  <w:num w:numId="15">
    <w:abstractNumId w:val="10"/>
  </w:num>
  <w:num w:numId="16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12F96"/>
    <w:rsid w:val="00015E6F"/>
    <w:rsid w:val="00026DB1"/>
    <w:rsid w:val="00042EC5"/>
    <w:rsid w:val="0005705C"/>
    <w:rsid w:val="000714E5"/>
    <w:rsid w:val="00092E8E"/>
    <w:rsid w:val="00096301"/>
    <w:rsid w:val="00096468"/>
    <w:rsid w:val="00097ED4"/>
    <w:rsid w:val="000A0AD6"/>
    <w:rsid w:val="000A302D"/>
    <w:rsid w:val="000D066B"/>
    <w:rsid w:val="000D63AD"/>
    <w:rsid w:val="000E28DB"/>
    <w:rsid w:val="000E3302"/>
    <w:rsid w:val="000E560A"/>
    <w:rsid w:val="001013E8"/>
    <w:rsid w:val="001051C3"/>
    <w:rsid w:val="00110FC9"/>
    <w:rsid w:val="001148C8"/>
    <w:rsid w:val="00117232"/>
    <w:rsid w:val="00121605"/>
    <w:rsid w:val="00131BF0"/>
    <w:rsid w:val="00144FF4"/>
    <w:rsid w:val="00156CE0"/>
    <w:rsid w:val="00161BF2"/>
    <w:rsid w:val="00164E08"/>
    <w:rsid w:val="0017507E"/>
    <w:rsid w:val="00175FBE"/>
    <w:rsid w:val="00181C25"/>
    <w:rsid w:val="00185C08"/>
    <w:rsid w:val="00186E0A"/>
    <w:rsid w:val="00187714"/>
    <w:rsid w:val="0019399D"/>
    <w:rsid w:val="001A1A01"/>
    <w:rsid w:val="001B48C1"/>
    <w:rsid w:val="001B6B85"/>
    <w:rsid w:val="001C0B1A"/>
    <w:rsid w:val="001C1992"/>
    <w:rsid w:val="001C2523"/>
    <w:rsid w:val="001D0F25"/>
    <w:rsid w:val="00200FA9"/>
    <w:rsid w:val="00210B7B"/>
    <w:rsid w:val="002138AB"/>
    <w:rsid w:val="002207BD"/>
    <w:rsid w:val="002246F6"/>
    <w:rsid w:val="00225F10"/>
    <w:rsid w:val="00230F63"/>
    <w:rsid w:val="00241C7D"/>
    <w:rsid w:val="00254774"/>
    <w:rsid w:val="00262423"/>
    <w:rsid w:val="00265FE5"/>
    <w:rsid w:val="002775D1"/>
    <w:rsid w:val="00277787"/>
    <w:rsid w:val="00277D1E"/>
    <w:rsid w:val="002C2259"/>
    <w:rsid w:val="002D485F"/>
    <w:rsid w:val="002D609A"/>
    <w:rsid w:val="002E36F1"/>
    <w:rsid w:val="003114E0"/>
    <w:rsid w:val="003422B3"/>
    <w:rsid w:val="00355A50"/>
    <w:rsid w:val="00356D24"/>
    <w:rsid w:val="00362CCF"/>
    <w:rsid w:val="00373500"/>
    <w:rsid w:val="003813DA"/>
    <w:rsid w:val="00395F7D"/>
    <w:rsid w:val="003A6A61"/>
    <w:rsid w:val="003A7D08"/>
    <w:rsid w:val="003B6DEA"/>
    <w:rsid w:val="003C3799"/>
    <w:rsid w:val="004168B0"/>
    <w:rsid w:val="0042534A"/>
    <w:rsid w:val="00434E48"/>
    <w:rsid w:val="004363A2"/>
    <w:rsid w:val="00445147"/>
    <w:rsid w:val="00445660"/>
    <w:rsid w:val="00453A14"/>
    <w:rsid w:val="00456E7D"/>
    <w:rsid w:val="0046126F"/>
    <w:rsid w:val="00467E7F"/>
    <w:rsid w:val="0047225D"/>
    <w:rsid w:val="00486CD6"/>
    <w:rsid w:val="004B62EB"/>
    <w:rsid w:val="004C28B3"/>
    <w:rsid w:val="004C59C0"/>
    <w:rsid w:val="0050375D"/>
    <w:rsid w:val="00514B96"/>
    <w:rsid w:val="0052243E"/>
    <w:rsid w:val="005224CF"/>
    <w:rsid w:val="0052756B"/>
    <w:rsid w:val="00545279"/>
    <w:rsid w:val="00547FD2"/>
    <w:rsid w:val="00571B45"/>
    <w:rsid w:val="00572781"/>
    <w:rsid w:val="005808FA"/>
    <w:rsid w:val="005B3914"/>
    <w:rsid w:val="005C1FAA"/>
    <w:rsid w:val="005C3DA6"/>
    <w:rsid w:val="005C7798"/>
    <w:rsid w:val="005D22D2"/>
    <w:rsid w:val="005F06BF"/>
    <w:rsid w:val="005F7E02"/>
    <w:rsid w:val="00601A6F"/>
    <w:rsid w:val="00602601"/>
    <w:rsid w:val="00605686"/>
    <w:rsid w:val="006205FA"/>
    <w:rsid w:val="006208D6"/>
    <w:rsid w:val="00632A85"/>
    <w:rsid w:val="00646ADE"/>
    <w:rsid w:val="006753BD"/>
    <w:rsid w:val="00685855"/>
    <w:rsid w:val="006862D5"/>
    <w:rsid w:val="00695B29"/>
    <w:rsid w:val="006A7CBC"/>
    <w:rsid w:val="006D50C3"/>
    <w:rsid w:val="006F4E56"/>
    <w:rsid w:val="00704DFC"/>
    <w:rsid w:val="007050E4"/>
    <w:rsid w:val="007230A2"/>
    <w:rsid w:val="00733BA9"/>
    <w:rsid w:val="0075117E"/>
    <w:rsid w:val="0076181A"/>
    <w:rsid w:val="00771B72"/>
    <w:rsid w:val="00771C06"/>
    <w:rsid w:val="00775029"/>
    <w:rsid w:val="0079068B"/>
    <w:rsid w:val="007A0969"/>
    <w:rsid w:val="007B24DB"/>
    <w:rsid w:val="007D7B52"/>
    <w:rsid w:val="007E058A"/>
    <w:rsid w:val="007F50E6"/>
    <w:rsid w:val="007F5C06"/>
    <w:rsid w:val="00801EFD"/>
    <w:rsid w:val="00801F35"/>
    <w:rsid w:val="00813D04"/>
    <w:rsid w:val="008167F1"/>
    <w:rsid w:val="00823B7B"/>
    <w:rsid w:val="00827435"/>
    <w:rsid w:val="0083040F"/>
    <w:rsid w:val="0083503A"/>
    <w:rsid w:val="00851FD4"/>
    <w:rsid w:val="0085681C"/>
    <w:rsid w:val="00857CA5"/>
    <w:rsid w:val="00866493"/>
    <w:rsid w:val="0087203A"/>
    <w:rsid w:val="008725D8"/>
    <w:rsid w:val="008753F6"/>
    <w:rsid w:val="00880100"/>
    <w:rsid w:val="00881D90"/>
    <w:rsid w:val="00894A02"/>
    <w:rsid w:val="008A17AF"/>
    <w:rsid w:val="008A2687"/>
    <w:rsid w:val="008B4FFB"/>
    <w:rsid w:val="008C235C"/>
    <w:rsid w:val="008D0481"/>
    <w:rsid w:val="008E3949"/>
    <w:rsid w:val="008F24B2"/>
    <w:rsid w:val="008F4BB1"/>
    <w:rsid w:val="008F5770"/>
    <w:rsid w:val="009449DB"/>
    <w:rsid w:val="0095654D"/>
    <w:rsid w:val="009661A7"/>
    <w:rsid w:val="00966407"/>
    <w:rsid w:val="009701A0"/>
    <w:rsid w:val="00972572"/>
    <w:rsid w:val="00981D12"/>
    <w:rsid w:val="00987DAD"/>
    <w:rsid w:val="00997385"/>
    <w:rsid w:val="009A2968"/>
    <w:rsid w:val="009A6180"/>
    <w:rsid w:val="009B2378"/>
    <w:rsid w:val="009B3948"/>
    <w:rsid w:val="009B5CB7"/>
    <w:rsid w:val="009D733B"/>
    <w:rsid w:val="009E0674"/>
    <w:rsid w:val="009F6249"/>
    <w:rsid w:val="00A03AF9"/>
    <w:rsid w:val="00A15F4F"/>
    <w:rsid w:val="00A1637D"/>
    <w:rsid w:val="00A1760B"/>
    <w:rsid w:val="00A265B2"/>
    <w:rsid w:val="00A331B7"/>
    <w:rsid w:val="00A402AE"/>
    <w:rsid w:val="00A637B1"/>
    <w:rsid w:val="00A63C25"/>
    <w:rsid w:val="00A70719"/>
    <w:rsid w:val="00A85C1E"/>
    <w:rsid w:val="00A85CC6"/>
    <w:rsid w:val="00A96B27"/>
    <w:rsid w:val="00AA2F3A"/>
    <w:rsid w:val="00AC09A6"/>
    <w:rsid w:val="00AC362F"/>
    <w:rsid w:val="00AE1E7E"/>
    <w:rsid w:val="00B028D4"/>
    <w:rsid w:val="00B10043"/>
    <w:rsid w:val="00B12C85"/>
    <w:rsid w:val="00B42A8C"/>
    <w:rsid w:val="00B531B6"/>
    <w:rsid w:val="00B540A5"/>
    <w:rsid w:val="00B75D41"/>
    <w:rsid w:val="00BA218D"/>
    <w:rsid w:val="00BA336B"/>
    <w:rsid w:val="00BA6BEB"/>
    <w:rsid w:val="00BA6D04"/>
    <w:rsid w:val="00BB114D"/>
    <w:rsid w:val="00BC2305"/>
    <w:rsid w:val="00BD6511"/>
    <w:rsid w:val="00BE2052"/>
    <w:rsid w:val="00BE4259"/>
    <w:rsid w:val="00BE607F"/>
    <w:rsid w:val="00BE66F7"/>
    <w:rsid w:val="00C14B0B"/>
    <w:rsid w:val="00C27C69"/>
    <w:rsid w:val="00C327CC"/>
    <w:rsid w:val="00C32A75"/>
    <w:rsid w:val="00C46D17"/>
    <w:rsid w:val="00C577A0"/>
    <w:rsid w:val="00C623C1"/>
    <w:rsid w:val="00C84EE2"/>
    <w:rsid w:val="00C90F88"/>
    <w:rsid w:val="00CD02B8"/>
    <w:rsid w:val="00CE408C"/>
    <w:rsid w:val="00CF5826"/>
    <w:rsid w:val="00D11867"/>
    <w:rsid w:val="00D17A0E"/>
    <w:rsid w:val="00D21927"/>
    <w:rsid w:val="00D3232C"/>
    <w:rsid w:val="00D42E48"/>
    <w:rsid w:val="00D56803"/>
    <w:rsid w:val="00D56D50"/>
    <w:rsid w:val="00D636DC"/>
    <w:rsid w:val="00D755C4"/>
    <w:rsid w:val="00D77CD5"/>
    <w:rsid w:val="00D861B6"/>
    <w:rsid w:val="00D930C1"/>
    <w:rsid w:val="00DA042E"/>
    <w:rsid w:val="00DA56AD"/>
    <w:rsid w:val="00DC165D"/>
    <w:rsid w:val="00DC5F22"/>
    <w:rsid w:val="00E11CD7"/>
    <w:rsid w:val="00E35DA4"/>
    <w:rsid w:val="00E4559F"/>
    <w:rsid w:val="00E5782A"/>
    <w:rsid w:val="00E64B06"/>
    <w:rsid w:val="00E90B07"/>
    <w:rsid w:val="00EB65B1"/>
    <w:rsid w:val="00EC64BC"/>
    <w:rsid w:val="00ED4C11"/>
    <w:rsid w:val="00EE219B"/>
    <w:rsid w:val="00EE768C"/>
    <w:rsid w:val="00F0201C"/>
    <w:rsid w:val="00F115F0"/>
    <w:rsid w:val="00F215B8"/>
    <w:rsid w:val="00F45CB5"/>
    <w:rsid w:val="00F75C06"/>
    <w:rsid w:val="00F834AE"/>
    <w:rsid w:val="00F97311"/>
    <w:rsid w:val="00FB0D58"/>
    <w:rsid w:val="00FB77B4"/>
    <w:rsid w:val="00FD561B"/>
    <w:rsid w:val="00FE09DA"/>
    <w:rsid w:val="00FE1BD6"/>
    <w:rsid w:val="00FF0F54"/>
    <w:rsid w:val="00FF5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86C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6C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6CD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6C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6C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86C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6C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6CD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6C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6C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1606</izvorni_sadrzaj>
    <derivirana_varijabla naziv="DomainObject.Predmet.Broj_1">1606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svibnja 2017.</izvorni_sadrzaj>
    <derivirana_varijabla naziv="DomainObject.Predmet.DatumOsnivanja_1">26.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St-1606/2017</izvorni_sadrzaj>
    <derivirana_varijabla naziv="DomainObject.Predmet.OznakaBroj_1">St-1606/2017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COPY ZOMA d.o.o. zastupanog po punomoćniku Zoran Marinić</izvorni_sadrzaj>
    <derivirana_varijabla naziv="DomainObject.Predmet.ProtustrankaFormated_1">  COPY ZOMA d.o.o. zastupanog po punomoćniku Zoran Marinić</derivirana_varijabla>
  </DomainObject.Predmet.ProtustrankaFormated>
  <DomainObject.Predmet.ProtustrankaFormatedOIB>
    <izvorni_sadrzaj>  COPY ZOMA d.o.o., OIB 84984196701 zastupanog po punomoćniku Zoran Marinić</izvorni_sadrzaj>
    <derivirana_varijabla naziv="DomainObject.Predmet.ProtustrankaFormatedOIB_1">  COPY ZOMA d.o.o., OIB 84984196701 zastupanog po punomoćniku Zoran Marinić</derivirana_varijabla>
  </DomainObject.Predmet.ProtustrankaFormatedOIB>
  <DomainObject.Predmet.ProtustrankaFormatedWithAdress>
    <izvorni_sadrzaj> COPY ZOMA d.o.o., Dinarski put 22, 10000 Zagreb zastupanog po punomoćniku Zoran Marinić</izvorni_sadrzaj>
    <derivirana_varijabla naziv="DomainObject.Predmet.ProtustrankaFormatedWithAdress_1"> COPY ZOMA d.o.o., Dinarski put 22, 10000 Zagreb zastupanog po punomoćniku Zoran Marinić</derivirana_varijabla>
  </DomainObject.Predmet.ProtustrankaFormatedWithAdress>
  <DomainObject.Predmet.ProtustrankaFormatedWithAdressOIB>
    <izvorni_sadrzaj> COPY ZOMA d.o.o., OIB 84984196701, Dinarski put 22, 10000 Zagreb zastupanog po punomoćniku Zoran Marinić</izvorni_sadrzaj>
    <derivirana_varijabla naziv="DomainObject.Predmet.ProtustrankaFormatedWithAdressOIB_1"> COPY ZOMA d.o.o., OIB 84984196701, Dinarski put 22, 10000 Zagreb zastupanog po punomoćniku Zoran Marinić</derivirana_varijabla>
  </DomainObject.Predmet.ProtustrankaFormatedWithAdressOIB>
  <DomainObject.Predmet.ProtustrankaWithAdress>
    <izvorni_sadrzaj>COPY ZOMA d.o.o. Dinarski put 22, 10000 Zagreb</izvorni_sadrzaj>
    <derivirana_varijabla naziv="DomainObject.Predmet.ProtustrankaWithAdress_1">COPY ZOMA d.o.o. Dinarski put 22, 10000 Zagreb</derivirana_varijabla>
  </DomainObject.Predmet.ProtustrankaWithAdress>
  <DomainObject.Predmet.ProtustrankaWithAdressOIB>
    <izvorni_sadrzaj>COPY ZOMA d.o.o., OIB 84984196701, Dinarski put 22, 10000 Zagreb</izvorni_sadrzaj>
    <derivirana_varijabla naziv="DomainObject.Predmet.ProtustrankaWithAdressOIB_1">COPY ZOMA d.o.o., OIB 84984196701, Dinarski put 22, 10000 Zagreb</derivirana_varijabla>
  </DomainObject.Predmet.ProtustrankaWithAdressOIB>
  <DomainObject.Predmet.ProtustrankaNazivFormated>
    <izvorni_sadrzaj>COPY ZOMA d.o.o.</izvorni_sadrzaj>
    <derivirana_varijabla naziv="DomainObject.Predmet.ProtustrankaNazivFormated_1">COPY ZOMA d.o.o.</derivirana_varijabla>
  </DomainObject.Predmet.ProtustrankaNazivFormated>
  <DomainObject.Predmet.ProtustrankaNazivFormatedOIB>
    <izvorni_sadrzaj>COPY ZOMA d.o.o., OIB 84984196701</izvorni_sadrzaj>
    <derivirana_varijabla naziv="DomainObject.Predmet.ProtustrankaNazivFormatedOIB_1">COPY ZOMA d.o.o., OIB 84984196701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COPY ZOMA d.o.o. zastupanog po punomoćniku Zoran Marinić</item>
    </izvorni_sadrzaj>
    <derivirana_varijabla naziv="DomainObject.Predmet.ProtuStrankaListFormated_1">
      <item>COPY ZOMA d.o.o. zastupanog po punomoćniku Zoran Marinić</item>
    </derivirana_varijabla>
  </DomainObject.Predmet.ProtuStrankaListFormated>
  <DomainObject.Predmet.ProtuStrankaListFormatedOIB>
    <izvorni_sadrzaj>
      <item>COPY ZOMA d.o.o., OIB 84984196701 zastupanog po punomoćniku Zoran Marinić</item>
    </izvorni_sadrzaj>
    <derivirana_varijabla naziv="DomainObject.Predmet.ProtuStrankaListFormatedOIB_1">
      <item>COPY ZOMA d.o.o., OIB 84984196701 zastupanog po punomoćniku Zoran Marinić</item>
    </derivirana_varijabla>
  </DomainObject.Predmet.ProtuStrankaListFormatedOIB>
  <DomainObject.Predmet.ProtuStrankaListFormatedWithAdress>
    <izvorni_sadrzaj>
      <item>COPY ZOMA d.o.o., Dinarski put 22, 10000 Zagreb zastupanog po punomoćniku Zoran Marinić</item>
    </izvorni_sadrzaj>
    <derivirana_varijabla naziv="DomainObject.Predmet.ProtuStrankaListFormatedWithAdress_1">
      <item>COPY ZOMA d.o.o., Dinarski put 22, 10000 Zagreb zastupanog po punomoćniku Zoran Marinić</item>
    </derivirana_varijabla>
  </DomainObject.Predmet.ProtuStrankaListFormatedWithAdress>
  <DomainObject.Predmet.ProtuStrankaListFormatedWithAdressOIB>
    <izvorni_sadrzaj>
      <item>COPY ZOMA d.o.o., OIB 84984196701, Dinarski put 22, 10000 Zagreb zastupanog po punomoćniku Zoran Marinić</item>
    </izvorni_sadrzaj>
    <derivirana_varijabla naziv="DomainObject.Predmet.ProtuStrankaListFormatedWithAdressOIB_1">
      <item>COPY ZOMA d.o.o., OIB 84984196701, Dinarski put 22, 10000 Zagreb zastupanog po punomoćniku Zoran Marinić</item>
    </derivirana_varijabla>
  </DomainObject.Predmet.ProtuStrankaListFormatedWithAdressOIB>
  <DomainObject.Predmet.ProtuStrankaListNazivFormated>
    <izvorni_sadrzaj>
      <item>COPY ZOMA d.o.o.</item>
    </izvorni_sadrzaj>
    <derivirana_varijabla naziv="DomainObject.Predmet.ProtuStrankaListNazivFormated_1">
      <item>COPY ZOMA d.o.o.</item>
    </derivirana_varijabla>
  </DomainObject.Predmet.ProtuStrankaListNazivFormated>
  <DomainObject.Predmet.ProtuStrankaListNazivFormatedOIB>
    <izvorni_sadrzaj>
      <item>COPY ZOMA d.o.o., OIB 84984196701</item>
    </izvorni_sadrzaj>
    <derivirana_varijabla naziv="DomainObject.Predmet.ProtuStrankaListNazivFormatedOIB_1">
      <item>COPY ZOMA d.o.o., OIB 84984196701</item>
    </derivirana_varijabla>
  </DomainObject.Predmet.ProtuStrankaListNazivFormatedOIB>
  <DomainObject.Predmet.OstaliListFormated>
    <izvorni_sadrzaj>
      <item>Zoran Marinić punomoćnik sudionika u postupku COPY ZOMA d.o.o.</item>
    </izvorni_sadrzaj>
    <derivirana_varijabla naziv="DomainObject.Predmet.OstaliListFormated_1">
      <item>Zoran Marinić punomoćnik sudionika u postupku COPY ZOMA d.o.o.</item>
    </derivirana_varijabla>
  </DomainObject.Predmet.OstaliListFormated>
  <DomainObject.Predmet.OstaliListFormatedOIB>
    <izvorni_sadrzaj>
      <item>Zoran Marinić, OIB 31805793525 punomoćnik sudionika u postupku COPY ZOMA d.o.o.</item>
    </izvorni_sadrzaj>
    <derivirana_varijabla naziv="DomainObject.Predmet.OstaliListFormatedOIB_1">
      <item>Zoran Marinić, OIB 31805793525 punomoćnik sudionika u postupku COPY ZOMA d.o.o.</item>
    </derivirana_varijabla>
  </DomainObject.Predmet.OstaliListFormatedOIB>
  <DomainObject.Predmet.OstaliListFormatedWithAdress>
    <izvorni_sadrzaj>
      <item>Zoran Marinić, Dinarski Put 22, 10000 Zagreb punomoćnik sudionika u postupku COPY ZOMA d.o.o.</item>
    </izvorni_sadrzaj>
    <derivirana_varijabla naziv="DomainObject.Predmet.OstaliListFormatedWithAdress_1">
      <item>Zoran Marinić, Dinarski Put 22, 10000 Zagreb punomoćnik sudionika u postupku COPY ZOMA d.o.o.</item>
    </derivirana_varijabla>
  </DomainObject.Predmet.OstaliListFormatedWithAdress>
  <DomainObject.Predmet.OstaliListFormatedWithAdressOIB>
    <izvorni_sadrzaj>
      <item>Zoran Marinić, OIB 31805793525, Dinarski Put 22, 10000 Zagreb punomoćnik sudionika u postupku COPY ZOMA d.o.o.</item>
    </izvorni_sadrzaj>
    <derivirana_varijabla naziv="DomainObject.Predmet.OstaliListFormatedWithAdressOIB_1">
      <item>Zoran Marinić, OIB 31805793525, Dinarski Put 22, 10000 Zagreb punomoćnik sudionika u postupku COPY ZOMA d.o.o.</item>
    </derivirana_varijabla>
  </DomainObject.Predmet.OstaliListFormatedWithAdressOIB>
  <DomainObject.Predmet.OstaliListNazivFormated>
    <izvorni_sadrzaj>
      <item>Zoran Marinić</item>
    </izvorni_sadrzaj>
    <derivirana_varijabla naziv="DomainObject.Predmet.OstaliListNazivFormated_1">
      <item>Zoran Marinić</item>
    </derivirana_varijabla>
  </DomainObject.Predmet.OstaliListNazivFormated>
  <DomainObject.Predmet.OstaliListNazivFormatedOIB>
    <izvorni_sadrzaj>
      <item>Zoran Marinić, OIB 31805793525</item>
    </izvorni_sadrzaj>
    <derivirana_varijabla naziv="DomainObject.Predmet.OstaliListNazivFormatedOIB_1">
      <item>Zoran Marinić, OIB 31805793525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COPY ZOMA d.o.o.</izvorni_sadrzaj>
    <derivirana_varijabla naziv="DomainObject.Predmet.ProtustrankaIDrugi_1">COPY ZOMA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COPY ZOMA d.o.o., OIB 84984196701, Dinarski put 22, 10000 Zagreb</izvorni_sadrzaj>
    <derivirana_varijabla naziv="DomainObject.Predmet.ProtustrankaIDrugiAdressOIB_1">COPY ZOMA d.o.o., OIB 84984196701, Dinarski put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COPY ZOMA d.o.o.</item>
      <item>Zoran Marinić</item>
    </izvorni_sadrzaj>
    <derivirana_varijabla naziv="DomainObject.Predmet.SudioniciListNaziv_1">
      <item>FINA Regionalni centar Zagreb</item>
      <item>COPY ZOMA d.o.o.</item>
      <item>Zoran Marinić</item>
    </derivirana_varijabla>
  </DomainObject.Predmet.SudioniciListNaziv>
  <DomainObject.Predmet.SudioniciListAdressOIB>
    <izvorni_sadrzaj>
      <item>FINA Regionalni centar Zagreb, OIB 85821130368, Trg svibanjskih žrtava 1995. 1,10000 Zagreb</item>
      <item>COPY ZOMA d.o.o., OIB 84984196701, Dinarski put 22,10000 Zagreb</item>
      <item>Zoran Marinić, OIB 31805793525, Dinarski Put 22,10000 Zagreb</item>
    </izvorni_sadrzaj>
    <derivirana_varijabla naziv="DomainObject.Predmet.SudioniciListAdressOIB_1">
      <item>FINA Regionalni centar Zagreb, OIB 85821130368, Trg svibanjskih žrtava 1995. 1,10000 Zagreb</item>
      <item>COPY ZOMA d.o.o., OIB 84984196701, Dinarski put 22,10000 Zagreb</item>
      <item>Zoran Marinić, OIB 31805793525, Dinarski Put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84984196701</item>
      <item>, OIB 31805793525</item>
    </izvorni_sadrzaj>
    <derivirana_varijabla naziv="DomainObject.Predmet.SudioniciListNazivOIB_1">
      <item>, OIB 85821130368</item>
      <item>, OIB 84984196701</item>
      <item>, OIB 31805793525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Čulić, OIB 28643153330, Sljemenska ulica 44, 31000 Osijek</item>
    </izvorni_sadrzaj>
    <derivirana_varijabla naziv="DomainObject.Predmet.StecajniUpraviteljiListAddressOIB_1">
      <item>Ivan Čulić, OIB 28643153330, Sljemenska ulica 44,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415911-9DF4-4F7E-91FF-5394ADD1B0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698</properties:Words>
  <properties:Characters>3954</properties:Characters>
  <properties:Lines>136</properties:Lines>
  <properties:Paragraphs>66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2018-06-04T12:09:00Z</dcterms:created>
  <dc:creator>Gordana Grčić</dc:creator>
  <cp:lastModifiedBy>Žana Livaja</cp:lastModifiedBy>
  <cp:lastPrinted>2017-04-03T09:57:00Z</cp:lastPrinted>
  <dcterms:modified xmlns:xsi="http://www.w3.org/2001/XMLSchema-instance" xsi:type="dcterms:W3CDTF">2018-06-04T12:52:00Z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--St-1606-17--utvrđene i osporene tražbine.docx)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