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407e" w14:paraId="68d407e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202B9">
        <w:t>540/16-12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202B9">
        <w:t>AGRO TURISTIČKA ZADRUGA KNIN, zadruga</w:t>
      </w:r>
      <w:r>
        <w:t>,</w:t>
      </w:r>
      <w:r w:rsidR="009202B9">
        <w:t xml:space="preserve"> Knin, Gojka Šuška 12,</w:t>
      </w:r>
      <w:r w:rsidR="00507FCA">
        <w:t xml:space="preserve"> OIB: </w:t>
      </w:r>
      <w:r w:rsidR="009202B9">
        <w:t>88234372986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91152A">
        <w:t>18</w:t>
      </w:r>
      <w:r w:rsidR="00C604A6">
        <w:t>.</w:t>
      </w:r>
      <w:r w:rsidR="00224D2D">
        <w:t xml:space="preserve"> siječnja 2017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D2204B">
        <w:t>AGRO TURISTIČKA ZADRUGA KNIN, zadruga, Knin, Gojka Šuška 12, OIB: 88234372986</w:t>
      </w:r>
      <w:r w:rsidR="00D2204B" w:rsidRPr="00BA5150">
        <w:t xml:space="preserve"> </w:t>
      </w:r>
      <w:r w:rsidR="00507FCA" w:rsidRPr="00BA5150">
        <w:t xml:space="preserve"> </w:t>
      </w:r>
      <w:r w:rsidRPr="006A62B7">
        <w:t xml:space="preserve"> stečajni postupak otvoren je dana </w:t>
      </w:r>
      <w:r w:rsidR="0091152A">
        <w:t>18</w:t>
      </w:r>
      <w:r w:rsidR="00C604A6">
        <w:t>.</w:t>
      </w:r>
      <w:r w:rsidR="00224D2D">
        <w:t xml:space="preserve"> siječnja 2017</w:t>
      </w:r>
      <w:r w:rsidRPr="006A62B7">
        <w:t xml:space="preserve">. u </w:t>
      </w:r>
      <w:r w:rsidR="0091152A">
        <w:t>10,00</w:t>
      </w:r>
      <w:r w:rsidRPr="006A62B7">
        <w:t xml:space="preserve"> sati i kada je ovo rješenje o otvaranju stečajnog postupka </w:t>
      </w:r>
      <w:r w:rsidR="00A811F1">
        <w:t>i</w:t>
      </w:r>
      <w:r w:rsidRPr="006A62B7">
        <w:t xml:space="preserve">staknuto na </w:t>
      </w:r>
      <w:r>
        <w:t>e-</w:t>
      </w:r>
      <w:r w:rsidRPr="006A62B7">
        <w:t>oglasnoj ploči suda.</w:t>
      </w:r>
    </w:p>
    <w:p w:rsidRDefault="000A6630" w:rsidP="004C326A" w:rsidR="000A6630">
      <w:pPr>
        <w:jc w:val="both"/>
      </w:pPr>
    </w:p>
    <w:p w:rsidRDefault="00590943" w:rsidP="00186D9B" w:rsidR="00590943" w:rsidRPr="004C326A">
      <w:pPr>
        <w:ind w:hanging="705" w:left="705"/>
        <w:jc w:val="both"/>
      </w:pPr>
      <w:r>
        <w:t>II</w:t>
      </w:r>
      <w:r w:rsidRPr="006A62B7">
        <w:tab/>
      </w:r>
      <w:r w:rsidR="0091152A">
        <w:t>Ivica Matas iz Šibenika,</w:t>
      </w:r>
      <w:r w:rsidR="0091152A" w:rsidRPr="0091152A">
        <w:t xml:space="preserve"> </w:t>
      </w:r>
      <w:r w:rsidR="0091152A" w:rsidRPr="008E37E9">
        <w:t>Put Gimnazije 55, OIB: 98549799157</w:t>
      </w:r>
      <w:r w:rsidR="004C326A" w:rsidRPr="004C326A">
        <w:t>,</w:t>
      </w:r>
      <w:r w:rsidR="006F0EC9" w:rsidRPr="004C326A">
        <w:t xml:space="preserve"> </w:t>
      </w:r>
      <w:r w:rsidRPr="004C326A">
        <w:t xml:space="preserve">imenuje </w:t>
      </w:r>
      <w:r w:rsidR="004C326A">
        <w:t xml:space="preserve">se za stečajnog upravitelja nad stečajnim dužnikom </w:t>
      </w:r>
      <w:r w:rsidR="00D2204B">
        <w:t>AGRO TURISTIČKA ZADRUGA KNIN, zadruga, Knin, Gojka Šuška 12, OIB: 88234372986</w:t>
      </w:r>
      <w:r w:rsidR="00A811F1">
        <w:t>.</w:t>
      </w:r>
      <w:r w:rsidR="004C326A" w:rsidRPr="006A62B7">
        <w:t xml:space="preserve"> </w:t>
      </w:r>
    </w:p>
    <w:p w:rsidRDefault="000A6630" w:rsidP="004C326A" w:rsidR="000A6630">
      <w:pPr>
        <w:jc w:val="both"/>
      </w:pPr>
    </w:p>
    <w:p w:rsidRDefault="00590943" w:rsidP="006A62B7" w:rsidR="006244C9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</w:t>
      </w:r>
      <w:r w:rsidR="00D2204B">
        <w:t>AGRO TURISTIČKA ZADRUGA KNIN, zadruga, Knin, Gojka Šuška 12, OIB: 88234372986</w:t>
      </w:r>
      <w:r w:rsidR="00A811F1">
        <w:t>.</w:t>
      </w:r>
    </w:p>
    <w:p w:rsidRDefault="0007509E" w:rsidP="004C326A" w:rsidR="0007509E">
      <w:pPr>
        <w:jc w:val="both"/>
      </w:pPr>
    </w:p>
    <w:p w:rsidRDefault="00590943" w:rsidP="004C326A" w:rsidR="000A6630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6A62B7" w:rsidR="000A6630">
      <w:pPr>
        <w:ind w:hanging="705" w:left="709"/>
        <w:jc w:val="both"/>
      </w:pPr>
    </w:p>
    <w:p w:rsidRDefault="00590943" w:rsidP="004C326A" w:rsidR="004C326A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4C326A" w:rsidRPr="00BA5150">
        <w:t xml:space="preserve">Ovo rješenje će se </w:t>
      </w:r>
      <w:r w:rsidR="004C326A" w:rsidRPr="000A1F5A">
        <w:t>objaviti na e-oglasnoj ploči suda</w:t>
      </w:r>
      <w:r w:rsidR="004C326A">
        <w:t xml:space="preserve"> i dostavlja se sudskom</w:t>
      </w:r>
      <w:r w:rsidR="004C326A" w:rsidRPr="00BA5150">
        <w:t xml:space="preserve"> registru radi </w:t>
      </w:r>
      <w:r w:rsidR="004C326A">
        <w:t xml:space="preserve">upisa činjenice otvaranja stečajnog postupka odmah po objavi na e-oglasnoj ploči i po pravomoćnosti radi </w:t>
      </w:r>
      <w:r w:rsidR="004C326A" w:rsidRPr="00BA5150">
        <w:t>brisanja stečajnog dužnika iz registra.</w:t>
      </w:r>
    </w:p>
    <w:p w:rsidRDefault="000A6630" w:rsidP="004C326A" w:rsidR="000A6630">
      <w:pPr>
        <w:ind w:hanging="705" w:left="709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91152A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6244C9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D2204B">
        <w:t>15. travnja</w:t>
      </w:r>
      <w:r w:rsidR="006244C9">
        <w:t xml:space="preserve"> 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D2204B">
        <w:t>AGRO TURISTIČKA ZADRUGA KNIN, zadruga, Knin, Gojka Šuška 12, OIB: 88234372986</w:t>
      </w:r>
      <w:r w:rsidR="00507FCA">
        <w:t>.</w:t>
      </w:r>
      <w:r w:rsidR="00507FCA" w:rsidRPr="00BA5150">
        <w:t xml:space="preserve"> </w:t>
      </w:r>
      <w:r w:rsidR="006244C9">
        <w:t xml:space="preserve">            </w:t>
      </w:r>
      <w:r w:rsidR="000A6630">
        <w:t xml:space="preserve">         </w:t>
      </w:r>
      <w:r w:rsidRPr="006A62B7">
        <w:t xml:space="preserve">  </w:t>
      </w:r>
      <w:r w:rsidR="006244C9">
        <w:t xml:space="preserve">       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D2204B">
        <w:t>540/16-10</w:t>
      </w:r>
      <w:r w:rsidRPr="006A62B7">
        <w:t xml:space="preserve"> od </w:t>
      </w:r>
      <w:r>
        <w:t xml:space="preserve">dana </w:t>
      </w:r>
      <w:r w:rsidR="00A811F1">
        <w:t>23.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2E6874">
        <w:t>24. svibnja</w:t>
      </w:r>
      <w:r w:rsidRPr="001433E2">
        <w:t xml:space="preserve"> 2016., temeljem čega je rok za uplatu predujma istekao dana </w:t>
      </w:r>
      <w:r w:rsidR="002E6874">
        <w:t>16. lipnja</w:t>
      </w:r>
      <w:r w:rsidRPr="001433E2">
        <w:t xml:space="preserve"> 2016. </w:t>
      </w:r>
    </w:p>
    <w:p w:rsidRDefault="001433E2" w:rsidP="001433E2" w:rsidR="001433E2" w:rsidRPr="004C326A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</w:t>
      </w:r>
      <w:r w:rsidRPr="004C326A">
        <w:t xml:space="preserve">odlučeno kao u izreci. </w:t>
      </w:r>
    </w:p>
    <w:p w:rsidRDefault="004C326A" w:rsidP="004C326A" w:rsidR="004C326A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4C326A" w:rsidP="004C326A" w:rsidR="004C326A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4C326A" w:rsidP="004C326A" w:rsidR="004C326A">
      <w:pPr>
        <w:ind w:firstLine="708"/>
        <w:jc w:val="both"/>
      </w:pPr>
      <w:r>
        <w:t>Stoga je odlučeno kao u izreci.</w:t>
      </w:r>
    </w:p>
    <w:p w:rsidRDefault="004C326A" w:rsidP="004C326A" w:rsidR="004C326A">
      <w:pPr>
        <w:ind w:firstLine="708"/>
        <w:jc w:val="both"/>
      </w:pPr>
    </w:p>
    <w:p w:rsidRDefault="004C326A" w:rsidP="004C326A" w:rsidR="004C326A">
      <w:pPr>
        <w:ind w:firstLine="708"/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91152A">
        <w:t>18</w:t>
      </w:r>
      <w:r w:rsidR="00C604A6">
        <w:t>.</w:t>
      </w:r>
      <w:r w:rsidR="00224D2D">
        <w:t xml:space="preserve"> siječnja 2017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224D2D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224D2D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224D2D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24D2D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224D2D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4C326A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E6E" w:rsidR="00271E6E">
      <w:r>
        <w:separator/>
      </w:r>
    </w:p>
  </w:endnote>
  <w:endnote w:id="0" w:type="continuationSeparator">
    <w:p w:rsidRDefault="00271E6E" w:rsidR="00271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E6E" w:rsidR="00271E6E">
      <w:r>
        <w:separator/>
      </w:r>
    </w:p>
  </w:footnote>
  <w:footnote w:id="0" w:type="continuationSeparator">
    <w:p w:rsidRDefault="00271E6E" w:rsidR="00271E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2B9" w:rsidP="00825537" w:rsidR="009202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2B9" w:rsidR="009202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2B9" w:rsidP="00825537" w:rsidR="009202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B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02B9" w:rsidP="00825537" w:rsidR="009202B9" w:rsidRPr="006A62B7">
    <w:pPr>
      <w:pStyle w:val="Zaglavlje"/>
      <w:jc w:val="right"/>
    </w:pPr>
    <w:r w:rsidRPr="006A62B7">
      <w:t>Poslovni broj 1 St-</w:t>
    </w:r>
    <w:r w:rsidR="00D2204B">
      <w:t>540/16-12</w:t>
    </w:r>
  </w:p>
  <w:p w:rsidRDefault="009202B9" w:rsidP="00825537" w:rsidR="009202B9">
    <w:pPr>
      <w:pStyle w:val="Zaglavlje"/>
      <w:jc w:val="right"/>
      <w:rPr>
        <w:rFonts w:cs="Arial" w:hAnsi="Arial" w:ascii="Arial"/>
        <w:sz w:val="22"/>
        <w:szCs w:val="22"/>
      </w:rPr>
    </w:pPr>
  </w:p>
  <w:p w:rsidRDefault="009202B9" w:rsidP="00825537" w:rsidR="009202B9">
    <w:pPr>
      <w:pStyle w:val="Zaglavlje"/>
      <w:jc w:val="right"/>
      <w:rPr>
        <w:rFonts w:cs="Arial" w:hAnsi="Arial" w:ascii="Arial"/>
        <w:sz w:val="22"/>
        <w:szCs w:val="22"/>
      </w:rPr>
    </w:pPr>
  </w:p>
  <w:p w:rsidRDefault="009202B9" w:rsidP="00825537" w:rsidR="009202B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509E"/>
    <w:rsid w:val="000923C5"/>
    <w:rsid w:val="000964E5"/>
    <w:rsid w:val="000A6630"/>
    <w:rsid w:val="000D7790"/>
    <w:rsid w:val="001144F4"/>
    <w:rsid w:val="00117181"/>
    <w:rsid w:val="001433E2"/>
    <w:rsid w:val="001441EB"/>
    <w:rsid w:val="001540AB"/>
    <w:rsid w:val="00186D9B"/>
    <w:rsid w:val="00195040"/>
    <w:rsid w:val="00215D49"/>
    <w:rsid w:val="00216EE2"/>
    <w:rsid w:val="00224D2D"/>
    <w:rsid w:val="00236C5C"/>
    <w:rsid w:val="00271E6E"/>
    <w:rsid w:val="00272170"/>
    <w:rsid w:val="00286C89"/>
    <w:rsid w:val="002A25D5"/>
    <w:rsid w:val="002C1F71"/>
    <w:rsid w:val="002C29AA"/>
    <w:rsid w:val="002C3F74"/>
    <w:rsid w:val="002E68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C326A"/>
    <w:rsid w:val="004D7B96"/>
    <w:rsid w:val="004E0C7D"/>
    <w:rsid w:val="004F2EAE"/>
    <w:rsid w:val="00507FCA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A4B5A"/>
    <w:rsid w:val="008D17AE"/>
    <w:rsid w:val="008F0D7C"/>
    <w:rsid w:val="009041A3"/>
    <w:rsid w:val="0091152A"/>
    <w:rsid w:val="009202B9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11F1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35145"/>
    <w:rsid w:val="00C604A6"/>
    <w:rsid w:val="00C843A4"/>
    <w:rsid w:val="00CD2D99"/>
    <w:rsid w:val="00CE4609"/>
    <w:rsid w:val="00CE76CB"/>
    <w:rsid w:val="00CE7D3D"/>
    <w:rsid w:val="00D04E1E"/>
    <w:rsid w:val="00D2204B"/>
    <w:rsid w:val="00D376EA"/>
    <w:rsid w:val="00D44545"/>
    <w:rsid w:val="00D6373B"/>
    <w:rsid w:val="00D67C25"/>
    <w:rsid w:val="00D7083B"/>
    <w:rsid w:val="00D83F1A"/>
    <w:rsid w:val="00DA1F02"/>
    <w:rsid w:val="00DC0DCC"/>
    <w:rsid w:val="00E24F58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A4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A4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TURISTIČKA ZADRUGA KNIN, zadruga za usluge, turizam i ugostiteljstvo</izvorni_sadrzaj>
    <derivirana_varijabla naziv="DomainObject.Predmet.ProtustrankaFormated_1">  AGRO TURISTIČKA ZADRUGA KNIN, zadruga za usluge, turizam i ugostiteljstvo</derivirana_varijabla>
  </DomainObject.Predmet.ProtustrankaFormated>
  <DomainObject.Predmet.ProtustrankaFormatedOIB>
    <izvorni_sadrzaj>  AGRO TURISTIČKA ZADRUGA KNIN, zadruga za usluge, turizam i ugostiteljstvo, OIB 88234372986</izvorni_sadrzaj>
    <derivirana_varijabla naziv="DomainObject.Predmet.ProtustrankaFormatedOIB_1">  AGRO TURISTIČKA ZADRUGA KNIN, zadruga za usluge, turizam i ugostiteljstvo, OIB 88234372986</derivirana_varijabla>
  </DomainObject.Predmet.ProtustrankaFormatedOIB>
  <DomainObject.Predmet.ProtustrankaFormatedWithAdress>
    <izvorni_sadrzaj> AGRO TURISTIČKA ZADRUGA KNIN, zadruga za usluge, turizam i ugostiteljstvo, Gojka Šuška 12, 22300 Knin</izvorni_sadrzaj>
    <derivirana_varijabla naziv="DomainObject.Predmet.ProtustrankaFormatedWithAdress_1"> AGRO TURISTIČKA ZADRUGA KNIN, zadruga za usluge, turizam i ugostiteljstvo, Gojka Šuška 12, 22300 Knin</derivirana_varijabla>
  </DomainObject.Predmet.ProtustrankaFormatedWithAdress>
  <DomainObject.Predmet.ProtustrankaFormatedWithAdressOIB>
    <izvorni_sadrzaj> AGRO TURISTIČKA ZADRUGA KNIN, zadruga za usluge, turizam i ugostiteljstvo, OIB 88234372986, Gojka Šuška 12, 22300 Knin</izvorni_sadrzaj>
    <derivirana_varijabla naziv="DomainObject.Predmet.ProtustrankaFormatedWithAdressOIB_1"> AGRO TURISTIČKA ZADRUGA KNIN, zadruga za usluge, turizam i ugostiteljstvo, OIB 88234372986, Gojka Šuška 12, 22300 Knin</derivirana_varijabla>
  </DomainObject.Predmet.ProtustrankaFormatedWithAdressOIB>
  <DomainObject.Predmet.ProtustrankaWithAdress>
    <izvorni_sadrzaj>AGRO TURISTIČKA ZADRUGA KNIN, zadruga za usluge, turizam i ugostiteljstvo Gojka Šuška 12, 22300 Knin</izvorni_sadrzaj>
    <derivirana_varijabla naziv="DomainObject.Predmet.ProtustrankaWithAdress_1">AGRO TURISTIČKA ZADRUGA KNIN, zadruga za usluge, turizam i ugostiteljstvo Gojka Šuška 12, 22300 Knin</derivirana_varijabla>
  </DomainObject.Predmet.ProtustrankaWithAdress>
  <DomainObject.Predmet.ProtustrankaWithAdressOIB>
    <izvorni_sadrzaj>AGRO TURISTIČKA ZADRUGA KNIN, zadruga za usluge, turizam i ugostiteljstvo, OIB 88234372986, Gojka Šuška 12, 22300 Knin</izvorni_sadrzaj>
    <derivirana_varijabla naziv="DomainObject.Predmet.ProtustrankaWithAdressOIB_1">AGRO TURISTIČKA ZADRUGA KNIN, zadruga za usluge, turizam i ugostiteljstvo, OIB 88234372986, Gojka Šuška 12, 22300 Knin</derivirana_varijabla>
  </DomainObject.Predmet.ProtustrankaWithAdressOIB>
  <DomainObject.Predmet.ProtustrankaNazivFormated>
    <izvorni_sadrzaj>AGRO TURISTIČKA ZADRUGA KNIN, zadruga za usluge, turizam i ugostiteljstvo</izvorni_sadrzaj>
    <derivirana_varijabla naziv="DomainObject.Predmet.ProtustrankaNazivFormated_1">AGRO TURISTIČKA ZADRUGA KNIN, zadruga za usluge, turizam i ugostiteljstvo</derivirana_varijabla>
  </DomainObject.Predmet.ProtustrankaNazivFormated>
  <DomainObject.Predmet.ProtustrankaNazivFormatedOIB>
    <izvorni_sadrzaj>AGRO TURISTIČKA ZADRUGA KNIN, zadruga za usluge, turizam i ugostiteljstvo, OIB 88234372986</izvorni_sadrzaj>
    <derivirana_varijabla naziv="DomainObject.Predmet.ProtustrankaNazivFormatedOIB_1">AGRO TURISTIČKA ZADRUGA KNIN, zadruga za usluge, turizam i ugostiteljstvo, OIB 88234372986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 Marune1, 22000 Šibenik</izvorni_sadrzaj>
    <derivirana_varijabla naziv="DomainObject.Predmet.StrankaFormatedWithAdress_1"> Fina Šibenik, Perivoj L. Marune1, 22000 Šibenik</derivirana_varijabla>
  </DomainObject.Predmet.StrankaFormatedWithAdress>
  <DomainObject.Predmet.StrankaFormatedWithAdressOIB>
    <izvorni_sadrzaj> Fina Šibenik, OIB 85821130368, Perivoj L. Marune1, 22000 Šibenik</izvorni_sadrzaj>
    <derivirana_varijabla naziv="DomainObject.Predmet.StrankaFormatedWithAdressOIB_1"> Fina Šibenik, OIB 85821130368, Perivoj L. Marune1, 22000 Šibenik</derivirana_varijabla>
  </DomainObject.Predmet.StrankaFormatedWithAdressOIB>
  <DomainObject.Predmet.StrankaWithAdress>
    <izvorni_sadrzaj>Fina Šibenik Perivoj L. Marune1,22000 Šibenik</izvorni_sadrzaj>
    <derivirana_varijabla naziv="DomainObject.Predmet.StrankaWithAdress_1">Fina Šibenik Perivoj L. Marune1,22000 Šibenik</derivirana_varijabla>
  </DomainObject.Predmet.StrankaWithAdress>
  <DomainObject.Predmet.StrankaWithAdressOIB>
    <izvorni_sadrzaj>Fina Šibenik, OIB 85821130368, Perivoj L. Marune1,22000 Šibenik</izvorni_sadrzaj>
    <derivirana_varijabla naziv="DomainObject.Predmet.StrankaWithAdressOIB_1">Fina Šibenik, OIB 85821130368, Perivoj L. Marune1,22000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 Marune1, 22000 Šibenik</item>
    </izvorni_sadrzaj>
    <derivirana_varijabla naziv="DomainObject.Predmet.StrankaListFormatedWithAdress_1">
      <item>Fina Šibenik, Perivoj L. Marune1, 22000 Šibenik</item>
    </derivirana_varijabla>
  </DomainObject.Predmet.StrankaListFormatedWithAdress>
  <DomainObject.Predmet.StrankaListFormatedWithAdressOIB>
    <izvorni_sadrzaj>
      <item>Fina Šibenik, OIB 85821130368, Perivoj L. Marune1, 22000 Šibenik</item>
    </izvorni_sadrzaj>
    <derivirana_varijabla naziv="DomainObject.Predmet.StrankaListFormatedWithAdressOIB_1">
      <item>Fina Šibenik, OIB 85821130368, Perivoj L. Marune1,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AGRO TURISTIČKA ZADRUGA KNIN, zadruga za usluge, turizam i ugostiteljstvo</item>
    </izvorni_sadrzaj>
    <derivirana_varijabla naziv="DomainObject.Predmet.ProtuStrankaListFormated_1">
      <item>AGRO TURISTIČKA ZADRUGA KNIN, zadruga za usluge, turizam i ugostiteljstvo</item>
    </derivirana_varijabla>
  </DomainObject.Predmet.ProtuStrankaListFormated>
  <DomainObject.Predmet.ProtuStrankaListFormatedOIB>
    <izvorni_sadrzaj>
      <item>AGRO TURISTIČKA ZADRUGA KNIN, zadruga za usluge, turizam i ugostiteljstvo, OIB 88234372986</item>
    </izvorni_sadrzaj>
    <derivirana_varijabla naziv="DomainObject.Predmet.ProtuStrankaListFormatedOIB_1">
      <item>AGRO TURISTIČKA ZADRUGA KNIN, zadruga za usluge, turizam i ugostiteljstvo, OIB 88234372986</item>
    </derivirana_varijabla>
  </DomainObject.Predmet.ProtuStrankaListFormatedOIB>
  <DomainObject.Predmet.ProtuStrankaListFormatedWithAdress>
    <izvorni_sadrzaj>
      <item>AGRO TURISTIČKA ZADRUGA KNIN, zadruga za usluge, turizam i ugostiteljstvo, Gojka Šuška 12, 22300 Knin</item>
    </izvorni_sadrzaj>
    <derivirana_varijabla naziv="DomainObject.Predmet.ProtuStrankaListFormatedWithAdress_1">
      <item>AGRO TURISTIČKA ZADRUGA KNIN, zadruga za usluge, turizam i ugostiteljstvo, Gojka Šuška 12, 22300 Knin</item>
    </derivirana_varijabla>
  </DomainObject.Predmet.ProtuStrankaListFormatedWithAdress>
  <DomainObject.Predmet.ProtuStrankaListFormatedWithAdressOIB>
    <izvorni_sadrzaj>
      <item>AGRO TURISTIČKA ZADRUGA KNIN, zadruga za usluge, turizam i ugostiteljstvo, OIB 88234372986, Gojka Šuška 12, 22300 Knin</item>
    </izvorni_sadrzaj>
    <derivirana_varijabla naziv="DomainObject.Predmet.ProtuStrankaListFormatedWithAdressOIB_1">
      <item>AGRO TURISTIČKA ZADRUGA KNIN, zadruga za usluge, turizam i ugostiteljstvo, OIB 88234372986, Gojka Šuška 12, 22300 Knin</item>
    </derivirana_varijabla>
  </DomainObject.Predmet.ProtuStrankaListFormatedWithAdressOIB>
  <DomainObject.Predmet.ProtuStrankaListNazivFormated>
    <izvorni_sadrzaj>
      <item>AGRO TURISTIČKA ZADRUGA KNIN, zadruga za usluge, turizam i ugostiteljstvo</item>
    </izvorni_sadrzaj>
    <derivirana_varijabla naziv="DomainObject.Predmet.ProtuStrankaListNazivFormated_1">
      <item>AGRO TURISTIČKA ZADRUGA KNIN, zadruga za usluge, turizam i ugostiteljstvo</item>
    </derivirana_varijabla>
  </DomainObject.Predmet.ProtuStrankaListNazivFormated>
  <DomainObject.Predmet.ProtuStrankaListNazivFormatedOIB>
    <izvorni_sadrzaj>
      <item>AGRO TURISTIČKA ZADRUGA KNIN, zadruga za usluge, turizam i ugostiteljstvo, OIB 88234372986</item>
    </izvorni_sadrzaj>
    <derivirana_varijabla naziv="DomainObject.Predmet.ProtuStrankaListNazivFormatedOIB_1">
      <item>AGRO TURISTIČKA ZADRUGA KNIN, zadruga za usluge, turizam i ugostiteljstvo, OIB 88234372986</item>
    </derivirana_varijabla>
  </DomainObject.Predmet.ProtuStrankaListNazivFormatedOIB>
  <DomainObject.Predmet.OstaliListFormated>
    <izvorni_sadrzaj>
      <item>Nenad Vitas</item>
    </izvorni_sadrzaj>
    <derivirana_varijabla naziv="DomainObject.Predmet.OstaliListFormated_1">
      <item>Nenad Vitas</item>
    </derivirana_varijabla>
  </DomainObject.Predmet.OstaliListFormated>
  <DomainObject.Predmet.OstaliListFormatedOIB>
    <izvorni_sadrzaj>
      <item>Nenad Vitas, OIB 61027130943</item>
    </izvorni_sadrzaj>
    <derivirana_varijabla naziv="DomainObject.Predmet.OstaliListFormatedOIB_1">
      <item>Nenad Vitas, OIB 61027130943</item>
    </derivirana_varijabla>
  </DomainObject.Predmet.OstaliListFormatedOIB>
  <DomainObject.Predmet.OstaliListFormatedWithAdress>
    <izvorni_sadrzaj>
      <item>Nenad Vitas, Krčić 1, 22300 Polača</item>
    </izvorni_sadrzaj>
    <derivirana_varijabla naziv="DomainObject.Predmet.OstaliListFormatedWithAdress_1">
      <item>Nenad Vitas, Krčić 1, 22300 Polača</item>
    </derivirana_varijabla>
  </DomainObject.Predmet.OstaliListFormatedWithAdress>
  <DomainObject.Predmet.OstaliListFormatedWithAdressOIB>
    <izvorni_sadrzaj>
      <item>Nenad Vitas, OIB 61027130943, Krčić 1, 22300 Polača</item>
    </izvorni_sadrzaj>
    <derivirana_varijabla naziv="DomainObject.Predmet.OstaliListFormatedWithAdressOIB_1">
      <item>Nenad Vitas, OIB 61027130943, Krčić 1, 22300 Polača</item>
    </derivirana_varijabla>
  </DomainObject.Predmet.OstaliListFormatedWithAdressOIB>
  <DomainObject.Predmet.OstaliListNazivFormated>
    <izvorni_sadrzaj>
      <item>Nenad Vitas</item>
    </izvorni_sadrzaj>
    <derivirana_varijabla naziv="DomainObject.Predmet.OstaliListNazivFormated_1">
      <item>Nenad Vitas</item>
    </derivirana_varijabla>
  </DomainObject.Predmet.OstaliListNazivFormated>
  <DomainObject.Predmet.OstaliListNazivFormatedOIB>
    <izvorni_sadrzaj>
      <item>Nenad Vitas, OIB 61027130943</item>
    </izvorni_sadrzaj>
    <derivirana_varijabla naziv="DomainObject.Predmet.OstaliListNazivFormatedOIB_1">
      <item>Nenad Vitas, OIB 61027130943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AGRO TURISTIČKA ZADRUGA KNIN, zadruga za usluge, turizam i ugostiteljstvo</izvorni_sadrzaj>
    <derivirana_varijabla naziv="DomainObject.Predmet.ProtustrankaIDrugi_1">AGRO TURISTIČKA ZADRUGA KNIN, zadruga za usluge, turizam i ugostiteljstvo</derivirana_varijabla>
  </DomainObject.Predmet.ProtustrankaIDrugi>
  <DomainObject.Predmet.StrankaIDrugiAdressOIB>
    <izvorni_sadrzaj>Fina Šibenik, OIB 85821130368, Perivoj L. Marune1, 22000 Šibenik</izvorni_sadrzaj>
    <derivirana_varijabla naziv="DomainObject.Predmet.StrankaIDrugiAdressOIB_1">Fina Šibenik, OIB 85821130368, Perivoj L. Marune1, 22000 Šibenik</derivirana_varijabla>
  </DomainObject.Predmet.StrankaIDrugiAdressOIB>
  <DomainObject.Predmet.ProtustrankaIDrugiAdressOIB>
    <izvorni_sadrzaj>AGRO TURISTIČKA ZADRUGA KNIN, zadruga za usluge, turizam i ugostiteljstvo, OIB 88234372986, Gojka Šuška 12, 22300 Knin</izvorni_sadrzaj>
    <derivirana_varijabla naziv="DomainObject.Predmet.ProtustrankaIDrugiAdressOIB_1">AGRO TURISTIČKA ZADRUGA KNIN, zadruga za usluge, turizam i ugostiteljstvo, OIB 88234372986, Gojka Šuška 12,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AGRO TURISTIČKA ZADRUGA KNIN, zadruga za usluge, turizam i ugostiteljstvo</item>
      <item>Nenad Vitas</item>
    </izvorni_sadrzaj>
    <derivirana_varijabla naziv="DomainObject.Predmet.SudioniciListNaziv_1">
      <item>Fina Šibenik</item>
      <item>AGRO TURISTIČKA ZADRUGA KNIN, zadruga za usluge, turizam i ugostiteljstvo</item>
      <item>Nenad Vitas</item>
    </derivirana_varijabla>
  </DomainObject.Predmet.SudioniciListNaziv>
  <DomainObject.Predmet.SudioniciListAdressOIB>
    <izvorni_sadrzaj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izvorni_sadrzaj>
    <derivirana_varijabla naziv="DomainObject.Predmet.SudioniciListAdressOIB_1">
      <item>Fina Šibenik, OIB 85821130368, Perivoj L. Marune1,22000 Šibenik</item>
      <item>AGRO TURISTIČKA ZADRUGA KNIN, zadruga za usluge, turizam i ugostiteljstvo, OIB 88234372986, Gojka Šuška 12,22300 Knin</item>
      <item>Nenad Vitas, OIB 61027130943, Krčić 1,22300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88234372986</item>
      <item>, OIB 61027130943</item>
    </izvorni_sadrzaj>
    <derivirana_varijabla naziv="DomainObject.Predmet.SudioniciListNazivOIB_1">
      <item>, OIB 85821130368</item>
      <item>, OIB 88234372986</item>
      <item>, OIB 61027130943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3374</properties:Characters>
  <properties:Lines>95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2016-12-19T10:44:00Z</dcterms:created>
  <dc:creator>Ardena Bajlo</dc:creator>
  <cp:lastModifiedBy>Martina Kalmeta</cp:lastModifiedBy>
  <cp:lastPrinted>2015-03-02T10:10:00Z</cp:lastPrinted>
  <dcterms:modified xmlns:xsi="http://www.w3.org/2001/XMLSchema-instance" xsi:type="dcterms:W3CDTF">2017-01-18T07:03:00Z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