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d14d" w14:paraId="c30d14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31DD8">
        <w:rPr>
          <w:sz w:val="24"/>
          <w:szCs w:val="24"/>
        </w:rPr>
        <w:t>5.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F30617">
        <w:rPr>
          <w:sz w:val="24"/>
          <w:szCs w:val="24"/>
        </w:rPr>
        <w:t>YURY d.o.o. Šmrika, Modrčinski put 3</w:t>
      </w:r>
      <w:r w:rsidR="00F30617">
        <w:rPr>
          <w:sz w:val="24"/>
          <w:szCs w:val="24"/>
          <w:lang w:eastAsia="en-US"/>
        </w:rPr>
        <w:t>, OIB: 20844329018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F30617">
        <w:rPr>
          <w:color w:val="000000"/>
          <w:sz w:val="24"/>
          <w:szCs w:val="24"/>
        </w:rPr>
        <w:t>6.577,03 kuna.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F30617">
        <w:rPr>
          <w:color w:val="000000"/>
          <w:sz w:val="24"/>
          <w:szCs w:val="24"/>
        </w:rPr>
        <w:t>1178</w:t>
      </w:r>
      <w:r w:rsidR="00897D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F30617">
        <w:rPr>
          <w:color w:val="000000"/>
          <w:sz w:val="24"/>
          <w:szCs w:val="24"/>
        </w:rPr>
        <w:t>1178</w:t>
      </w:r>
      <w:r w:rsidR="000335DC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F30617">
      <w:rPr>
        <w:sz w:val="24"/>
        <w:szCs w:val="24"/>
      </w:rPr>
      <w:t>1178/16-6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371DB"/>
    <w:rsid w:val="00040CC6"/>
    <w:rsid w:val="00093128"/>
    <w:rsid w:val="000B1146"/>
    <w:rsid w:val="00173257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4C70"/>
    <w:rsid w:val="003E52C0"/>
    <w:rsid w:val="004A534D"/>
    <w:rsid w:val="004C52A0"/>
    <w:rsid w:val="0053523B"/>
    <w:rsid w:val="00577FF6"/>
    <w:rsid w:val="00635D1B"/>
    <w:rsid w:val="00647591"/>
    <w:rsid w:val="006B5B6E"/>
    <w:rsid w:val="00731DD8"/>
    <w:rsid w:val="00780CD9"/>
    <w:rsid w:val="00854878"/>
    <w:rsid w:val="00864CD4"/>
    <w:rsid w:val="00897D8E"/>
    <w:rsid w:val="008B635C"/>
    <w:rsid w:val="008C0FCE"/>
    <w:rsid w:val="008F1B9E"/>
    <w:rsid w:val="00955B0C"/>
    <w:rsid w:val="00957323"/>
    <w:rsid w:val="009C3D8D"/>
    <w:rsid w:val="00A367FD"/>
    <w:rsid w:val="00A61780"/>
    <w:rsid w:val="00AD35AF"/>
    <w:rsid w:val="00AE2F9B"/>
    <w:rsid w:val="00B31956"/>
    <w:rsid w:val="00B6266A"/>
    <w:rsid w:val="00B74753"/>
    <w:rsid w:val="00B93C81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A16F7"/>
    <w:rsid w:val="00EC3859"/>
    <w:rsid w:val="00EF1580"/>
    <w:rsid w:val="00F24F69"/>
    <w:rsid w:val="00F30617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1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YURY d. o. o. za trgovinu i usluge</izvorni_sadrzaj>
    <derivirana_varijabla naziv="DomainObject.Predmet.ProtustrankaFormated_1">  YURY d. o. o. za trgovinu i usluge</derivirana_varijabla>
  </DomainObject.Predmet.ProtustrankaFormated>
  <DomainObject.Predmet.ProtustrankaFormatedOIB>
    <izvorni_sadrzaj>  YURY d. o. o. za trgovinu i usluge, OIB 20844329018</izvorni_sadrzaj>
    <derivirana_varijabla naziv="DomainObject.Predmet.ProtustrankaFormatedOIB_1">  YURY d. o. o. za trgovinu i usluge, OIB 20844329018</derivirana_varijabla>
  </DomainObject.Predmet.ProtustrankaFormatedOIB>
  <DomainObject.Predmet.ProtustrankaFormatedWithAdress>
    <izvorni_sadrzaj> YURY d. o. o. za trgovinu i usluge, Modrčinski put 3, 51262 Šmrika</izvorni_sadrzaj>
    <derivirana_varijabla naziv="DomainObject.Predmet.ProtustrankaFormatedWithAdress_1"> YURY d. o. o. za trgovinu i usluge, Modrčinski put 3, 51262 Šmrika</derivirana_varijabla>
  </DomainObject.Predmet.ProtustrankaFormatedWithAdress>
  <DomainObject.Predmet.ProtustrankaFormatedWithAdressOIB>
    <izvorni_sadrzaj> YURY d. o. o. za trgovinu i usluge, OIB 20844329018, Modrčinski put 3, 51262 Šmrika</izvorni_sadrzaj>
    <derivirana_varijabla naziv="DomainObject.Predmet.ProtustrankaFormatedWithAdressOIB_1"> YURY d. o. o. za trgovinu i usluge, OIB 20844329018, Modrčinski put 3, 51262 Šmrika</derivirana_varijabla>
  </DomainObject.Predmet.ProtustrankaFormatedWithAdressOIB>
  <DomainObject.Predmet.ProtustrankaWithAdress>
    <izvorni_sadrzaj>YURY d. o. o. za trgovinu i usluge Modrčinski put 3, 51262 Šmrika</izvorni_sadrzaj>
    <derivirana_varijabla naziv="DomainObject.Predmet.ProtustrankaWithAdress_1">YURY d. o. o. za trgovinu i usluge Modrčinski put 3, 51262 Šmrika</derivirana_varijabla>
  </DomainObject.Predmet.ProtustrankaWithAdress>
  <DomainObject.Predmet.ProtustrankaWithAdressOIB>
    <izvorni_sadrzaj>YURY d. o. o. za trgovinu i usluge, OIB 20844329018, Modrčinski put 3, 51262 Šmrika</izvorni_sadrzaj>
    <derivirana_varijabla naziv="DomainObject.Predmet.ProtustrankaWithAdressOIB_1">YURY d. o. o. za trgovinu i usluge, OIB 20844329018, Modrčinski put 3, 51262 Šmrika</derivirana_varijabla>
  </DomainObject.Predmet.ProtustrankaWithAdressOIB>
  <DomainObject.Predmet.ProtustrankaNazivFormated>
    <izvorni_sadrzaj>YURY d. o. o. za trgovinu i usluge</izvorni_sadrzaj>
    <derivirana_varijabla naziv="DomainObject.Predmet.ProtustrankaNazivFormated_1">YURY d. o. o. za trgovinu i usluge</derivirana_varijabla>
  </DomainObject.Predmet.ProtustrankaNazivFormated>
  <DomainObject.Predmet.ProtustrankaNazivFormatedOIB>
    <izvorni_sadrzaj>YURY d. o. o. za trgovinu i usluge, OIB 20844329018</izvorni_sadrzaj>
    <derivirana_varijabla naziv="DomainObject.Predmet.ProtustrankaNazivFormatedOIB_1">YURY d. o. o. za trgovinu i usluge, OIB 20844329018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YURY d. o. o. za trgovinu i usluge</item>
    </izvorni_sadrzaj>
    <derivirana_varijabla naziv="DomainObject.Predmet.ProtuStrankaListFormated_1">
      <item>YURY d. o. o. za trgovinu i usluge</item>
    </derivirana_varijabla>
  </DomainObject.Predmet.ProtuStrankaListFormated>
  <DomainObject.Predmet.ProtuStrankaListFormatedOIB>
    <izvorni_sadrzaj>
      <item>YURY d. o. o. za trgovinu i usluge, OIB 20844329018</item>
    </izvorni_sadrzaj>
    <derivirana_varijabla naziv="DomainObject.Predmet.ProtuStrankaListFormatedOIB_1">
      <item>YURY d. o. o. za trgovinu i usluge, OIB 20844329018</item>
    </derivirana_varijabla>
  </DomainObject.Predmet.ProtuStrankaListFormatedOIB>
  <DomainObject.Predmet.ProtuStrankaListFormatedWithAdress>
    <izvorni_sadrzaj>
      <item>YURY d. o. o. za trgovinu i usluge, Modrčinski put 3, 51262 Šmrika</item>
    </izvorni_sadrzaj>
    <derivirana_varijabla naziv="DomainObject.Predmet.ProtuStrankaListFormatedWithAdress_1">
      <item>YURY d. o. o. za trgovinu i usluge, Modrčinski put 3, 51262 Šmrika</item>
    </derivirana_varijabla>
  </DomainObject.Predmet.ProtuStrankaListFormatedWithAdress>
  <DomainObject.Predmet.ProtuStrankaListFormatedWithAdressOIB>
    <izvorni_sadrzaj>
      <item>YURY d. o. o. za trgovinu i usluge, OIB 20844329018, Modrčinski put 3, 51262 Šmrika</item>
    </izvorni_sadrzaj>
    <derivirana_varijabla naziv="DomainObject.Predmet.ProtuStrankaListFormatedWithAdressOIB_1">
      <item>YURY d. o. o. za trgovinu i usluge, OIB 20844329018, Modrčinski put 3, 51262 Šmrika</item>
    </derivirana_varijabla>
  </DomainObject.Predmet.ProtuStrankaListFormatedWithAdressOIB>
  <DomainObject.Predmet.ProtuStrankaListNazivFormated>
    <izvorni_sadrzaj>
      <item>YURY d. o. o. za trgovinu i usluge</item>
    </izvorni_sadrzaj>
    <derivirana_varijabla naziv="DomainObject.Predmet.ProtuStrankaListNazivFormated_1">
      <item>YURY d. o. o. za trgovinu i usluge</item>
    </derivirana_varijabla>
  </DomainObject.Predmet.ProtuStrankaListNazivFormated>
  <DomainObject.Predmet.ProtuStrankaListNazivFormatedOIB>
    <izvorni_sadrzaj>
      <item>YURY d. o. o. za trgovinu i usluge, OIB 20844329018</item>
    </izvorni_sadrzaj>
    <derivirana_varijabla naziv="DomainObject.Predmet.ProtuStrankaListNazivFormatedOIB_1">
      <item>YURY d. o. o. za trgovinu i usluge, OIB 20844329018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YURY d. o. o. za trgovinu i usluge</izvorni_sadrzaj>
    <derivirana_varijabla naziv="DomainObject.Predmet.ProtustrankaIDrugi_1">YURY d. o. o.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YURY d. o. o. za trgovinu i usluge, OIB 20844329018, Modrčinski put 3, 51262 Šmrika</izvorni_sadrzaj>
    <derivirana_varijabla naziv="DomainObject.Predmet.ProtustrankaIDrugiAdressOIB_1">YURY d. o. o. za trgovinu i usluge, OIB 20844329018, Modrčinski put 3, 51262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YURY d. o. o. za trgovinu i usluge</item>
    </izvorni_sadrzaj>
    <derivirana_varijabla naziv="DomainObject.Predmet.SudioniciListNaziv_1">
      <item>FINA  Rijeka</item>
      <item>YURY d. o. o. za trgovinu i usluge</item>
    </derivirana_varijabla>
  </DomainObject.Predmet.SudioniciListNaziv>
  <DomainObject.Predmet.SudioniciListAdressOIB>
    <izvorni_sadrzaj>
      <item>FINA  Rijeka, OIB 85821130368, Frana Kurelca 8,51000 Rijeka</item>
      <item>YURY d. o. o. za trgovinu i usluge, OIB 20844329018, Modrčinski put 3,51262 Šmrika</item>
    </izvorni_sadrzaj>
    <derivirana_varijabla naziv="DomainObject.Predmet.SudioniciListAdressOIB_1">
      <item>FINA  Rijeka, OIB 85821130368, Frana Kurelca 8,51000 Rijeka</item>
      <item>YURY d. o. o. za trgovinu i usluge, OIB 20844329018, Modrčinski put 3,51262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20844329018</item>
    </izvorni_sadrzaj>
    <derivirana_varijabla naziv="DomainObject.Predmet.SudioniciListNazivOIB_1">
      <item>, OIB 85821130368</item>
      <item>, OIB 20844329018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1229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2016-09-05T12:16:00Z</dcterms:created>
  <dc:creator>Barbara Slavujević</dc:creator>
  <cp:lastModifiedBy>Barbara Slavujević</cp:lastModifiedBy>
  <cp:lastPrinted>2016-09-05T12:13:00Z</cp:lastPrinted>
  <dcterms:modified xmlns:xsi="http://www.w3.org/2001/XMLSchema-instance" xsi:type="dcterms:W3CDTF">2016-09-05T13:03:00Z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