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ba67" w14:paraId="c03ba67" w:rsidRDefault="00590943" w:rsidP="009D7220" w:rsidR="00BC2AA3" w:rsidRPr="006A62B7">
      <w:pPr>
        <w:jc w:val="right"/>
        <w15:collapsed w:val="false"/>
      </w:pPr>
      <w:bookmarkStart w:name="_GoBack" w:id="0"/>
      <w:bookmarkEnd w:id="0"/>
      <w:r w:rsidRPr="006A62B7">
        <w:tab/>
        <w:t>Poslovni broj 1 St-</w:t>
      </w:r>
      <w:r w:rsidR="006F7DC4">
        <w:t>333/16-18</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6F7DC4">
        <w:t>OKUS d.o.o., Zadar, Vukovarska 6</w:t>
      </w:r>
      <w:r w:rsidR="00DF1AFA">
        <w:t xml:space="preserve">, OIB: </w:t>
      </w:r>
      <w:r w:rsidR="006F7DC4">
        <w:t>08318287905</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E55A42">
        <w:t>14.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F7DC4">
        <w:t>OKUS d.o.o., Zadar, Vukovarska 6, OIB: 08318287905</w:t>
      </w:r>
      <w:r w:rsidR="00E55A42">
        <w:t xml:space="preserve"> </w:t>
      </w:r>
      <w:r w:rsidRPr="006A62B7">
        <w:t xml:space="preserve">stečajni </w:t>
      </w:r>
      <w:r w:rsidR="00AA36F9">
        <w:t xml:space="preserve"> </w:t>
      </w:r>
      <w:r w:rsidRPr="006A62B7">
        <w:t xml:space="preserve">postupak otvoren je dana </w:t>
      </w:r>
      <w:r w:rsidR="00E55A42">
        <w:t>14. listopada</w:t>
      </w:r>
      <w:r w:rsidR="00F26669">
        <w:t xml:space="preserve"> </w:t>
      </w:r>
      <w:r>
        <w:t>2016</w:t>
      </w:r>
      <w:r w:rsidRPr="006A62B7">
        <w:t xml:space="preserve">. u </w:t>
      </w:r>
      <w:r w:rsidR="00E55A42">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F7DC4">
        <w:t>Edvin Šimunov</w:t>
      </w:r>
      <w:r w:rsidR="00186D9B" w:rsidRPr="0022320B">
        <w:t xml:space="preserve">, </w:t>
      </w:r>
      <w:r w:rsidR="006F7DC4">
        <w:t>Poljansk 9</w:t>
      </w:r>
      <w:r w:rsidR="00DF1AFA">
        <w:t xml:space="preserve">, </w:t>
      </w:r>
      <w:r w:rsidR="00AA36F9">
        <w:t>Zadar</w:t>
      </w:r>
      <w:r w:rsidR="00C843A4" w:rsidRPr="00797892">
        <w:t>, datum rođe</w:t>
      </w:r>
      <w:r w:rsidR="00C843A4">
        <w:t xml:space="preserve">nja: </w:t>
      </w:r>
      <w:r w:rsidR="006F7DC4">
        <w:t>20</w:t>
      </w:r>
      <w:r w:rsidR="009D7220">
        <w:t xml:space="preserve">. </w:t>
      </w:r>
      <w:r w:rsidR="006F7DC4">
        <w:t>veljače</w:t>
      </w:r>
      <w:r w:rsidR="009D7220">
        <w:t xml:space="preserve"> 19</w:t>
      </w:r>
      <w:r w:rsidR="006F7DC4">
        <w:t>60</w:t>
      </w:r>
      <w:r w:rsidR="00DF1AFA">
        <w:t>.</w:t>
      </w:r>
      <w:r w:rsidR="00AA36F9">
        <w:t xml:space="preserve"> godine,</w:t>
      </w:r>
      <w:r w:rsidR="00C843A4" w:rsidRPr="00797892">
        <w:t xml:space="preserve"> broj osobne </w:t>
      </w:r>
      <w:r w:rsidR="00C843A4">
        <w:t xml:space="preserve">iskaznice: </w:t>
      </w:r>
      <w:r w:rsidR="006F7DC4">
        <w:t>101201010</w:t>
      </w:r>
      <w:r w:rsidR="00C843A4">
        <w:t xml:space="preserve">, izdana od </w:t>
      </w:r>
      <w:r w:rsidR="00C843A4" w:rsidRPr="00797892">
        <w:t>stran</w:t>
      </w:r>
      <w:r w:rsidR="00C843A4">
        <w:t xml:space="preserve">e: PU </w:t>
      </w:r>
      <w:r w:rsidR="00985416">
        <w:t>Zadar</w:t>
      </w:r>
      <w:r w:rsidR="00AA36F9">
        <w:t>ske</w:t>
      </w:r>
      <w:r w:rsidR="00C843A4">
        <w:t xml:space="preserve">, OIB: </w:t>
      </w:r>
      <w:r w:rsidR="006F7DC4">
        <w:t>68167380523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6F7DC4">
        <w:t>OKUS d.o.o., Zadar, Vukovarska 6</w:t>
      </w:r>
      <w:r w:rsidR="00E55A42">
        <w:t>, OIB: 08318287905</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F7DC4">
        <w:t>04</w:t>
      </w:r>
      <w:r w:rsidR="009D7220">
        <w:t>. ožujka</w:t>
      </w:r>
      <w:r w:rsidR="00C52D13">
        <w:t xml:space="preserve"> 2016</w:t>
      </w:r>
      <w:r w:rsidRPr="00CE76CB">
        <w:t xml:space="preserve">., rješenjem ovog suda od </w:t>
      </w:r>
      <w:r w:rsidR="006F7DC4">
        <w:t>07</w:t>
      </w:r>
      <w:r w:rsidR="009D7220">
        <w:t>. ožujka</w:t>
      </w:r>
      <w:r w:rsidR="00C52D13">
        <w:t xml:space="preserve"> 2016</w:t>
      </w:r>
      <w:r w:rsidRPr="00CE76CB">
        <w:t>. pokrenut je prethodni postupak nad dužnikom</w:t>
      </w:r>
      <w:r w:rsidR="00DF1AFA">
        <w:t xml:space="preserve"> </w:t>
      </w:r>
      <w:r w:rsidR="006F7DC4">
        <w:t>OKUS d.o.o., Zadar, Vukovarska 6, OIB: 08318287905</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F7DC4">
        <w:t>333/16-8</w:t>
      </w:r>
      <w:r w:rsidRPr="006A62B7">
        <w:t xml:space="preserve"> od </w:t>
      </w:r>
      <w:r>
        <w:t xml:space="preserve">dana </w:t>
      </w:r>
      <w:r w:rsidR="006F7DC4">
        <w:t>07. ožujka</w:t>
      </w:r>
      <w:r w:rsidR="00C52D13">
        <w:t xml:space="preserve"> 2016.,</w:t>
      </w:r>
      <w:r w:rsidRPr="006A62B7">
        <w:t xml:space="preserve"> imenovan je privremeni stečajni upravitelj koji je izvješće dostavio dana </w:t>
      </w:r>
      <w:r w:rsidR="006F7DC4">
        <w:t>01</w:t>
      </w:r>
      <w:r w:rsidR="009D7220">
        <w:t>. travnja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9D7220">
        <w:t>28. travnja</w:t>
      </w:r>
      <w:r w:rsidR="00C52D13" w:rsidRPr="00DF1AFA">
        <w:t xml:space="preserve"> 2016</w:t>
      </w:r>
      <w:r w:rsidRPr="00DF1AFA">
        <w:t xml:space="preserve">., temeljem čega je rok za uplatu predujma istekao dana </w:t>
      </w:r>
      <w:r w:rsidR="009D7220">
        <w:t xml:space="preserve">23. svibnja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E55A42">
        <w:t>14.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082D">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6F7DC4">
      <w:t>333/16-18</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215D49"/>
    <w:rsid w:val="00216EE2"/>
    <w:rsid w:val="00221D5E"/>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082D"/>
    <w:rsid w:val="00D376EA"/>
    <w:rsid w:val="00D44545"/>
    <w:rsid w:val="00D6373B"/>
    <w:rsid w:val="00D67C25"/>
    <w:rsid w:val="00D7083B"/>
    <w:rsid w:val="00D83F1A"/>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1082D"/>
    <w:rPr>
      <w:color w:val="808080"/>
      <w:bdr w:space="0" w:sz="0" w:color="auto" w:val="none"/>
      <w:shd w:fill="auto" w:color="auto" w:val="clear"/>
    </w:rPr>
  </w:style>
  <w:style w:customStyle="true" w:styleId="eSPISCCParagraphDefaultFont" w:type="character">
    <w:name w:val="eSPIS_CC_Paragraph Default Font"/>
    <w:basedOn w:val="Zadanifontodlomka"/>
    <w:rsid w:val="00D10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82D"/>
    <w:rPr>
      <w:bdr w:space="0" w:sz="0" w:color="auto" w:val="none"/>
      <w:shd w:fill="FFFFCC" w:color="auto" w:val="clear"/>
      <w:lang w:val="hr-HR"/>
    </w:rPr>
  </w:style>
  <w:style w:customStyle="true" w:styleId="PozadinaSvijetloCrvena" w:type="character">
    <w:name w:val="Pozadina_SvijetloCrvena"/>
    <w:basedOn w:val="eSPISCCParagraphDefaultFont"/>
    <w:rsid w:val="00D10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1082D"/>
    <w:rPr>
      <w:color w:val="808080"/>
      <w:bdr w:color="auto" w:space="0" w:sz="0" w:val="none"/>
      <w:shd w:color="auto" w:fill="auto" w:val="clear"/>
    </w:rPr>
  </w:style>
  <w:style w:customStyle="1" w:styleId="eSPISCCParagraphDefaultFont" w:type="character">
    <w:name w:val="eSPIS_CC_Paragraph Default Font"/>
    <w:basedOn w:val="Zadanifontodlomka"/>
    <w:rsid w:val="00D10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82D"/>
    <w:rPr>
      <w:bdr w:color="auto" w:space="0" w:sz="0" w:val="none"/>
      <w:shd w:color="auto" w:fill="FFFFCC" w:val="clear"/>
      <w:lang w:val="hr-HR"/>
    </w:rPr>
  </w:style>
  <w:style w:customStyle="1" w:styleId="PozadinaSvijetloCrvena" w:type="character">
    <w:name w:val="Pozadina_SvijetloCrvena"/>
    <w:basedOn w:val="eSPISCCParagraphDefaultFont"/>
    <w:rsid w:val="00D10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St-333/2016</izvorni_sadrzaj>
    <derivirana_varijabla naziv="DomainObject.Predmet.OznakaBroj_1">St-333/2016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OKUS društvo s ograničenom odgovornošću za proizvodnju, trgovinu i ugostiteljstvo</izvorni_sadrzaj>
    <derivirana_varijabla naziv="DomainObject.Predmet.ProtustrankaFormated_1">  OKUS društvo s ograničenom odgovornošću za proizvodnju, trgovinu i ugostiteljstvo</derivirana_varijabla>
  </DomainObject.Predmet.ProtustrankaFormated>
  <DomainObject.Predmet.ProtustrankaFormatedOIB>
    <izvorni_sadrzaj>  OKUS društvo s ograničenom odgovornošću za proizvodnju, trgovinu i ugostiteljstvo, OIB 08318287905</izvorni_sadrzaj>
    <derivirana_varijabla naziv="DomainObject.Predmet.ProtustrankaFormatedOIB_1">  OKUS društvo s ograničenom odgovornošću za proizvodnju, trgovinu i ugostiteljstvo, OIB 08318287905</derivirana_varijabla>
  </DomainObject.Predmet.ProtustrankaFormatedOIB>
  <DomainObject.Predmet.ProtustrankaFormatedWithAdress>
    <izvorni_sadrzaj> OKUS društvo s ograničenom odgovornošću za proizvodnju, trgovinu i ugostiteljstvo, Vukovarska 6, 23000 Zadar</izvorni_sadrzaj>
    <derivirana_varijabla naziv="DomainObject.Predmet.ProtustrankaFormatedWithAdress_1"> OKUS društvo s ograničenom odgovornošću za proizvodnju, trgovinu i ugostiteljstvo, Vukovarska 6, 23000 Zadar</derivirana_varijabla>
  </DomainObject.Predmet.ProtustrankaFormatedWithAdress>
  <DomainObject.Predmet.ProtustrankaFormatedWithAdressOIB>
    <izvorni_sadrzaj> OKUS društvo s ograničenom odgovornošću za proizvodnju, trgovinu i ugostiteljstvo, OIB 08318287905, Vukovarska 6, 23000 Zadar</izvorni_sadrzaj>
    <derivirana_varijabla naziv="DomainObject.Predmet.ProtustrankaFormatedWithAdressOIB_1"> OKUS društvo s ograničenom odgovornošću za proizvodnju, trgovinu i ugostiteljstvo, OIB 08318287905, Vukovarska 6, 23000 Zadar</derivirana_varijabla>
  </DomainObject.Predmet.ProtustrankaFormatedWithAdressOIB>
  <DomainObject.Predmet.ProtustrankaWithAdress>
    <izvorni_sadrzaj>OKUS društvo s ograničenom odgovornošću za proizvodnju, trgovinu i ugostiteljstvo Vukovarska 6, 23000 Zadar</izvorni_sadrzaj>
    <derivirana_varijabla naziv="DomainObject.Predmet.ProtustrankaWithAdress_1">OKUS društvo s ograničenom odgovornošću za proizvodnju, trgovinu i ugostiteljstvo Vukovarska 6, 23000 Zadar</derivirana_varijabla>
  </DomainObject.Predmet.ProtustrankaWithAdress>
  <DomainObject.Predmet.ProtustrankaWithAdressOIB>
    <izvorni_sadrzaj>OKUS društvo s ograničenom odgovornošću za proizvodnju, trgovinu i ugostiteljstvo, OIB 08318287905, Vukovarska 6, 23000 Zadar</izvorni_sadrzaj>
    <derivirana_varijabla naziv="DomainObject.Predmet.ProtustrankaWithAdressOIB_1">OKUS društvo s ograničenom odgovornošću za proizvodnju, trgovinu i ugostiteljstvo, OIB 08318287905, Vukovarska 6, 23000 Zadar</derivirana_varijabla>
  </DomainObject.Predmet.ProtustrankaWithAdressOIB>
  <DomainObject.Predmet.ProtustrankaNazivFormated>
    <izvorni_sadrzaj>OKUS društvo s ograničenom odgovornošću za proizvodnju, trgovinu i ugostiteljstvo</izvorni_sadrzaj>
    <derivirana_varijabla naziv="DomainObject.Predmet.ProtustrankaNazivFormated_1">OKUS društvo s ograničenom odgovornošću za proizvodnju, trgovinu i ugostiteljstvo</derivirana_varijabla>
  </DomainObject.Predmet.ProtustrankaNazivFormated>
  <DomainObject.Predmet.ProtustrankaNazivFormatedOIB>
    <izvorni_sadrzaj>OKUS društvo s ograničenom odgovornošću za proizvodnju, trgovinu i ugostiteljstvo, OIB 08318287905</izvorni_sadrzaj>
    <derivirana_varijabla naziv="DomainObject.Predmet.ProtustrankaNazivFormatedOIB_1">OKUS društvo s ograničenom odgovornošću za proizvodnju, trgovinu i ugostiteljstvo, OIB 08318287905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59682.89</izvorni_sadrzaj>
    <derivirana_varijabla naziv="DomainObject.Predmet.TrenutnaVrijednost_1">59682.89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OKUS društvo s ograničenom odgovornošću za proizvodnju, trgovinu i ugostiteljstvo</item>
    </izvorni_sadrzaj>
    <derivirana_varijabla naziv="DomainObject.Predmet.ProtuStrankaListFormated_1">
      <item>OKUS društvo s ograničenom odgovornošću za proizvodnju, trgovinu i ugostiteljstvo</item>
    </derivirana_varijabla>
  </DomainObject.Predmet.ProtuStrankaListFormated>
  <DomainObject.Predmet.ProtuStrankaListFormatedOIB>
    <izvorni_sadrzaj>
      <item>OKUS društvo s ograničenom odgovornošću za proizvodnju, trgovinu i ugostiteljstvo, OIB 08318287905</item>
    </izvorni_sadrzaj>
    <derivirana_varijabla naziv="DomainObject.Predmet.ProtuStrankaListFormatedOIB_1">
      <item>OKUS društvo s ograničenom odgovornošću za proizvodnju, trgovinu i ugostiteljstvo, OIB 08318287905</item>
    </derivirana_varijabla>
  </DomainObject.Predmet.ProtuStrankaListFormatedOIB>
  <DomainObject.Predmet.ProtuStrankaListFormatedWithAdress>
    <izvorni_sadrzaj>
      <item>OKUS društvo s ograničenom odgovornošću za proizvodnju, trgovinu i ugostiteljstvo, Vukovarska 6, 23000 Zadar</item>
    </izvorni_sadrzaj>
    <derivirana_varijabla naziv="DomainObject.Predmet.ProtuStrankaListFormatedWithAdress_1">
      <item>OKUS društvo s ograničenom odgovornošću za proizvodnju, trgovinu i ugostiteljstvo, Vukovarska 6, 23000 Zadar</item>
    </derivirana_varijabla>
  </DomainObject.Predmet.ProtuStrankaListFormatedWithAdress>
  <DomainObject.Predmet.ProtuStrankaListFormatedWithAdressOIB>
    <izvorni_sadrzaj>
      <item>OKUS društvo s ograničenom odgovornošću za proizvodnju, trgovinu i ugostiteljstvo, OIB 08318287905, Vukovarska 6, 23000 Zadar</item>
    </izvorni_sadrzaj>
    <derivirana_varijabla naziv="DomainObject.Predmet.ProtuStrankaListFormatedWithAdressOIB_1">
      <item>OKUS društvo s ograničenom odgovornošću za proizvodnju, trgovinu i ugostiteljstvo, OIB 08318287905, Vukovarska 6, 23000 Zadar</item>
    </derivirana_varijabla>
  </DomainObject.Predmet.ProtuStrankaListFormatedWithAdressOIB>
  <DomainObject.Predmet.ProtuStrankaListNazivFormated>
    <izvorni_sadrzaj>
      <item>OKUS društvo s ograničenom odgovornošću za proizvodnju, trgovinu i ugostiteljstvo</item>
    </izvorni_sadrzaj>
    <derivirana_varijabla naziv="DomainObject.Predmet.ProtuStrankaListNazivFormated_1">
      <item>OKUS društvo s ograničenom odgovornošću za proizvodnju, trgovinu i ugostiteljstvo</item>
    </derivirana_varijabla>
  </DomainObject.Predmet.ProtuStrankaListNazivFormated>
  <DomainObject.Predmet.ProtuStrankaListNazivFormatedOIB>
    <izvorni_sadrzaj>
      <item>OKUS društvo s ograničenom odgovornošću za proizvodnju, trgovinu i ugostiteljstvo, OIB 08318287905</item>
    </izvorni_sadrzaj>
    <derivirana_varijabla naziv="DomainObject.Predmet.ProtuStrankaListNazivFormatedOIB_1">
      <item>OKUS društvo s ograničenom odgovornošću za proizvodnju, trgovinu i ugostiteljstvo, OIB 08318287905</item>
    </derivirana_varijabla>
  </DomainObject.Predmet.ProtuStrankaListNazivFormatedOIB>
  <DomainObject.Predmet.OstaliListFormated>
    <izvorni_sadrzaj>
      <item>Vladimir Badel</item>
    </izvorni_sadrzaj>
    <derivirana_varijabla naziv="DomainObject.Predmet.OstaliListFormated_1">
      <item>Vladimir Badel</item>
    </derivirana_varijabla>
  </DomainObject.Predmet.OstaliListFormated>
  <DomainObject.Predmet.OstaliListFormatedOIB>
    <izvorni_sadrzaj>
      <item>Vladimir Badel</item>
    </izvorni_sadrzaj>
    <derivirana_varijabla naziv="DomainObject.Predmet.OstaliListFormatedOIB_1">
      <item>Vladimir Badel</item>
    </derivirana_varijabla>
  </DomainObject.Predmet.OstaliListFormatedOIB>
  <DomainObject.Predmet.OstaliListFormatedWithAdress>
    <izvorni_sadrzaj>
      <item>Vladimir Badel, Dubravka Dujšina 4, 23000 Zadar</item>
    </izvorni_sadrzaj>
    <derivirana_varijabla naziv="DomainObject.Predmet.OstaliListFormatedWithAdress_1">
      <item>Vladimir Badel, Dubravka Dujšina 4, 23000 Zadar</item>
    </derivirana_varijabla>
  </DomainObject.Predmet.OstaliListFormatedWithAdress>
  <DomainObject.Predmet.OstaliListFormatedWithAdressOIB>
    <izvorni_sadrzaj>
      <item>Vladimir Badel, Dubravka Dujšina 4, 23000 Zadar</item>
    </izvorni_sadrzaj>
    <derivirana_varijabla naziv="DomainObject.Predmet.OstaliListFormatedWithAdressOIB_1">
      <item>Vladimir Badel, Dubravka Dujšina 4, 23000 Zadar</item>
    </derivirana_varijabla>
  </DomainObject.Predmet.OstaliListFormatedWithAdressOIB>
  <DomainObject.Predmet.OstaliListNazivFormated>
    <izvorni_sadrzaj>
      <item>Vladimir Badel</item>
    </izvorni_sadrzaj>
    <derivirana_varijabla naziv="DomainObject.Predmet.OstaliListNazivFormated_1">
      <item>Vladimir Badel</item>
    </derivirana_varijabla>
  </DomainObject.Predmet.OstaliListNazivFormated>
  <DomainObject.Predmet.OstaliListNazivFormatedOIB>
    <izvorni_sadrzaj>
      <item>Vladimir Badel</item>
    </izvorni_sadrzaj>
    <derivirana_varijabla naziv="DomainObject.Predmet.OstaliListNazivFormatedOIB_1">
      <item>Vladimir Badel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OKUS društvo s ograničenom odgovornošću za proizvodnju, trgovinu i ugostiteljstvo</izvorni_sadrzaj>
    <derivirana_varijabla naziv="DomainObject.Predmet.ProtustrankaIDrugi_1">OKUS društvo s ograničenom odgovornošću za proizvodnju,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OKUS društvo s ograničenom odgovornošću za proizvodnju, trgovinu i ugostiteljstvo, OIB 08318287905, Vukovarska 6, 23000 Zadar</izvorni_sadrzaj>
    <derivirana_varijabla naziv="DomainObject.Predmet.ProtustrankaIDrugiAdressOIB_1">OKUS društvo s ograničenom odgovornošću za proizvodnju, trgovinu i ugostiteljstvo, OIB 08318287905, Vukovarska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OKUS društvo s ograničenom odgovornošću za proizvodnju, trgovinu i ugostiteljstvo</item>
      <item>Vladimir Badel</item>
    </izvorni_sadrzaj>
    <derivirana_varijabla naziv="DomainObject.Predmet.SudioniciListNaziv_1">
      <item>FINA</item>
      <item>OKUS društvo s ograničenom odgovornošću za proizvodnju, trgovinu i ugostiteljstvo</item>
      <item>Vladimir Badel</item>
    </derivirana_varijabla>
  </DomainObject.Predmet.SudioniciListNaziv>
  <DomainObject.Predmet.SudioniciListAdressOIB>
    <izvorni_sadrzaj>
      <item>FINA, OIB 85821130368</item>
      <item>OKUS društvo s ograničenom odgovornošću za proizvodnju, trgovinu i ugostiteljstvo, OIB 08318287905, Vukovarska 6,23000 Zadar</item>
      <item>Vladimir Badel, Dubravka Dujšina 4,23000 Zadar</item>
    </izvorni_sadrzaj>
    <derivirana_varijabla naziv="DomainObject.Predmet.SudioniciListAdressOIB_1">
      <item>FINA, OIB 85821130368</item>
      <item>OKUS društvo s ograničenom odgovornošću za proizvodnju, trgovinu i ugostiteljstvo, OIB 08318287905, Vukovarska 6,23000 Zadar</item>
      <item>Vladimir Badel, Dubravka Dujšina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08318287905</item>
      <item>, OIB null</item>
    </izvorni_sadrzaj>
    <derivirana_varijabla naziv="DomainObject.Predmet.SudioniciListNazivOIB_1">
      <item>, OIB 85821130368</item>
      <item>, OIB 08318287905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688</properties:Words>
  <properties:Characters>3649</properties:Characters>
  <properties:Lines>98</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2016-07-21T06:35:00Z</dcterms:created>
  <dc:creator>Ardena Bajlo</dc:creator>
  <cp:lastModifiedBy>wsadmin</cp:lastModifiedBy>
  <cp:lastPrinted>2015-03-02T10:10:00Z</cp:lastPrinted>
  <dcterms:modified xmlns:xsi="http://www.w3.org/2001/XMLSchema-instance" xsi:type="dcterms:W3CDTF">2016-10-14T11:48:00Z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