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5397" w14:paraId="58a5397" w:rsidRDefault="00A32BC5" w:rsidP="009812DD" w:rsidR="00536C34">
      <w:pPr>
        <w:spacing w:after="0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 w:rsidRPr="00372EC9">
        <w:rPr>
          <w:rFonts w:cs="Calibri" w:eastAsia="Calibri" w:hAnsi="Calibri" w:ascii="Calibri"/>
          <w:b/>
          <w:lang w:val="hr-HR"/>
        </w:rPr>
        <w:t xml:space="preserve">    </w:t>
      </w:r>
    </w:p>
    <w:p w:rsidRDefault="00536C34" w:rsidP="009812DD" w:rsidR="00536C34">
      <w:pPr>
        <w:spacing w:after="0"/>
        <w:rPr>
          <w:rFonts w:cs="Calibri" w:eastAsia="Calibri" w:hAnsi="Calibri" w:ascii="Calibri"/>
          <w:b/>
          <w:lang w:val="hr-HR"/>
        </w:rPr>
      </w:pPr>
    </w:p>
    <w:p w:rsidRDefault="00C655B4" w:rsidP="009812DD" w:rsidR="001940FB" w:rsidRPr="00536C34">
      <w:pPr>
        <w:spacing w:after="0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E31E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9812DD" w:rsidR="00BB396C">
      <w:pPr>
        <w:spacing w:after="0"/>
        <w:rPr>
          <w:rFonts w:cs="Calibri" w:eastAsia="Calibri" w:hAnsi="Calibri" w:ascii="Calibri"/>
          <w:lang w:val="hr-HR"/>
        </w:rPr>
      </w:pPr>
    </w:p>
    <w:p w:rsidRDefault="009812DD" w:rsidP="009812DD" w:rsidR="009812DD" w:rsidRPr="00372EC9">
      <w:pPr>
        <w:spacing w:after="0"/>
        <w:rPr>
          <w:rFonts w:cs="Calibri" w:eastAsia="Calibri" w:hAnsi="Calibri" w:ascii="Calibri"/>
          <w:lang w:val="hr-HR"/>
        </w:rPr>
      </w:pP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9812DD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812DD" w:rsidP="009812DD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9812DD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9812DD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534C01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="00534C01"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="00534C01"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812DD" w:rsidP="009812DD" w:rsidR="009812DD" w:rsidRPr="00372EC9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AA6BCF" w:rsidP="009812DD" w:rsidR="00AA6BCF" w:rsidRPr="00372EC9">
      <w:pPr>
        <w:spacing w:after="0"/>
        <w:jc w:val="both"/>
        <w:rPr>
          <w:rFonts w:cs="Calibri" w:eastAsia="Calibri" w:hAnsi="Calibri" w:ascii="Calibri"/>
          <w:lang w:val="hr-HR"/>
        </w:rPr>
      </w:pPr>
    </w:p>
    <w:p w:rsidRDefault="00AA6BCF" w:rsidP="009812D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A6BCF" w:rsidP="009812D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</w:t>
      </w:r>
    </w:p>
    <w:p w:rsidRDefault="00AA6BCF" w:rsidP="009812DD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812DD" w:rsidP="009812DD" w:rsidR="009812DD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812DD" w:rsidP="009812DD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812D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 w:rsidR="002D46CF"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4A54B2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9812DD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9812DD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87A92">
        <w:rPr>
          <w:rFonts w:cs="Calibri" w:eastAsia="Arial Unicode MS" w:hAnsi="Calibri" w:ascii="Calibri"/>
          <w:kern w:val="1"/>
          <w:lang w:eastAsia="ar-SA" w:val="hr-HR"/>
        </w:rPr>
        <w:t>NIKO NOVOKMET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A54B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87A92" w:rsidRPr="00C87A92">
        <w:rPr>
          <w:rFonts w:cs="Calibri" w:eastAsia="Times New Roman" w:hAnsi="Calibri" w:ascii="Calibri"/>
          <w:lang w:val="hr-HR"/>
        </w:rPr>
        <w:t>179.772,26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87A92" w:rsidRPr="00C87A92">
        <w:rPr>
          <w:rFonts w:cs="Calibri" w:hAnsi="Calibri" w:ascii="Calibri"/>
        </w:rPr>
        <w:t>164.672,26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87A92">
        <w:rPr>
          <w:rFonts w:cs="Calibri" w:hAnsi="Calibri" w:ascii="Calibri"/>
        </w:rPr>
        <w:t>15</w:t>
      </w:r>
      <w:r w:rsidR="008C7260">
        <w:rPr>
          <w:rFonts w:cs="Calibri" w:hAnsi="Calibri" w:ascii="Calibri"/>
        </w:rPr>
        <w:t>.100,00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812D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9812DD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9812DD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812D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812DD" w:rsidRPr="009812D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A54B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9812DD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9812DD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9812DD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9812DD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9812DD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9812DD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9812DD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9812DD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9812DD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C87A92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87A92">
              <w:rPr>
                <w:rFonts w:cs="Calibri" w:hAnsi="Calibri" w:ascii="Calibri"/>
              </w:rPr>
              <w:t>NIKO NOVOKMET</w:t>
            </w:r>
            <w:r w:rsidR="008C7260">
              <w:rPr>
                <w:rFonts w:cs="Calibri"/>
              </w:rPr>
              <w:t xml:space="preserve">, </w:t>
            </w:r>
            <w:r w:rsidR="008C7260" w:rsidRPr="008C7260">
              <w:rPr>
                <w:rFonts w:cs="Calibri"/>
              </w:rPr>
              <w:t xml:space="preserve"> </w:t>
            </w:r>
            <w:r w:rsidRPr="00C87A92">
              <w:rPr>
                <w:rFonts w:cs="Calibri" w:hAnsi="Calibri" w:ascii="Calibri"/>
              </w:rPr>
              <w:t>Vukasova 15,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C87A92">
              <w:rPr>
                <w:rFonts w:cs="Calibri" w:hAnsi="Calibri" w:ascii="Calibri"/>
              </w:rPr>
              <w:t>93340497539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87A92" w:rsidP="009812DD" w:rsidR="00C87A92" w:rsidRPr="00C87A92">
            <w:pPr>
              <w:spacing w:after="0"/>
              <w:rPr>
                <w:rFonts w:cs="Calibri" w:hAnsi="Calibri" w:ascii="Calibri"/>
              </w:rPr>
            </w:pPr>
            <w:r w:rsidRPr="00C87A92">
              <w:rPr>
                <w:rFonts w:cs="Calibri" w:hAnsi="Calibri" w:ascii="Calibri"/>
              </w:rPr>
              <w:t>Ugovori o štednom depozitu broj 81-70-80145-0, broj  81-70-10016-5, broj 81-70-12116-9,knjigovodstvena kartica članskog uloga, izračun kamata</w:t>
            </w:r>
          </w:p>
          <w:p w:rsidRDefault="00AA6BCF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9812DD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87A92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87A92">
              <w:rPr>
                <w:rFonts w:cs="Calibri" w:eastAsia="Times New Roman" w:hAnsi="Calibri" w:ascii="Calibri"/>
                <w:lang w:val="hr-HR"/>
              </w:rPr>
              <w:t>179.772,26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9812DD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87A92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87A92">
              <w:rPr>
                <w:rFonts w:cs="Calibri" w:hAnsi="Calibri" w:ascii="Calibri"/>
              </w:rPr>
              <w:t>164.672,26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9812D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C87A92" w:rsidP="009812D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15</w:t>
            </w:r>
            <w:r w:rsidR="008C7260" w:rsidRPr="008C7260">
              <w:rPr>
                <w:rFonts w:cs="Calibri" w:hAnsi="Calibri" w:ascii="Calibri"/>
              </w:rPr>
              <w:t>.100,00 kn</w:t>
            </w:r>
          </w:p>
        </w:tc>
      </w:tr>
    </w:tbl>
    <w:p w:rsidRDefault="00AA6BCF" w:rsidP="009812DD" w:rsidR="00AA6BC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05532" w:rsidP="009812DD" w:rsidR="00A0553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5362C" w:rsidP="00A3443E" w:rsidR="00A3443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BCF" w:rsidP="003D2325" w:rsidR="00AA6BC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 w:rsidR="009812DD"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="009812DD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812DD" w:rsidP="004163BA" w:rsidR="009812D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A6BCF" w:rsidP="004163BA" w:rsidR="00AA6BC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stečajn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i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 xml:space="preserve">upravitelj Stjepan Lović </w:t>
      </w:r>
    </w:p>
    <w:p w:rsidRDefault="00DF7EF5" w:rsidP="00DF7EF5" w:rsidR="00DF7EF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9812DD" w:rsidR="00DF5770" w:rsidRPr="00B706F7">
      <w:pPr>
        <w:spacing w:after="0"/>
        <w:rPr>
          <w:rFonts w:eastAsia="Calibri" w:hAnsi="Calibri" w:ascii="Calibri"/>
          <w:lang w:val="hr-HR"/>
        </w:rPr>
      </w:pPr>
    </w:p>
    <w:sectPr w:rsidSect="004163BA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800" w:rsidR="00F87800">
      <w:pPr>
        <w:spacing w:after="0"/>
      </w:pPr>
      <w:r>
        <w:separator/>
      </w:r>
    </w:p>
  </w:endnote>
  <w:endnote w:id="0" w:type="continuationSeparator">
    <w:p w:rsidRDefault="00F87800" w:rsidR="00F878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2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4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800" w:rsidR="00F87800">
      <w:pPr>
        <w:spacing w:after="0"/>
      </w:pPr>
      <w:r>
        <w:separator/>
      </w:r>
    </w:p>
  </w:footnote>
  <w:footnote w:id="0" w:type="continuationSeparator">
    <w:p w:rsidRDefault="00F87800" w:rsidR="00F878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21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704C8AC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1826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33E1"/>
    <w:rsid w:val="002C48B8"/>
    <w:rsid w:val="002D1978"/>
    <w:rsid w:val="002D46CF"/>
    <w:rsid w:val="002D508D"/>
    <w:rsid w:val="002D6F3E"/>
    <w:rsid w:val="002E671A"/>
    <w:rsid w:val="002F00EB"/>
    <w:rsid w:val="002F08B7"/>
    <w:rsid w:val="002F3471"/>
    <w:rsid w:val="00305519"/>
    <w:rsid w:val="003071E6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202"/>
    <w:rsid w:val="00362E9D"/>
    <w:rsid w:val="00363BF9"/>
    <w:rsid w:val="00364CF0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C7770"/>
    <w:rsid w:val="003D2325"/>
    <w:rsid w:val="003D639A"/>
    <w:rsid w:val="003E31E5"/>
    <w:rsid w:val="003E65FE"/>
    <w:rsid w:val="003F14E9"/>
    <w:rsid w:val="003F2BB3"/>
    <w:rsid w:val="0040251C"/>
    <w:rsid w:val="0040542B"/>
    <w:rsid w:val="004163BA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7559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0B9C"/>
    <w:rsid w:val="0048690C"/>
    <w:rsid w:val="00492DFC"/>
    <w:rsid w:val="0049599B"/>
    <w:rsid w:val="00497107"/>
    <w:rsid w:val="004A333A"/>
    <w:rsid w:val="004A54B2"/>
    <w:rsid w:val="004A6C7A"/>
    <w:rsid w:val="004A7A5F"/>
    <w:rsid w:val="004B0A38"/>
    <w:rsid w:val="004B30DA"/>
    <w:rsid w:val="004B48A3"/>
    <w:rsid w:val="004B544A"/>
    <w:rsid w:val="004B57AF"/>
    <w:rsid w:val="004C0178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17D20"/>
    <w:rsid w:val="00521DDF"/>
    <w:rsid w:val="005231F3"/>
    <w:rsid w:val="00523E0F"/>
    <w:rsid w:val="00523F11"/>
    <w:rsid w:val="00524119"/>
    <w:rsid w:val="005268AD"/>
    <w:rsid w:val="005303A8"/>
    <w:rsid w:val="00532169"/>
    <w:rsid w:val="00534C01"/>
    <w:rsid w:val="00536214"/>
    <w:rsid w:val="00536C34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094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511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07B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6D03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7260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76CC9"/>
    <w:rsid w:val="009812DD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5532"/>
    <w:rsid w:val="00A060E3"/>
    <w:rsid w:val="00A075A6"/>
    <w:rsid w:val="00A07699"/>
    <w:rsid w:val="00A15E01"/>
    <w:rsid w:val="00A16463"/>
    <w:rsid w:val="00A21D3E"/>
    <w:rsid w:val="00A24BB4"/>
    <w:rsid w:val="00A32995"/>
    <w:rsid w:val="00A32BC5"/>
    <w:rsid w:val="00A3443E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2B21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362C"/>
    <w:rsid w:val="00C6071E"/>
    <w:rsid w:val="00C6182A"/>
    <w:rsid w:val="00C655B4"/>
    <w:rsid w:val="00C667F8"/>
    <w:rsid w:val="00C66A84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87A92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31EA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0E60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DF7EF5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87800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36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21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21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21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21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3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21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21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21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21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05102-D16C-4BC2-A8B2-0FC8054FF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1468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2018-07-31T20:40:00Z</cp:lastPrinted>
  <dcterms:modified xmlns:xsi="http://www.w3.org/2001/XMLSchema-instance" xsi:type="dcterms:W3CDTF">2018-08-23T11:20:00Z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St-651/2017-130 / Podnesak - Podnesak (-130.docx)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