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d00c" w14:paraId="983d00c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681535">
        <w:t>1801/16-20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681535">
        <w:t>STARI MOST – SPORTSKA UDRUGA AMATERA LJUBITELJA PIKADA, Osijek, Franje Kuhača 4, Registarski broj: 14003985, OIB: 71662153351</w:t>
      </w:r>
      <w:r w:rsidR="006139EC">
        <w:t xml:space="preserve">, </w:t>
      </w:r>
      <w:r w:rsidR="003B4C28">
        <w:t xml:space="preserve">dana </w:t>
      </w:r>
      <w:r w:rsidR="00681535">
        <w:t>1. rujna</w:t>
      </w:r>
      <w:r w:rsidR="00764F4E">
        <w:t xml:space="preserve"> 2017.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681535">
        <w:t xml:space="preserve">STARI MOST – SPORTSKA UDRUGA AMATERA LJUBITELJA PIKADA, Osijek, Franje Kuhača 4, Registarski broj: 14003985, OIB: 71662153351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681535">
        <w:rPr>
          <w:b/>
        </w:rPr>
        <w:t>1801-16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503C1F">
        <w:rPr>
          <w:b/>
        </w:rPr>
        <w:t>19.</w:t>
      </w:r>
      <w:r w:rsidR="00681535">
        <w:rPr>
          <w:b/>
        </w:rPr>
        <w:t>475,10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se sastoji od:</w:t>
      </w:r>
    </w:p>
    <w:p w:rsidRDefault="00681535" w:rsidP="00681535" w:rsidR="00681535" w:rsidRPr="00681535">
      <w:pPr>
        <w:pStyle w:val="Odlomakpopisa"/>
        <w:numPr>
          <w:ilvl w:val="0"/>
          <w:numId w:val="7"/>
        </w:num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947"/>
        <w:gridCol w:w="2719"/>
      </w:tblGrid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jc w:val="center"/>
            </w:pPr>
            <w:r>
              <w:t>R.b.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jc w:val="center"/>
            </w:pPr>
            <w:r>
              <w:t>Vrsta troška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jc w:val="center"/>
            </w:pPr>
            <w:r>
              <w:t>Iznos u kunama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1.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Trošak poštarine za pribavu podataka iz zemljišnih knjiga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jc w:val="right"/>
            </w:pPr>
            <w:r>
              <w:t>9,50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2.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Trošak poštarine za pribavu podataka o vozilima iz Policijske uprave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9,50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681535" w:rsidP="00EC6288" w:rsidR="00681535">
            <w:r>
              <w:t>3.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681535" w:rsidP="00EC6288" w:rsidR="00681535">
            <w:r>
              <w:t>Trošak poštarine za poziv upućen zakonskom zastupniku dužnika za dostavu dokumentacije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11,10</w:t>
            </w:r>
          </w:p>
        </w:tc>
      </w:tr>
      <w:tr w:rsidTr="00EC6288" w:rsidR="00681535">
        <w:tc>
          <w:tcPr>
            <w:tcW w:type="dxa" w:w="62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/>
        </w:tc>
        <w:tc>
          <w:tcPr>
            <w:tcW w:type="dxa" w:w="61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/>
        </w:tc>
        <w:tc>
          <w:tcPr>
            <w:tcW w:type="dxa" w:w="27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/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4.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Plaćena naknada FINA-i za podatke iz JRR</w:t>
            </w:r>
          </w:p>
          <w:p w:rsidRDefault="00681535" w:rsidP="00EC6288" w:rsidR="00681535">
            <w:r>
              <w:t xml:space="preserve">(prilog: račun FINA-e br. 1725/2100072/197 – </w:t>
            </w:r>
            <w:r>
              <w:rPr>
                <w:b/>
              </w:rPr>
              <w:t>10. Prilog</w:t>
            </w:r>
            <w:r>
              <w:t>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50,00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5.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Sudska pristojba za potvrdu iz zemljišnih knjiga</w:t>
            </w:r>
          </w:p>
          <w:p w:rsidRDefault="00681535" w:rsidP="00EC6288" w:rsidR="00681535">
            <w:r>
              <w:t>(navedeno na potvrdi priloženoj u spis)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20,00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6.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Upravna pristojba za uvjerenje o vozilima iz Policijske uprave</w:t>
            </w:r>
          </w:p>
          <w:p w:rsidRDefault="00681535" w:rsidP="00EC6288" w:rsidR="00681535">
            <w:r>
              <w:t>(navedeno na uvjerenju priloženom u spis)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20,00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7.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4.000,00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8.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Trošak izrade pečata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jc w:val="right"/>
            </w:pPr>
            <w:r>
              <w:t>150,00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9.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 xml:space="preserve">Naknada banke za vođenje računa – mjesečno cca 40,00 kn </w:t>
            </w:r>
            <w:r>
              <w:lastRenderedPageBreak/>
              <w:t>x 12 mjeseci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lastRenderedPageBreak/>
              <w:t>480,00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lastRenderedPageBreak/>
              <w:t>10.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Trošak knjigovodstvenih usluga – mjesečno 350,00 kn x 18 mjeseci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4.200,00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11.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95,00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12.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Paušalna sudska pristojba u stečajnom postupku, Tbr. 24. Zakona o sudskim pristojbama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2.000,00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13.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Nagrada stečajnom upravitelju – 16% od očekivanog unovčenja stečajne mase od 50.000,00 kn, čl. 7. Uredbe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jc w:val="right"/>
            </w:pPr>
          </w:p>
          <w:p w:rsidRDefault="00681535" w:rsidP="00EC6288" w:rsidR="00681535">
            <w:pPr>
              <w:jc w:val="right"/>
            </w:pPr>
            <w:r>
              <w:t>8.000,00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14.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 xml:space="preserve">Trošak zatvaranja žiro računa 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jc w:val="right"/>
            </w:pPr>
            <w:r>
              <w:t>200,00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15.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r>
              <w:t>Naknada FINA-i za 1 objavu GFI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jc w:val="right"/>
            </w:pPr>
            <w:r>
              <w:t>230,00</w:t>
            </w:r>
          </w:p>
        </w:tc>
      </w:tr>
      <w:tr w:rsidTr="00EC6288" w:rsidR="00681535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81535" w:rsidP="00EC6288" w:rsidR="00681535">
            <w:pPr>
              <w:rPr>
                <w:b/>
              </w:rPr>
            </w:pP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81535" w:rsidP="00EC6288" w:rsidR="00681535">
            <w:pPr>
              <w:jc w:val="right"/>
              <w:rPr>
                <w:b/>
              </w:rPr>
            </w:pPr>
            <w:r>
              <w:rPr>
                <w:b/>
              </w:rPr>
              <w:t>19.475,10</w:t>
            </w:r>
          </w:p>
        </w:tc>
      </w:tr>
    </w:tbl>
    <w:p w:rsidRDefault="00503C1F" w:rsidP="00681535" w:rsidR="00503C1F">
      <w:pPr>
        <w:jc w:val="both"/>
      </w:pPr>
    </w:p>
    <w:p w:rsidRDefault="009B61F0" w:rsidP="00503C1F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81535">
        <w:t>7. lipnja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681535">
        <w:t>STARI MOST – SPORTSKA UDRUGA AMATERA LJUBITELJA PIKADA, Osijek, Franje Kuhača 4, Registarski broj: 14003985, OIB: 71662153351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681535">
        <w:t>1801/16</w:t>
      </w:r>
      <w:r w:rsidR="00503C1F">
        <w:t xml:space="preserve"> od </w:t>
      </w:r>
      <w:r w:rsidR="00681535">
        <w:t>24. srpnja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681535">
        <w:t>30. kolovoza</w:t>
      </w:r>
      <w:r w:rsidR="008D069C">
        <w:t xml:space="preserve">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503C1F">
        <w:t>19.</w:t>
      </w:r>
      <w:r w:rsidR="00681535">
        <w:t>475,10</w:t>
      </w:r>
      <w:r>
        <w:t xml:space="preserve"> kn (trošak financijsko-knjigovodstvenog vještačenja, procjena nekretnine, izrada elaborata, troškovi sudskih i drugih postupaka, bruto nagrada stečajnog upravitelja i ostali troškovi).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81535">
        <w:t>1. rujna</w:t>
      </w:r>
      <w:r w:rsidR="00D575E6">
        <w:t xml:space="preserve"> 2017.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03C1F">
        <w:t>1.9.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19" w:rsidR="00026D19">
      <w:r>
        <w:separator/>
      </w:r>
    </w:p>
  </w:endnote>
  <w:endnote w:id="0" w:type="continuationSeparator">
    <w:p w:rsidRDefault="00026D19" w:rsidR="00026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19" w:rsidR="00026D19">
      <w:r>
        <w:separator/>
      </w:r>
    </w:p>
  </w:footnote>
  <w:footnote w:id="0" w:type="continuationSeparator">
    <w:p w:rsidRDefault="00026D19" w:rsidR="00026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765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26D19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7765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6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7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6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MOST - SPORTSKA UDRUGA AMATERA LJUBITELJA PIKADA</izvorni_sadrzaj>
    <derivirana_varijabla naziv="DomainObject.Predmet.ProtustrankaFormated_1">  STARI MOST - SPORTSKA UDRUGA AMATERA LJUBITELJA PIKADA</derivirana_varijabla>
  </DomainObject.Predmet.ProtustrankaFormated>
  <DomainObject.Predmet.ProtustrankaFormatedOIB>
    <izvorni_sadrzaj>  STARI MOST - SPORTSKA UDRUGA AMATERA LJUBITELJA PIKADA, OIB 71662153351</izvorni_sadrzaj>
    <derivirana_varijabla naziv="DomainObject.Predmet.ProtustrankaFormatedOIB_1">  STARI MOST - SPORTSKA UDRUGA AMATERA LJUBITELJA PIKADA, OIB 71662153351</derivirana_varijabla>
  </DomainObject.Predmet.ProtustrankaFormatedOIB>
  <DomainObject.Predmet.ProtustrankaFormatedWithAdress>
    <izvorni_sadrzaj> STARI MOST - SPORTSKA UDRUGA AMATERA LJUBITELJA PIKADA, Franje Kuhača 4, 31000 Osijek</izvorni_sadrzaj>
    <derivirana_varijabla naziv="DomainObject.Predmet.ProtustrankaFormatedWithAdress_1"> STARI MOST - SPORTSKA UDRUGA AMATERA LJUBITELJA PIKADA, Franje Kuhača 4, 31000 Osijek</derivirana_varijabla>
  </DomainObject.Predmet.ProtustrankaFormatedWithAdress>
  <DomainObject.Predmet.ProtustrankaFormatedWithAdressOIB>
    <izvorni_sadrzaj> STARI MOST - SPORTSKA UDRUGA AMATERA LJUBITELJA PIKADA, OIB 71662153351, Franje Kuhača 4, 31000 Osijek</izvorni_sadrzaj>
    <derivirana_varijabla naziv="DomainObject.Predmet.ProtustrankaFormatedWithAdressOIB_1"> STARI MOST - SPORTSKA UDRUGA AMATERA LJUBITELJA PIKADA, OIB 71662153351, Franje Kuhača 4, 31000 Osijek</derivirana_varijabla>
  </DomainObject.Predmet.ProtustrankaFormatedWithAdressOIB>
  <DomainObject.Predmet.ProtustrankaWithAdress>
    <izvorni_sadrzaj>STARI MOST - SPORTSKA UDRUGA AMATERA LJUBITELJA PIKADA Franje Kuhača 4, 31000 Osijek</izvorni_sadrzaj>
    <derivirana_varijabla naziv="DomainObject.Predmet.ProtustrankaWithAdress_1">STARI MOST - SPORTSKA UDRUGA AMATERA LJUBITELJA PIKADA Franje Kuhača 4, 31000 Osijek</derivirana_varijabla>
  </DomainObject.Predmet.ProtustrankaWithAdress>
  <DomainObject.Predmet.ProtustrankaWithAdressOIB>
    <izvorni_sadrzaj>STARI MOST - SPORTSKA UDRUGA AMATERA LJUBITELJA PIKADA, OIB 71662153351, Franje Kuhača 4, 31000 Osijek</izvorni_sadrzaj>
    <derivirana_varijabla naziv="DomainObject.Predmet.ProtustrankaWithAdressOIB_1">STARI MOST - SPORTSKA UDRUGA AMATERA LJUBITELJA PIKADA, OIB 71662153351, Franje Kuhača 4, 31000 Osijek</derivirana_varijabla>
  </DomainObject.Predmet.ProtustrankaWithAdressOIB>
  <DomainObject.Predmet.ProtustrankaNazivFormated>
    <izvorni_sadrzaj>STARI MOST - SPORTSKA UDRUGA AMATERA LJUBITELJA PIKADA</izvorni_sadrzaj>
    <derivirana_varijabla naziv="DomainObject.Predmet.ProtustrankaNazivFormated_1">STARI MOST - SPORTSKA UDRUGA AMATERA LJUBITELJA PIKADA</derivirana_varijabla>
  </DomainObject.Predmet.ProtustrankaNazivFormated>
  <DomainObject.Predmet.ProtustrankaNazivFormatedOIB>
    <izvorni_sadrzaj>STARI MOST - SPORTSKA UDRUGA AMATERA LJUBITELJA PIKADA, OIB 71662153351</izvorni_sadrzaj>
    <derivirana_varijabla naziv="DomainObject.Predmet.ProtustrankaNazivFormatedOIB_1">STARI MOST - SPORTSKA UDRUGA AMATERA LJUBITELJA PIKADA, OIB 71662153351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MOST - SPORTSKA UDRUGA AMATERA LJUBITELJA PIKADA</item>
    </izvorni_sadrzaj>
    <derivirana_varijabla naziv="DomainObject.Predmet.ProtuStrankaListFormated_1">
      <item>STARI MOST - SPORTSKA UDRUGA AMATERA LJUBITELJA PIKADA</item>
    </derivirana_varijabla>
  </DomainObject.Predmet.ProtuStrankaListFormated>
  <DomainObject.Predmet.ProtuStrankaListFormatedOIB>
    <izvorni_sadrzaj>
      <item>STARI MOST - SPORTSKA UDRUGA AMATERA LJUBITELJA PIKADA, OIB 71662153351</item>
    </izvorni_sadrzaj>
    <derivirana_varijabla naziv="DomainObject.Predmet.ProtuStrankaListFormatedOIB_1">
      <item>STARI MOST - SPORTSKA UDRUGA AMATERA LJUBITELJA PIKADA, OIB 71662153351</item>
    </derivirana_varijabla>
  </DomainObject.Predmet.ProtuStrankaListFormatedOIB>
  <DomainObject.Predmet.ProtuStrankaListFormatedWithAdress>
    <izvorni_sadrzaj>
      <item>STARI MOST - SPORTSKA UDRUGA AMATERA LJUBITELJA PIKADA, Franje Kuhača 4, 31000 Osijek</item>
    </izvorni_sadrzaj>
    <derivirana_varijabla naziv="DomainObject.Predmet.ProtuStrankaListFormatedWithAdress_1">
      <item>STARI MOST - SPORTSKA UDRUGA AMATERA LJUBITELJA PIKADA, Franje Kuhača 4, 31000 Osijek</item>
    </derivirana_varijabla>
  </DomainObject.Predmet.ProtuStrankaListFormatedWithAdress>
  <DomainObject.Predmet.ProtuStrankaListFormatedWithAdressOIB>
    <izvorni_sadrzaj>
      <item>STARI MOST - SPORTSKA UDRUGA AMATERA LJUBITELJA PIKADA, OIB 71662153351, Franje Kuhača 4, 31000 Osijek</item>
    </izvorni_sadrzaj>
    <derivirana_varijabla naziv="DomainObject.Predmet.ProtuStrankaListFormatedWithAdressOIB_1">
      <item>STARI MOST - SPORTSKA UDRUGA AMATERA LJUBITELJA PIKADA, OIB 71662153351, Franje Kuhača 4, 31000 Osijek</item>
    </derivirana_varijabla>
  </DomainObject.Predmet.ProtuStrankaListFormatedWithAdressOIB>
  <DomainObject.Predmet.ProtuStrankaListNazivFormated>
    <izvorni_sadrzaj>
      <item>STARI MOST - SPORTSKA UDRUGA AMATERA LJUBITELJA PIKADA</item>
    </izvorni_sadrzaj>
    <derivirana_varijabla naziv="DomainObject.Predmet.ProtuStrankaListNazivFormated_1">
      <item>STARI MOST - SPORTSKA UDRUGA AMATERA LJUBITELJA PIKADA</item>
    </derivirana_varijabla>
  </DomainObject.Predmet.ProtuStrankaListNazivFormated>
  <DomainObject.Predmet.ProtuStrankaListNazivFormatedOIB>
    <izvorni_sadrzaj>
      <item>STARI MOST - SPORTSKA UDRUGA AMATERA LJUBITELJA PIKADA, OIB 71662153351</item>
    </izvorni_sadrzaj>
    <derivirana_varijabla naziv="DomainObject.Predmet.ProtuStrankaListNazivFormatedOIB_1">
      <item>STARI MOST - SPORTSKA UDRUGA AMATERA LJUBITELJA PIKADA, OIB 71662153351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MOST - SPORTSKA UDRUGA AMATERA LJUBITELJA PIKADA</izvorni_sadrzaj>
    <derivirana_varijabla naziv="DomainObject.Predmet.ProtustrankaIDrugi_1">STARI MOST - SPORTSKA UDRUGA AMATERA LJUBITELJA PIKADA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MOST - SPORTSKA UDRUGA AMATERA LJUBITELJA PIKADA, OIB 71662153351, Franje Kuhača 4, 31000 Osijek</izvorni_sadrzaj>
    <derivirana_varijabla naziv="DomainObject.Predmet.ProtustrankaIDrugiAdressOIB_1">STARI MOST - SPORTSKA UDRUGA AMATERA LJUBITELJA PIKADA, OIB 71662153351, Franje Kuhača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MOST - SPORTSKA UDRUGA AMATERA LJUBITELJA PIKADA</item>
    </izvorni_sadrzaj>
    <derivirana_varijabla naziv="DomainObject.Predmet.SudioniciListNaziv_1">
      <item>FINA RC OSIJEK</item>
      <item>STARI MOST - SPORTSKA UDRUGA AMATERA LJUBITELJA PIKADA</item>
    </derivirana_varijabla>
  </DomainObject.Predmet.SudioniciListNaziv>
  <DomainObject.Predmet.SudioniciListAdressOIB>
    <izvorni_sadrzaj>
      <item>FINA RC OSIJEK, OIB 85821130368</item>
      <item>STARI MOST - SPORTSKA UDRUGA AMATERA LJUBITELJA PIKADA, OIB 71662153351, Franje Kuhača 4,31000 Osijek</item>
    </izvorni_sadrzaj>
    <derivirana_varijabla naziv="DomainObject.Predmet.SudioniciListAdressOIB_1">
      <item>FINA RC OSIJEK, OIB 85821130368</item>
      <item>STARI MOST - SPORTSKA UDRUGA AMATERA LJUBITELJA PIKADA, OIB 71662153351, Franje Kuhača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71662153351</item>
    </izvorni_sadrzaj>
    <derivirana_varijabla naziv="DomainObject.Predmet.SudioniciListNazivOIB_1">
      <item>, OIB 85821130368</item>
      <item>, OIB 71662153351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978D8-88D6-44D0-8490-A8DAD4B52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3643</properties:Characters>
  <properties:Lines>171</properties:Lines>
  <properties:Paragraphs>77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2017-06-20T12:02:00Z</dcterms:created>
  <dc:creator>hermanj</dc:creator>
  <cp:lastModifiedBy>Danijela Sekulić</cp:lastModifiedBy>
  <cp:lastPrinted>2017-09-01T06:27:00Z</cp:lastPrinted>
  <dcterms:modified xmlns:xsi="http://www.w3.org/2001/XMLSchema-instance" xsi:type="dcterms:W3CDTF">2017-09-01T06:28:00Z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