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f258" w14:paraId="447f258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4A6AAF">
        <w:t>221</w:t>
      </w:r>
      <w:r w:rsidR="00E15F48">
        <w:t>/18-</w:t>
      </w:r>
      <w:r w:rsidR="00E76A0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dužnikom:</w:t>
      </w:r>
      <w:r w:rsidR="00E76A04">
        <w:t xml:space="preserve"> </w:t>
      </w:r>
      <w:r w:rsidR="004A6AAF">
        <w:rPr>
          <w:b/>
        </w:rPr>
        <w:t>SKOLE j.d.o.o. Osijek, Ulica sv. Roka 78, OIB: 20760368626, MBS: 030182063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A6AAF">
        <w:t>Davor Skočaj, Osijek, Vijenac A. Cesarca 3/B, OIB: 22294701776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4A6AAF">
        <w:rPr>
          <w:b/>
        </w:rPr>
        <w:t>221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A6AAF">
        <w:rPr>
          <w:b/>
        </w:rPr>
        <w:t>SKOLE j.d.o.o. Osijek, Ulica sv. Roka 78, OIB: 20760368626, MBS: 030182063</w:t>
      </w:r>
      <w:r w:rsidR="004A6AAF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A6AAF">
        <w:t xml:space="preserve">Davor Skočaj, Osijek, Vijenac A. Cesarca 3/B, OIB: 22294701776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4A6AAF">
        <w:t>Davor Skočaj, Osijek, Vijenac A. Cesarca 3/B, OIB: 22294701776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4A6AAF">
        <w:t xml:space="preserve">Davor Skočaj, Osijek, Vijenac A. Cesarca 3/B, OIB: 22294701776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A6AAF" w:rsidP="004A6AAF" w:rsidR="004A6AAF">
      <w:pPr>
        <w:jc w:val="right"/>
      </w:pPr>
      <w:r>
        <w:lastRenderedPageBreak/>
        <w:t>Broj: 6 St-221/18-3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z.z. dužnika </w:t>
      </w:r>
      <w:r w:rsidR="004A6AAF">
        <w:t>Davor Skočaj, Osijek, Vijenac A. Cesarca 3/B, OIB: 22294701776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4A6AAF">
      <w:pPr>
        <w:numPr>
          <w:ilvl w:val="0"/>
          <w:numId w:val="6"/>
        </w:numPr>
        <w:jc w:val="both"/>
      </w:pPr>
      <w:r>
        <w:t xml:space="preserve">z.z. dužnika </w:t>
      </w:r>
      <w:r w:rsidR="004A6AAF">
        <w:t>Davor Skočaj, Osijek, Vijenac A. Cesarca 3/B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D8C" w:rsidR="00B83D8C">
      <w:r>
        <w:separator/>
      </w:r>
    </w:p>
  </w:endnote>
  <w:endnote w:id="0" w:type="continuationSeparator">
    <w:p w:rsidRDefault="00B83D8C" w:rsidR="00B8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D8C" w:rsidR="00B83D8C">
      <w:r>
        <w:separator/>
      </w:r>
    </w:p>
  </w:footnote>
  <w:footnote w:id="0" w:type="continuationSeparator">
    <w:p w:rsidRDefault="00B83D8C" w:rsidR="00B83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597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55976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763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3D8C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9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59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SKOLE j.d.o.o. za trgovinu i usluge</izvorni_sadrzaj>
    <derivirana_varijabla naziv="DomainObject.Predmet.ProtustrankaFormated_1">  SKOLE j.d.o.o. za trgovinu i usluge</derivirana_varijabla>
  </DomainObject.Predmet.ProtustrankaFormated>
  <DomainObject.Predmet.ProtustrankaFormatedOIB>
    <izvorni_sadrzaj>  SKOLE j.d.o.o. za trgovinu i usluge, OIB 20760368626</izvorni_sadrzaj>
    <derivirana_varijabla naziv="DomainObject.Predmet.ProtustrankaFormatedOIB_1">  SKOLE j.d.o.o. za trgovinu i usluge, OIB 20760368626</derivirana_varijabla>
  </DomainObject.Predmet.ProtustrankaFormatedOIB>
  <DomainObject.Predmet.ProtustrankaFormatedWithAdress>
    <izvorni_sadrzaj> SKOLE j.d.o.o. za trgovinu i usluge, Ulica Sv. Roka 78, 31000 Osijek</izvorni_sadrzaj>
    <derivirana_varijabla naziv="DomainObject.Predmet.ProtustrankaFormatedWithAdress_1"> SKOLE j.d.o.o. za trgovinu i usluge, Ulica Sv. Roka 78, 31000 Osijek</derivirana_varijabla>
  </DomainObject.Predmet.ProtustrankaFormatedWithAdress>
  <DomainObject.Predmet.ProtustrankaFormatedWithAdressOIB>
    <izvorni_sadrzaj> SKOLE j.d.o.o. za trgovinu i usluge, OIB 20760368626, Ulica Sv. Roka 78, 31000 Osijek</izvorni_sadrzaj>
    <derivirana_varijabla naziv="DomainObject.Predmet.ProtustrankaFormatedWithAdressOIB_1"> SKOLE j.d.o.o. za trgovinu i usluge, OIB 20760368626, Ulica Sv. Roka 78, 31000 Osijek</derivirana_varijabla>
  </DomainObject.Predmet.ProtustrankaFormatedWithAdressOIB>
  <DomainObject.Predmet.ProtustrankaWithAdress>
    <izvorni_sadrzaj>SKOLE j.d.o.o. za trgovinu i usluge Ulica Sv. Roka 78, 31000 Osijek</izvorni_sadrzaj>
    <derivirana_varijabla naziv="DomainObject.Predmet.ProtustrankaWithAdress_1">SKOLE j.d.o.o. za trgovinu i usluge Ulica Sv. Roka 78, 31000 Osijek</derivirana_varijabla>
  </DomainObject.Predmet.ProtustrankaWithAdress>
  <DomainObject.Predmet.ProtustrankaWithAdressOIB>
    <izvorni_sadrzaj>SKOLE j.d.o.o. za trgovinu i usluge, OIB 20760368626, Ulica Sv. Roka 78, 31000 Osijek</izvorni_sadrzaj>
    <derivirana_varijabla naziv="DomainObject.Predmet.ProtustrankaWithAdressOIB_1">SKOLE j.d.o.o. za trgovinu i usluge, OIB 20760368626, Ulica Sv. Roka 78, 31000 Osijek</derivirana_varijabla>
  </DomainObject.Predmet.ProtustrankaWithAdressOIB>
  <DomainObject.Predmet.ProtustrankaNazivFormated>
    <izvorni_sadrzaj>SKOLE j.d.o.o. za trgovinu i usluge</izvorni_sadrzaj>
    <derivirana_varijabla naziv="DomainObject.Predmet.ProtustrankaNazivFormated_1">SKOLE j.d.o.o. za trgovinu i usluge</derivirana_varijabla>
  </DomainObject.Predmet.ProtustrankaNazivFormated>
  <DomainObject.Predmet.ProtustrankaNazivFormatedOIB>
    <izvorni_sadrzaj>SKOLE j.d.o.o. za trgovinu i usluge, OIB 20760368626</izvorni_sadrzaj>
    <derivirana_varijabla naziv="DomainObject.Predmet.ProtustrankaNazivFormatedOIB_1">SKOLE j.d.o.o. za trgovinu i usluge, OIB 20760368626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SKOLE j.d.o.o. za trgovinu i usluge</item>
    </izvorni_sadrzaj>
    <derivirana_varijabla naziv="DomainObject.Predmet.ProtuStrankaListFormated_1">
      <item>SKOLE j.d.o.o. za trgovinu i usluge</item>
    </derivirana_varijabla>
  </DomainObject.Predmet.ProtuStrankaListFormated>
  <DomainObject.Predmet.ProtuStrankaListFormatedOIB>
    <izvorni_sadrzaj>
      <item>SKOLE j.d.o.o. za trgovinu i usluge, OIB 20760368626</item>
    </izvorni_sadrzaj>
    <derivirana_varijabla naziv="DomainObject.Predmet.ProtuStrankaListFormatedOIB_1">
      <item>SKOLE j.d.o.o. za trgovinu i usluge, OIB 20760368626</item>
    </derivirana_varijabla>
  </DomainObject.Predmet.ProtuStrankaListFormatedOIB>
  <DomainObject.Predmet.ProtuStrankaListFormatedWithAdress>
    <izvorni_sadrzaj>
      <item>SKOLE j.d.o.o. za trgovinu i usluge, Ulica Sv. Roka 78, 31000 Osijek</item>
    </izvorni_sadrzaj>
    <derivirana_varijabla naziv="DomainObject.Predmet.ProtuStrankaListFormatedWithAdress_1">
      <item>SKOLE j.d.o.o. za trgovinu i usluge, Ulica Sv. Roka 78, 31000 Osijek</item>
    </derivirana_varijabla>
  </DomainObject.Predmet.ProtuStrankaListFormatedWithAdress>
  <DomainObject.Predmet.ProtuStrankaListFormatedWithAdressOIB>
    <izvorni_sadrzaj>
      <item>SKOLE j.d.o.o. za trgovinu i usluge, OIB 20760368626, Ulica Sv. Roka 78, 31000 Osijek</item>
    </izvorni_sadrzaj>
    <derivirana_varijabla naziv="DomainObject.Predmet.ProtuStrankaListFormatedWithAdressOIB_1">
      <item>SKOLE j.d.o.o. za trgovinu i usluge, OIB 20760368626, Ulica Sv. Roka 78, 31000 Osijek</item>
    </derivirana_varijabla>
  </DomainObject.Predmet.ProtuStrankaListFormatedWithAdressOIB>
  <DomainObject.Predmet.ProtuStrankaListNazivFormated>
    <izvorni_sadrzaj>
      <item>SKOLE j.d.o.o. za trgovinu i usluge</item>
    </izvorni_sadrzaj>
    <derivirana_varijabla naziv="DomainObject.Predmet.ProtuStrankaListNazivFormated_1">
      <item>SKOLE j.d.o.o. za trgovinu i usluge</item>
    </derivirana_varijabla>
  </DomainObject.Predmet.ProtuStrankaListNazivFormated>
  <DomainObject.Predmet.ProtuStrankaListNazivFormatedOIB>
    <izvorni_sadrzaj>
      <item>SKOLE j.d.o.o. za trgovinu i usluge, OIB 20760368626</item>
    </izvorni_sadrzaj>
    <derivirana_varijabla naziv="DomainObject.Predmet.ProtuStrankaListNazivFormatedOIB_1">
      <item>SKOLE j.d.o.o. za trgovinu i usluge, OIB 20760368626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SKOLE j.d.o.o. za trgovinu i usluge</izvorni_sadrzaj>
    <derivirana_varijabla naziv="DomainObject.Predmet.ProtustrankaIDrugi_1">SKOLE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SKOLE j.d.o.o. za trgovinu i usluge, OIB 20760368626, Ulica Sv. Roka 78, 31000 Osijek</izvorni_sadrzaj>
    <derivirana_varijabla naziv="DomainObject.Predmet.ProtustrankaIDrugiAdressOIB_1">SKOLE j.d.o.o. za trgovinu i usluge, OIB 20760368626, Ulica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SKOLE j.d.o.o. za trgovinu i usluge</item>
    </izvorni_sadrzaj>
    <derivirana_varijabla naziv="DomainObject.Predmet.SudioniciListNaziv_1">
      <item>FINA RC OSIJEK</item>
      <item>SKOLE j.d.o.o. za trgovinu i usluge</item>
    </derivirana_varijabla>
  </DomainObject.Predmet.SudioniciListNaziv>
  <DomainObject.Predmet.SudioniciListAdressOIB>
    <izvorni_sadrzaj>
      <item>FINA RC OSIJEK, OIB 85821130368</item>
      <item>SKOLE j.d.o.o. za trgovinu i usluge, OIB 20760368626, Ulica Sv. Roka 78,31000 Osijek</item>
    </izvorni_sadrzaj>
    <derivirana_varijabla naziv="DomainObject.Predmet.SudioniciListAdressOIB_1">
      <item>FINA RC OSIJEK, OIB 85821130368</item>
      <item>SKOLE j.d.o.o. za trgovinu i usluge, OIB 20760368626, Ulica Sv. Roka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20760368626</item>
    </izvorni_sadrzaj>
    <derivirana_varijabla naziv="DomainObject.Predmet.SudioniciListNazivOIB_1">
      <item>, OIB 85821130368</item>
      <item>, OIB 20760368626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1B630-691B-4309-8866-3A9D2FB8F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2407</properties:Characters>
  <properties:Lines>122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2018-05-11T09:50:00Z</cp:lastPrinted>
  <dcterms:modified xmlns:xsi="http://www.w3.org/2001/XMLSchema-instance" xsi:type="dcterms:W3CDTF">2018-05-11T09:51:00Z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