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2b3e" w14:paraId="45a2b3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A7D85">
        <w:rPr>
          <w:lang w:val="hr-HR"/>
        </w:rPr>
        <w:t>St-48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FC0804">
        <w:t xml:space="preserve">nad dužnikom </w:t>
      </w:r>
      <w:r w:rsidR="00AA7D85">
        <w:t>Udruga obitelji i samaca "Zajedno"</w:t>
      </w:r>
      <w:r w:rsidR="00AE5460">
        <w:t>, OIB: 07717103342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AA7D85">
        <w:t>štem u Varaždinska bb</w:t>
      </w:r>
      <w:r w:rsidR="00311FF0">
        <w:t>,</w:t>
      </w:r>
      <w:r w:rsidR="00AA7D85">
        <w:t xml:space="preserve"> Bartolovec, 42202 Trnovec Bartolovečki</w:t>
      </w:r>
      <w:r w:rsidR="002326B3">
        <w:t xml:space="preserve"> </w:t>
      </w:r>
      <w:r w:rsidR="002C5CA3">
        <w:t xml:space="preserve">dana </w:t>
      </w:r>
      <w:r w:rsidR="00305A1E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AA7D85">
        <w:t xml:space="preserve">Udruga obitelji i samaca "Zajedno", OIB: </w:t>
      </w:r>
      <w:r w:rsidR="00AE5460">
        <w:t xml:space="preserve">07717103342 </w:t>
      </w:r>
      <w:r w:rsidR="00AA7D85">
        <w:t>sa sjedištem u Varaždinska bb, Bartolovec, 42202 Trnovec Bartolovečki</w:t>
      </w:r>
      <w:r w:rsidR="00AA7D85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C0804">
        <w:rPr>
          <w:lang w:val="hr-HR"/>
        </w:rPr>
        <w:t xml:space="preserve">u iznosu od </w:t>
      </w:r>
      <w:r w:rsidR="00AA7D85">
        <w:t xml:space="preserve">31.439,72 </w:t>
      </w:r>
      <w:r w:rsidR="006C339E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AA7D85" w:rsidRPr="00AA7D85">
        <w:t xml:space="preserve"> </w:t>
      </w:r>
      <w:r w:rsidR="00AA7D85">
        <w:t xml:space="preserve">Udruga obitelji i samaca "Zajedno", OIB: </w:t>
      </w:r>
      <w:r w:rsidR="00AE5460">
        <w:t xml:space="preserve">07717103342 </w:t>
      </w:r>
      <w:r w:rsidR="00AA7D85">
        <w:t>sa sjedištem u Varaždinska bb, Bartolovec, 42202 Trnovec Bartolovečki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AA7D85">
        <w:rPr>
          <w:lang w:val="hr-HR"/>
        </w:rPr>
        <w:t>ana 1</w:t>
      </w:r>
      <w:r w:rsidR="006C339E">
        <w:rPr>
          <w:lang w:val="hr-HR"/>
        </w:rPr>
        <w:t>2</w:t>
      </w:r>
      <w:r w:rsidR="00802B00">
        <w:rPr>
          <w:lang w:val="hr-HR"/>
        </w:rPr>
        <w:t>.0</w:t>
      </w:r>
      <w:r w:rsidR="00AA7D85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A7D85">
        <w:t xml:space="preserve">Udruga obitelji i samaca "Zajedno", OIB: </w:t>
      </w:r>
      <w:r w:rsidR="00AE5460">
        <w:t xml:space="preserve">07717103342 </w:t>
      </w:r>
      <w:r w:rsidR="00AA7D85">
        <w:t>sa sjedištem u Varaždinska bb, Bartolovec, 42202 Trnovec Bartolovečki.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FC0804">
        <w:t xml:space="preserve">iznosu od </w:t>
      </w:r>
      <w:r w:rsidR="00AA7D85">
        <w:t>31.439,72</w:t>
      </w:r>
      <w:r w:rsidR="006C339E">
        <w:t xml:space="preserve"> </w:t>
      </w:r>
      <w:r w:rsidR="0073509B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AE5460">
        <w:rPr>
          <w:lang w:val="hr-HR"/>
        </w:rPr>
        <w:t xml:space="preserve">sud, nakon uvida u </w:t>
      </w:r>
      <w:r w:rsidR="003746C7">
        <w:rPr>
          <w:lang w:val="hr-HR"/>
        </w:rPr>
        <w:t>registar</w:t>
      </w:r>
      <w:r w:rsidR="00AE5460">
        <w:rPr>
          <w:lang w:val="hr-HR"/>
        </w:rPr>
        <w:t xml:space="preserve"> udruga</w:t>
      </w:r>
      <w:r w:rsidR="003746C7">
        <w:rPr>
          <w:lang w:val="hr-HR"/>
        </w:rPr>
        <w:t xml:space="preserve">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305A1E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BD9" w:rsidP="007F64E0" w:rsidR="002E7BD9">
      <w:r>
        <w:separator/>
      </w:r>
    </w:p>
  </w:endnote>
  <w:endnote w:id="0" w:type="continuationSeparator">
    <w:p w:rsidRDefault="002E7BD9" w:rsidP="007F64E0" w:rsidR="002E7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BD9" w:rsidP="007F64E0" w:rsidR="002E7BD9">
      <w:r>
        <w:separator/>
      </w:r>
    </w:p>
  </w:footnote>
  <w:footnote w:id="0" w:type="continuationSeparator">
    <w:p w:rsidRDefault="002E7BD9" w:rsidP="007F64E0" w:rsidR="002E7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E5460">
      <w:rPr>
        <w:lang w:val="hr-HR"/>
      </w:rPr>
      <w:t>St-48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3552" w:rsidRPr="00843552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1D8D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756AD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E7BD9"/>
    <w:rsid w:val="002F1699"/>
    <w:rsid w:val="002F24AF"/>
    <w:rsid w:val="002F7DA1"/>
    <w:rsid w:val="002F7FAF"/>
    <w:rsid w:val="00305A1E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0282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464A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3D0E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339E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43552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A7D85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5460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C07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17EF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0804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3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5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5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5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5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43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5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5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5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i samaca "Zajedno"</izvorni_sadrzaj>
    <derivirana_varijabla naziv="DomainObject.Predmet.ProtustrankaFormated_1">  Udruga obitelji i samaca "Zajedno"</derivirana_varijabla>
  </DomainObject.Predmet.ProtustrankaFormated>
  <DomainObject.Predmet.ProtustrankaFormatedOIB>
    <izvorni_sadrzaj>  Udruga obitelji i samaca "Zajedno", OIB 07717103342</izvorni_sadrzaj>
    <derivirana_varijabla naziv="DomainObject.Predmet.ProtustrankaFormatedOIB_1">  Udruga obitelji i samaca "Zajedno", OIB 07717103342</derivirana_varijabla>
  </DomainObject.Predmet.ProtustrankaFormatedOIB>
  <DomainObject.Predmet.ProtustrankaFormatedWithAdress>
    <izvorni_sadrzaj> Udruga obitelji i samaca "Zajedno", Varaždinska bb, 42202 Bartolovec</izvorni_sadrzaj>
    <derivirana_varijabla naziv="DomainObject.Predmet.ProtustrankaFormatedWithAdress_1"> Udruga obitelji i samaca "Zajedno", Varaždinska bb, 42202 Bartolovec</derivirana_varijabla>
  </DomainObject.Predmet.ProtustrankaFormatedWithAdress>
  <DomainObject.Predmet.ProtustrankaFormatedWithAdressOIB>
    <izvorni_sadrzaj> Udruga obitelji i samaca "Zajedno", OIB 07717103342, Varaždinska bb, 42202 Bartolovec</izvorni_sadrzaj>
    <derivirana_varijabla naziv="DomainObject.Predmet.ProtustrankaFormatedWithAdressOIB_1"> Udruga obitelji i samaca "Zajedno", OIB 07717103342, Varaždinska bb, 42202 Bartolovec</derivirana_varijabla>
  </DomainObject.Predmet.ProtustrankaFormatedWithAdressOIB>
  <DomainObject.Predmet.ProtustrankaWithAdress>
    <izvorni_sadrzaj>Udruga obitelji i samaca "Zajedno" Varaždinska bb, 42202 Bartolovec</izvorni_sadrzaj>
    <derivirana_varijabla naziv="DomainObject.Predmet.ProtustrankaWithAdress_1">Udruga obitelji i samaca "Zajedno" Varaždinska bb, 42202 Bartolovec</derivirana_varijabla>
  </DomainObject.Predmet.ProtustrankaWithAdress>
  <DomainObject.Predmet.ProtustrankaWithAdressOIB>
    <izvorni_sadrzaj>Udruga obitelji i samaca "Zajedno", OIB 07717103342, Varaždinska bb, 42202 Bartolovec</izvorni_sadrzaj>
    <derivirana_varijabla naziv="DomainObject.Predmet.ProtustrankaWithAdressOIB_1">Udruga obitelji i samaca "Zajedno", OIB 07717103342, Varaždinska bb, 42202 Bartolovec</derivirana_varijabla>
  </DomainObject.Predmet.ProtustrankaWithAdressOIB>
  <DomainObject.Predmet.ProtustrankaNazivFormated>
    <izvorni_sadrzaj>Udruga obitelji i samaca "Zajedno"</izvorni_sadrzaj>
    <derivirana_varijabla naziv="DomainObject.Predmet.ProtustrankaNazivFormated_1">Udruga obitelji i samaca "Zajedno"</derivirana_varijabla>
  </DomainObject.Predmet.ProtustrankaNazivFormated>
  <DomainObject.Predmet.ProtustrankaNazivFormatedOIB>
    <izvorni_sadrzaj>Udruga obitelji i samaca "Zajedno", OIB 07717103342</izvorni_sadrzaj>
    <derivirana_varijabla naziv="DomainObject.Predmet.ProtustrankaNazivFormatedOIB_1">Udruga obitelji i samaca "Zajedno", OIB 07717103342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31439.72</izvorni_sadrzaj>
    <derivirana_varijabla naziv="DomainObject.Predmet.TrenutnaVrijednost_1">31439.72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i samaca "Zajedno"</item>
    </izvorni_sadrzaj>
    <derivirana_varijabla naziv="DomainObject.Predmet.ProtuStrankaListFormated_1">
      <item>Udruga obitelji i samaca "Zajedno"</item>
    </derivirana_varijabla>
  </DomainObject.Predmet.ProtuStrankaListFormated>
  <DomainObject.Predmet.ProtuStrankaListFormatedOIB>
    <izvorni_sadrzaj>
      <item>Udruga obitelji i samaca "Zajedno", OIB 07717103342</item>
    </izvorni_sadrzaj>
    <derivirana_varijabla naziv="DomainObject.Predmet.ProtuStrankaListFormatedOIB_1">
      <item>Udruga obitelji i samaca "Zajedno", OIB 07717103342</item>
    </derivirana_varijabla>
  </DomainObject.Predmet.ProtuStrankaListFormatedOIB>
  <DomainObject.Predmet.ProtuStrankaListFormatedWithAdress>
    <izvorni_sadrzaj>
      <item>Udruga obitelji i samaca "Zajedno", Varaždinska bb, 42202 Bartolovec</item>
    </izvorni_sadrzaj>
    <derivirana_varijabla naziv="DomainObject.Predmet.ProtuStrankaListFormatedWithAdress_1">
      <item>Udruga obitelji i samaca "Zajedno", Varaždinska bb, 42202 Bartolovec</item>
    </derivirana_varijabla>
  </DomainObject.Predmet.ProtuStrankaListFormatedWithAdress>
  <DomainObject.Predmet.ProtuStrankaListFormatedWithAdressOIB>
    <izvorni_sadrzaj>
      <item>Udruga obitelji i samaca "Zajedno", OIB 07717103342, Varaždinska bb, 42202 Bartolovec</item>
    </izvorni_sadrzaj>
    <derivirana_varijabla naziv="DomainObject.Predmet.ProtuStrankaListFormatedWithAdressOIB_1">
      <item>Udruga obitelji i samaca "Zajedno", OIB 07717103342, Varaždinska bb, 42202 Bartolovec</item>
    </derivirana_varijabla>
  </DomainObject.Predmet.ProtuStrankaListFormatedWithAdressOIB>
  <DomainObject.Predmet.ProtuStrankaListNazivFormated>
    <izvorni_sadrzaj>
      <item>Udruga obitelji i samaca "Zajedno"</item>
    </izvorni_sadrzaj>
    <derivirana_varijabla naziv="DomainObject.Predmet.ProtuStrankaListNazivFormated_1">
      <item>Udruga obitelji i samaca "Zajedno"</item>
    </derivirana_varijabla>
  </DomainObject.Predmet.ProtuStrankaListNazivFormated>
  <DomainObject.Predmet.ProtuStrankaListNazivFormatedOIB>
    <izvorni_sadrzaj>
      <item>Udruga obitelji i samaca "Zajedno", OIB 07717103342</item>
    </izvorni_sadrzaj>
    <derivirana_varijabla naziv="DomainObject.Predmet.ProtuStrankaListNazivFormatedOIB_1">
      <item>Udruga obitelji i samaca "Zajedno", OIB 07717103342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i samaca "Zajedno"</izvorni_sadrzaj>
    <derivirana_varijabla naziv="DomainObject.Predmet.ProtustrankaIDrugi_1">Udruga obitelji i samaca "Zajedno"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i samaca "Zajedno", OIB 07717103342, Varaždinska bb, 42202 Bartolovec</izvorni_sadrzaj>
    <derivirana_varijabla naziv="DomainObject.Predmet.ProtustrankaIDrugiAdressOIB_1">Udruga obitelji i samaca "Zajedno", OIB 07717103342, Varaždinska bb,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i samaca "Zajedno"</item>
      <item>E-oglasna ploča</item>
    </izvorni_sadrzaj>
    <derivirana_varijabla naziv="DomainObject.Predmet.SudioniciListNaziv_1">
      <item>Financijska agencija</item>
      <item>Udruga obitelji i samaca "Zajedno"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obitelji i samaca "Zajedno", OIB 07717103342, Varaždinska bb,42202 Bartolovec</item>
      <item>E-oglasna ploča</item>
    </izvorni_sadrzaj>
    <derivirana_varijabla naziv="DomainObject.Predmet.SudioniciListAdressOIB_1">
      <item>Financijska agencija, OIB 85821130368, A. Cesarca 2,42000 Varaždin</item>
      <item>Udruga obitelji i samaca "Zajedno", OIB 07717103342, Varaždinska bb,42202 Bartolovec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07717103342</item>
      <item>, OIB null</item>
    </izvorni_sadrzaj>
    <derivirana_varijabla naziv="DomainObject.Predmet.SudioniciListNazivOIB_1">
      <item>, OIB 85821130368</item>
      <item>, OIB 07717103342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435</properties:Words>
  <properties:Characters>2436</properties:Characters>
  <properties:Lines>68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2016-03-21T11:22:00Z</dcterms:created>
  <dc:creator>user</dc:creator>
  <cp:lastModifiedBy>Maja Marčec</cp:lastModifiedBy>
  <cp:lastPrinted>2016-03-29T06:54:00Z</cp:lastPrinted>
  <dcterms:modified xmlns:xsi="http://www.w3.org/2001/XMLSchema-instance" xsi:type="dcterms:W3CDTF">2016-03-29T10:27:00Z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