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91e5" w14:paraId="2a691e5" w:rsidRDefault="006F218D" w:rsidP="00FC1537" w:rsidR="006F218D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-641/15-5</w:t>
      </w:r>
    </w:p>
    <w:p w:rsidRDefault="006F218D" w:rsidP="00E87D86" w:rsidR="006F218D" w:rsidRPr="00FC1537">
      <w:pPr>
        <w:jc w:val="both"/>
      </w:pPr>
    </w:p>
    <w:p w:rsidRDefault="006F218D" w:rsidP="00E87D86" w:rsidR="006F218D" w:rsidRPr="00FC1537">
      <w:pPr>
        <w:jc w:val="both"/>
      </w:pPr>
    </w:p>
    <w:p w:rsidRDefault="006F218D" w:rsidP="00E87D86" w:rsidR="006F218D" w:rsidRPr="00FC1537">
      <w:pPr>
        <w:jc w:val="both"/>
      </w:pPr>
    </w:p>
    <w:p w:rsidRDefault="006F218D" w:rsidP="00E87D86" w:rsidR="006F218D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6F218D" w:rsidP="00E87D86" w:rsidR="006F218D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6F218D" w:rsidP="00FC1537" w:rsidR="006F218D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F218D" w:rsidP="00E87D86" w:rsidR="006F218D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F218D" w:rsidP="00E87D86" w:rsidR="006F218D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F218D" w:rsidP="00FC1537" w:rsidR="006F218D" w:rsidRPr="00FC1537">
      <w:pPr>
        <w:jc w:val="center"/>
      </w:pPr>
      <w:r>
        <w:t>R E P U B L I K A   H R V A T S K A</w:t>
      </w:r>
    </w:p>
    <w:p w:rsidRDefault="006F218D" w:rsidP="00E87D86" w:rsidR="006F218D"/>
    <w:p w:rsidRDefault="006F218D" w:rsidP="001F7D4E" w:rsidR="006F218D">
      <w:pPr>
        <w:jc w:val="center"/>
      </w:pPr>
      <w:r>
        <w:t>O G L A S</w:t>
      </w:r>
    </w:p>
    <w:p w:rsidRDefault="006F218D" w:rsidP="001F7D4E" w:rsidR="006F218D">
      <w:pPr>
        <w:jc w:val="center"/>
      </w:pPr>
    </w:p>
    <w:p w:rsidRDefault="006F218D" w:rsidP="001F7D4E" w:rsidR="006F218D" w:rsidRPr="00FC1537">
      <w:pPr>
        <w:jc w:val="center"/>
      </w:pPr>
    </w:p>
    <w:p w:rsidRDefault="006F218D" w:rsidP="00E87D86" w:rsidR="006F218D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dužnikom </w:t>
      </w:r>
      <w:r>
        <w:t>MARK PJETRI d.o.o.</w:t>
      </w:r>
      <w:r w:rsidR="00646920">
        <w:t>,</w:t>
      </w:r>
      <w:r>
        <w:t xml:space="preserve"> Zadar, Široka ulica 9, Zadar, OIB: 23118059807,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12. studenoga 2015</w:t>
      </w:r>
      <w:r w:rsidRPr="00FC1537">
        <w:t xml:space="preserve">., dana </w:t>
      </w:r>
      <w:r w:rsidR="00646920">
        <w:t>28</w:t>
      </w:r>
      <w:r>
        <w:t xml:space="preserve">. prosinca 2015., objavio je </w:t>
      </w:r>
    </w:p>
    <w:p w:rsidRDefault="006F218D" w:rsidP="00E87D86" w:rsidR="006F218D">
      <w:pPr>
        <w:ind w:firstLine="720"/>
        <w:jc w:val="both"/>
      </w:pPr>
    </w:p>
    <w:p w:rsidRDefault="006F218D" w:rsidP="00E87D86" w:rsidR="006F218D">
      <w:pPr>
        <w:ind w:firstLine="720"/>
        <w:jc w:val="both"/>
      </w:pPr>
    </w:p>
    <w:p w:rsidRDefault="006F218D" w:rsidP="00083422" w:rsidR="006F218D" w:rsidRPr="00FC1537">
      <w:pPr>
        <w:jc w:val="center"/>
      </w:pPr>
      <w:r>
        <w:t>o g l a s</w:t>
      </w:r>
    </w:p>
    <w:p w:rsidRDefault="006F218D" w:rsidP="005C42A8" w:rsidR="006F218D">
      <w:pPr>
        <w:ind w:firstLine="315"/>
        <w:jc w:val="both"/>
      </w:pPr>
    </w:p>
    <w:p w:rsidRDefault="006F218D" w:rsidP="005C42A8" w:rsidR="006F218D">
      <w:pPr>
        <w:ind w:firstLine="315"/>
        <w:jc w:val="both"/>
      </w:pPr>
    </w:p>
    <w:p w:rsidRDefault="006F218D" w:rsidP="00DE074C" w:rsidR="006F218D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MARK PJETRI d.o.o.</w:t>
      </w:r>
      <w:r w:rsidR="00646920">
        <w:t>,</w:t>
      </w:r>
      <w:r>
        <w:t xml:space="preserve"> Zadar, Široka ulica 9, Zadar, OIB: 23118059807, </w:t>
      </w:r>
      <w:r w:rsidRPr="00FC1537">
        <w:t xml:space="preserve">iznosi </w:t>
      </w:r>
      <w:r>
        <w:rPr>
          <w:b/>
        </w:rPr>
        <w:t>4</w:t>
      </w:r>
      <w:r w:rsidRPr="0011713A">
        <w:rPr>
          <w:b/>
        </w:rPr>
        <w:t>.</w:t>
      </w:r>
      <w:r>
        <w:rPr>
          <w:b/>
        </w:rPr>
        <w:t>759</w:t>
      </w:r>
      <w:r w:rsidRPr="0011713A">
        <w:rPr>
          <w:b/>
        </w:rPr>
        <w:t>,</w:t>
      </w:r>
      <w:r>
        <w:rPr>
          <w:b/>
        </w:rPr>
        <w:t xml:space="preserve">11 </w:t>
      </w:r>
      <w:r>
        <w:t>kuna.</w:t>
      </w:r>
    </w:p>
    <w:p w:rsidRDefault="006F218D" w:rsidP="00E87D86" w:rsidR="006F218D" w:rsidRPr="00FC1537">
      <w:pPr>
        <w:jc w:val="both"/>
      </w:pPr>
    </w:p>
    <w:p w:rsidRDefault="006F218D" w:rsidP="00CD5142" w:rsidR="006F218D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Lazer Dedaj iz Mostara, Bosna i Hercegovina,  Cim bb, </w:t>
      </w:r>
      <w:r w:rsidRPr="00FC1537">
        <w:t>dužnika</w:t>
      </w:r>
      <w:r>
        <w:t xml:space="preserve"> MARK PJETRI d.o.o.</w:t>
      </w:r>
      <w:r w:rsidR="00646920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6F218D" w:rsidP="00CD5142" w:rsidR="006F218D">
      <w:pPr>
        <w:jc w:val="both"/>
      </w:pPr>
    </w:p>
    <w:p w:rsidRDefault="006F218D" w:rsidP="00865BF8" w:rsidR="006F218D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6F218D" w:rsidP="00CD5142" w:rsidR="006F218D">
      <w:pPr>
        <w:jc w:val="both"/>
      </w:pPr>
    </w:p>
    <w:p w:rsidRDefault="006F218D" w:rsidP="00CD5142" w:rsidR="006F218D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MARK PJETRI d.o.o.</w:t>
      </w:r>
      <w:r w:rsidR="00646920">
        <w:t>,</w:t>
      </w:r>
      <w:r>
        <w:t xml:space="preserve"> Zadar, Široka ulica 9, Zadar, OIB: 23118059807,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MARK PJETRI d.o.o.</w:t>
      </w:r>
      <w:r w:rsidR="00646920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211-641-2015.</w:t>
      </w:r>
    </w:p>
    <w:p w:rsidRDefault="006F218D" w:rsidP="00CD5142" w:rsidR="006F218D">
      <w:pPr>
        <w:jc w:val="both"/>
      </w:pPr>
    </w:p>
    <w:p w:rsidRDefault="006F218D" w:rsidP="005C42A8" w:rsidR="006F218D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6F218D" w:rsidP="00E523B5" w:rsidR="006F218D">
      <w:pPr>
        <w:ind w:firstLine="315"/>
        <w:jc w:val="both"/>
      </w:pPr>
    </w:p>
    <w:p w:rsidRDefault="006F218D" w:rsidP="00E87D86" w:rsidR="006F218D" w:rsidRPr="00FC1537">
      <w:pPr>
        <w:jc w:val="center"/>
      </w:pPr>
      <w:r w:rsidRPr="00FC1537">
        <w:t xml:space="preserve">U Zadru, </w:t>
      </w:r>
      <w:r w:rsidR="00646920">
        <w:t>28</w:t>
      </w:r>
      <w:r>
        <w:t>. prosinca 2015</w:t>
      </w:r>
      <w:r w:rsidRPr="00FC1537">
        <w:t xml:space="preserve">. </w:t>
      </w:r>
    </w:p>
    <w:p w:rsidRDefault="006F218D" w:rsidP="00E87D86" w:rsidR="006F218D" w:rsidRPr="00FC1537">
      <w:pPr>
        <w:jc w:val="center"/>
      </w:pPr>
    </w:p>
    <w:p w:rsidRDefault="006F218D" w:rsidP="00E87D86" w:rsidR="006F218D" w:rsidRPr="00FC1537">
      <w:pPr>
        <w:jc w:val="right"/>
      </w:pPr>
    </w:p>
    <w:p w:rsidRDefault="006F218D" w:rsidP="001945B8" w:rsidR="006F218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6F218D" w:rsidP="001945B8" w:rsidR="006F218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6F218D" w:rsidP="00B84EF6" w:rsidR="006F218D" w:rsidRPr="00FC1537">
      <w:pPr>
        <w:jc w:val="right"/>
      </w:pPr>
    </w:p>
    <w:p w:rsidRDefault="006F218D" w:rsidP="00B84EF6" w:rsidR="006F218D" w:rsidRPr="00FC1537">
      <w:pPr>
        <w:jc w:val="right"/>
      </w:pPr>
    </w:p>
    <w:p w:rsidRDefault="006F218D" w:rsidP="00B84EF6" w:rsidR="006F218D" w:rsidRPr="00FC1537"/>
    <w:p w:rsidRDefault="006F218D" w:rsidP="00E87D86" w:rsidR="006F218D" w:rsidRPr="00FC1537">
      <w:pPr>
        <w:jc w:val="both"/>
      </w:pPr>
    </w:p>
    <w:p w:rsidRDefault="006F218D" w:rsidP="00FC1537" w:rsidR="006F218D" w:rsidRPr="00865BF8">
      <w:pPr>
        <w:ind w:firstLine="708" w:left="12"/>
        <w:jc w:val="both"/>
      </w:pPr>
      <w:r w:rsidRPr="00865BF8">
        <w:t>DNA:</w:t>
      </w:r>
    </w:p>
    <w:p w:rsidRDefault="006F218D" w:rsidP="00E87D86" w:rsidR="006F218D" w:rsidRPr="00865BF8">
      <w:pPr>
        <w:numPr>
          <w:ilvl w:val="0"/>
          <w:numId w:val="2"/>
        </w:numPr>
        <w:jc w:val="both"/>
      </w:pPr>
      <w:r w:rsidRPr="00865BF8">
        <w:t>e-oglasna ploča suda</w:t>
      </w:r>
    </w:p>
    <w:p w:rsidRDefault="006F218D" w:rsidP="00E87D86" w:rsidR="006F218D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6F218D" w:rsidP="00E87D86" w:rsidR="006F218D" w:rsidRPr="00083422">
      <w:pPr>
        <w:ind w:firstLine="720"/>
        <w:jc w:val="both"/>
        <w:rPr>
          <w:b/>
        </w:rPr>
      </w:pPr>
    </w:p>
    <w:p w:rsidRDefault="006F218D" w:rsidP="00E87D86" w:rsidR="006F218D" w:rsidRPr="00FC1537">
      <w:pPr>
        <w:ind w:firstLine="720"/>
        <w:jc w:val="both"/>
      </w:pPr>
    </w:p>
    <w:p w:rsidRDefault="006F218D" w:rsidP="00E87D86" w:rsidR="006F218D" w:rsidRPr="00FC1537"/>
    <w:p w:rsidRDefault="006F218D" w:rsidP="00E87D86" w:rsidR="006F218D" w:rsidRPr="00FC1537"/>
    <w:p w:rsidRDefault="006F218D" w:rsidR="006F218D" w:rsidRPr="00FC1537"/>
    <w:sectPr w:rsidSect="00381900" w:rsidR="006F218D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18D" w:rsidP="00381900" w:rsidR="006F218D">
      <w:r>
        <w:separator/>
      </w:r>
    </w:p>
  </w:endnote>
  <w:endnote w:id="0" w:type="continuationSeparator">
    <w:p w:rsidRDefault="006F218D" w:rsidP="00381900" w:rsidR="006F2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920" w:rsidR="006F218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21345">
      <w:rPr>
        <w:noProof/>
      </w:rPr>
      <w:t>2</w:t>
    </w:r>
    <w:r>
      <w:rPr>
        <w:noProof/>
      </w:rPr>
      <w:fldChar w:fldCharType="end"/>
    </w:r>
  </w:p>
  <w:p w:rsidRDefault="006F218D" w:rsidR="006F21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18D" w:rsidP="00381900" w:rsidR="006F218D">
      <w:r>
        <w:separator/>
      </w:r>
    </w:p>
  </w:footnote>
  <w:footnote w:id="0" w:type="continuationSeparator">
    <w:p w:rsidRDefault="006F218D" w:rsidP="00381900" w:rsidR="006F21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920" w:rsidP="00FC1537" w:rsidR="006F218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21345">
      <w:rPr>
        <w:noProof/>
      </w:rPr>
      <w:t>2</w:t>
    </w:r>
    <w:r>
      <w:rPr>
        <w:noProof/>
      </w:rPr>
      <w:fldChar w:fldCharType="end"/>
    </w:r>
    <w:r w:rsidR="006F218D">
      <w:tab/>
    </w:r>
    <w:r w:rsidR="006F218D">
      <w:tab/>
      <w:t xml:space="preserve">Poslovni broj: </w:t>
    </w:r>
    <w:r w:rsidR="006F218D" w:rsidRPr="00FC1537">
      <w:t>1 St</w:t>
    </w:r>
    <w:r w:rsidR="006F218D">
      <w:t>-641/15-5</w:t>
    </w:r>
  </w:p>
  <w:p w:rsidRDefault="006F218D" w:rsidR="006F218D">
    <w:pPr>
      <w:pStyle w:val="Zaglavlje"/>
      <w:jc w:val="center"/>
    </w:pPr>
  </w:p>
  <w:p w:rsidRDefault="006F218D" w:rsidP="00FC1537" w:rsidR="006F218D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11713A"/>
    <w:rsid w:val="00120DFA"/>
    <w:rsid w:val="00121345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51191"/>
    <w:rsid w:val="00260229"/>
    <w:rsid w:val="00260D65"/>
    <w:rsid w:val="00264990"/>
    <w:rsid w:val="00287F03"/>
    <w:rsid w:val="002941CD"/>
    <w:rsid w:val="002A5B53"/>
    <w:rsid w:val="002D4D41"/>
    <w:rsid w:val="002D745C"/>
    <w:rsid w:val="002F25F6"/>
    <w:rsid w:val="003131CA"/>
    <w:rsid w:val="0033241E"/>
    <w:rsid w:val="00381900"/>
    <w:rsid w:val="003927C8"/>
    <w:rsid w:val="003946C2"/>
    <w:rsid w:val="00395FBC"/>
    <w:rsid w:val="003E4669"/>
    <w:rsid w:val="004212FB"/>
    <w:rsid w:val="00424FF5"/>
    <w:rsid w:val="00445AD6"/>
    <w:rsid w:val="004474D6"/>
    <w:rsid w:val="00461269"/>
    <w:rsid w:val="00477976"/>
    <w:rsid w:val="004928EC"/>
    <w:rsid w:val="004B358C"/>
    <w:rsid w:val="004D697C"/>
    <w:rsid w:val="004F1927"/>
    <w:rsid w:val="00580BAE"/>
    <w:rsid w:val="005B1954"/>
    <w:rsid w:val="005C42A8"/>
    <w:rsid w:val="005F2D85"/>
    <w:rsid w:val="00631196"/>
    <w:rsid w:val="00642B9F"/>
    <w:rsid w:val="00646920"/>
    <w:rsid w:val="00655D68"/>
    <w:rsid w:val="0065727A"/>
    <w:rsid w:val="00663483"/>
    <w:rsid w:val="006940FB"/>
    <w:rsid w:val="006B3AB1"/>
    <w:rsid w:val="006B76F8"/>
    <w:rsid w:val="006C6332"/>
    <w:rsid w:val="006F218D"/>
    <w:rsid w:val="00701678"/>
    <w:rsid w:val="00703D2B"/>
    <w:rsid w:val="00707646"/>
    <w:rsid w:val="00714E3B"/>
    <w:rsid w:val="00732ED6"/>
    <w:rsid w:val="00746DC1"/>
    <w:rsid w:val="00765179"/>
    <w:rsid w:val="00780F49"/>
    <w:rsid w:val="00784DA6"/>
    <w:rsid w:val="007A5785"/>
    <w:rsid w:val="007B6567"/>
    <w:rsid w:val="007E0FEA"/>
    <w:rsid w:val="007E1447"/>
    <w:rsid w:val="008109EF"/>
    <w:rsid w:val="00840CEA"/>
    <w:rsid w:val="00865BF8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BB16C9"/>
    <w:rsid w:val="00C24CDB"/>
    <w:rsid w:val="00C30310"/>
    <w:rsid w:val="00C95A52"/>
    <w:rsid w:val="00C96EEB"/>
    <w:rsid w:val="00CC6FF6"/>
    <w:rsid w:val="00CD5142"/>
    <w:rsid w:val="00CE16F7"/>
    <w:rsid w:val="00D01B55"/>
    <w:rsid w:val="00D22ABD"/>
    <w:rsid w:val="00D300E7"/>
    <w:rsid w:val="00D75C4C"/>
    <w:rsid w:val="00D7779A"/>
    <w:rsid w:val="00D872FF"/>
    <w:rsid w:val="00DA096F"/>
    <w:rsid w:val="00DB201E"/>
    <w:rsid w:val="00DB5C3C"/>
    <w:rsid w:val="00DE074C"/>
    <w:rsid w:val="00E1547E"/>
    <w:rsid w:val="00E24ACD"/>
    <w:rsid w:val="00E4673F"/>
    <w:rsid w:val="00E523B5"/>
    <w:rsid w:val="00E64ADC"/>
    <w:rsid w:val="00E85B2E"/>
    <w:rsid w:val="00E87D86"/>
    <w:rsid w:val="00E9786D"/>
    <w:rsid w:val="00EA5E65"/>
    <w:rsid w:val="00EC0074"/>
    <w:rsid w:val="00EF6429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121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3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3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3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3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580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 PJETRI društvo s ograničenom odgovornošću za trgovinu</izvorni_sadrzaj>
    <derivirana_varijabla naziv="DomainObject.Predmet.ProtustrankaFormated_1">  MARK PJETRI društvo s ograničenom odgovornošću za trgovinu</derivirana_varijabla>
  </DomainObject.Predmet.ProtustrankaFormated>
  <DomainObject.Predmet.ProtustrankaFormatedOIB>
    <izvorni_sadrzaj>  MARK PJETRI društvo s ograničenom odgovornošću za trgovinu, OIB 23118059807</izvorni_sadrzaj>
    <derivirana_varijabla naziv="DomainObject.Predmet.ProtustrankaFormatedOIB_1">  MARK PJETRI društvo s ograničenom odgovornošću za trgovinu, OIB 23118059807</derivirana_varijabla>
  </DomainObject.Predmet.ProtustrankaFormatedOIB>
  <DomainObject.Predmet.ProtustrankaFormatedWithAdress>
    <izvorni_sadrzaj> MARK PJETRI društvo s ograničenom odgovornošću za trgovinu, Široka Ulica 9, 23000 Zadar</izvorni_sadrzaj>
    <derivirana_varijabla naziv="DomainObject.Predmet.ProtustrankaFormatedWithAdress_1"> MARK PJETRI društvo s ograničenom odgovornošću za trgovinu, Široka Ulica 9, 23000 Zadar</derivirana_varijabla>
  </DomainObject.Predmet.ProtustrankaFormatedWithAdress>
  <DomainObject.Predmet.ProtustrankaFormatedWithAdressOIB>
    <izvorni_sadrzaj> MARK PJETRI društvo s ograničenom odgovornošću za trgovinu, OIB 23118059807, Široka Ulica 9, 23000 Zadar</izvorni_sadrzaj>
    <derivirana_varijabla naziv="DomainObject.Predmet.ProtustrankaFormatedWithAdressOIB_1"> MARK PJETRI društvo s ograničenom odgovornošću za trgovinu, OIB 23118059807, Široka Ulica 9, 23000 Zadar</derivirana_varijabla>
  </DomainObject.Predmet.ProtustrankaFormatedWithAdressOIB>
  <DomainObject.Predmet.ProtustrankaWithAdress>
    <izvorni_sadrzaj>MARK PJETRI društvo s ograničenom odgovornošću za trgovinu Široka Ulica 9, 23000 Zadar</izvorni_sadrzaj>
    <derivirana_varijabla naziv="DomainObject.Predmet.ProtustrankaWithAdress_1">MARK PJETRI društvo s ograničenom odgovornošću za trgovinu Široka Ulica 9, 23000 Zadar</derivirana_varijabla>
  </DomainObject.Predmet.ProtustrankaWithAdress>
  <DomainObject.Predmet.ProtustrankaWithAdressOIB>
    <izvorni_sadrzaj>MARK PJETRI društvo s ograničenom odgovornošću za trgovinu, OIB 23118059807, Široka Ulica 9, 23000 Zadar</izvorni_sadrzaj>
    <derivirana_varijabla naziv="DomainObject.Predmet.ProtustrankaWithAdressOIB_1">MARK PJETRI društvo s ograničenom odgovornošću za trgovinu, OIB 23118059807, Široka Ulica 9, 23000 Zadar</derivirana_varijabla>
  </DomainObject.Predmet.ProtustrankaWithAdressOIB>
  <DomainObject.Predmet.ProtustrankaNazivFormated>
    <izvorni_sadrzaj>MARK PJETRI društvo s ograničenom odgovornošću za trgovinu</izvorni_sadrzaj>
    <derivirana_varijabla naziv="DomainObject.Predmet.ProtustrankaNazivFormated_1">MARK PJETRI društvo s ograničenom odgovornošću za trgovinu</derivirana_varijabla>
  </DomainObject.Predmet.ProtustrankaNazivFormated>
  <DomainObject.Predmet.ProtustrankaNazivFormatedOIB>
    <izvorni_sadrzaj>MARK PJETRI društvo s ograničenom odgovornošću za trgovinu, OIB 23118059807</izvorni_sadrzaj>
    <derivirana_varijabla naziv="DomainObject.Predmet.ProtustrankaNazivFormatedOIB_1">MARK PJETRI društvo s ograničenom odgovornošću za trgovinu, OIB 23118059807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4759.11</izvorni_sadrzaj>
    <derivirana_varijabla naziv="DomainObject.Predmet.TrenutnaVrijednost_1">4759.11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MARK PJETRI društvo s ograničenom odgovornošću za trgovinu</item>
    </izvorni_sadrzaj>
    <derivirana_varijabla naziv="DomainObject.Predmet.ProtuStrankaListFormated_1">
      <item>MARK PJETRI društvo s ograničenom odgovornošću za trgovinu</item>
    </derivirana_varijabla>
  </DomainObject.Predmet.ProtuStrankaListFormated>
  <DomainObject.Predmet.ProtuStrankaListFormatedOIB>
    <izvorni_sadrzaj>
      <item>MARK PJETRI društvo s ograničenom odgovornošću za trgovinu, OIB 23118059807</item>
    </izvorni_sadrzaj>
    <derivirana_varijabla naziv="DomainObject.Predmet.ProtuStrankaListFormatedOIB_1">
      <item>MARK PJETRI društvo s ograničenom odgovornošću za trgovinu, OIB 23118059807</item>
    </derivirana_varijabla>
  </DomainObject.Predmet.ProtuStrankaListFormatedOIB>
  <DomainObject.Predmet.ProtuStrankaListFormatedWithAdress>
    <izvorni_sadrzaj>
      <item>MARK PJETRI društvo s ograničenom odgovornošću za trgovinu, Široka Ulica 9, 23000 Zadar</item>
    </izvorni_sadrzaj>
    <derivirana_varijabla naziv="DomainObject.Predmet.ProtuStrankaListFormatedWithAdress_1">
      <item>MARK PJETRI društvo s ograničenom odgovornošću za trgovinu, Široka Ulica 9, 23000 Zadar</item>
    </derivirana_varijabla>
  </DomainObject.Predmet.ProtuStrankaListFormatedWithAdress>
  <DomainObject.Predmet.ProtuStrankaListFormatedWithAdressOIB>
    <izvorni_sadrzaj>
      <item>MARK PJETRI društvo s ograničenom odgovornošću za trgovinu, OIB 23118059807, Široka Ulica 9, 23000 Zadar</item>
    </izvorni_sadrzaj>
    <derivirana_varijabla naziv="DomainObject.Predmet.ProtuStrankaListFormatedWithAdressOIB_1">
      <item>MARK PJETRI društvo s ograničenom odgovornošću za trgovinu, OIB 23118059807, Široka Ulica 9, 23000 Zadar</item>
    </derivirana_varijabla>
  </DomainObject.Predmet.ProtuStrankaListFormatedWithAdressOIB>
  <DomainObject.Predmet.ProtuStrankaListNazivFormated>
    <izvorni_sadrzaj>
      <item>MARK PJETRI društvo s ograničenom odgovornošću za trgovinu</item>
    </izvorni_sadrzaj>
    <derivirana_varijabla naziv="DomainObject.Predmet.ProtuStrankaListNazivFormated_1">
      <item>MARK PJETRI društvo s ograničenom odgovornošću za trgovinu</item>
    </derivirana_varijabla>
  </DomainObject.Predmet.ProtuStrankaListNazivFormated>
  <DomainObject.Predmet.ProtuStrankaListNazivFormatedOIB>
    <izvorni_sadrzaj>
      <item>MARK PJETRI društvo s ograničenom odgovornošću za trgovinu, OIB 23118059807</item>
    </izvorni_sadrzaj>
    <derivirana_varijabla naziv="DomainObject.Predmet.ProtuStrankaListNazivFormatedOIB_1">
      <item>MARK PJETRI društvo s ograničenom odgovornošću za trgovinu, OIB 23118059807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MARK PJETRI društvo s ograničenom odgovornošću za trgovinu</izvorni_sadrzaj>
    <derivirana_varijabla naziv="DomainObject.Predmet.ProtustrankaIDrugi_1">MARK PJETRI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MARK PJETRI društvo s ograničenom odgovornošću za trgovinu, OIB 23118059807, Široka Ulica 9, 23000 Zadar</izvorni_sadrzaj>
    <derivirana_varijabla naziv="DomainObject.Predmet.ProtustrankaIDrugiAdressOIB_1">MARK PJETRI društvo s ograničenom odgovornošću za trgovinu, OIB 23118059807, Široka Ulica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MARK PJETRI društvo s ograničenom odgovornošću za trgovinu</item>
    </izvorni_sadrzaj>
    <derivirana_varijabla naziv="DomainObject.Predmet.SudioniciListNaziv_1">
      <item>FINA</item>
      <item>MARK PJETRI društvo s ograničenom odgovornošću za trgovinu</item>
    </derivirana_varijabla>
  </DomainObject.Predmet.SudioniciListNaziv>
  <DomainObject.Predmet.SudioniciListAdressOIB>
    <izvorni_sadrzaj>
      <item>FINA, OIB 85821130368</item>
      <item>MARK PJETRI društvo s ograničenom odgovornošću za trgovinu, OIB 23118059807, Široka Ulica 9,23000 Zadar</item>
    </izvorni_sadrzaj>
    <derivirana_varijabla naziv="DomainObject.Predmet.SudioniciListAdressOIB_1">
      <item>FINA, OIB 85821130368</item>
      <item>MARK PJETRI društvo s ograničenom odgovornošću za trgovinu, OIB 23118059807, Široka Ulica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23118059807</item>
    </izvorni_sadrzaj>
    <derivirana_varijabla naziv="DomainObject.Predmet.SudioniciListNazivOIB_1">
      <item>, OIB 85821130368</item>
      <item>, OIB 23118059807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2158</properties:Characters>
  <properties:Lines>69</properties:Lines>
  <properties:Paragraphs>18</properties:Paragraphs>
  <properties:TotalTime>6</properties:TotalTime>
  <properties:ScaleCrop>false</properties:ScaleCrop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2015-12-23T08:56:00Z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2015-12-28T09:08:00Z</dcterms:modified>
  <cp:revision>5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