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90ab" w14:paraId="53290ab" w:rsidRDefault="007F4AAC" w:rsidP="0030416A" w:rsidR="0030416A" w:rsidRPr="00721506">
      <w:pPr>
        <w15:collapsed w:val="false"/>
        <w:rPr>
          <w:b/>
        </w:rPr>
      </w:pPr>
      <w:bookmarkStart w:name="_GoBack" w:id="0"/>
      <w:bookmarkEnd w:id="0"/>
      <w:r w:rsidRPr="00721506">
        <w:rPr>
          <w:b/>
        </w:rPr>
        <w:t xml:space="preserve"> 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 w:rsidRPr="00071F11"/>
    <w:p w:rsidRDefault="0030416A" w:rsidP="0030416A" w:rsidR="0030416A" w:rsidRPr="00071F11"/>
    <w:p w:rsidRDefault="0030416A" w:rsidP="0030416A" w:rsidR="0030416A" w:rsidRPr="00071F11">
      <w:r w:rsidRPr="00071F11">
        <w:t xml:space="preserve">  REPUBLIKA HRVATSKA</w:t>
      </w:r>
    </w:p>
    <w:p w:rsidRDefault="0030416A" w:rsidP="0030416A" w:rsidR="0030416A" w:rsidRPr="00071F11">
      <w:r w:rsidRPr="00071F11">
        <w:t>TRGOVAČ</w:t>
      </w:r>
      <w:r w:rsidR="00D41A49" w:rsidRPr="00071F11">
        <w:t>KI SUD U ZADRU</w:t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  <w:t>Posl. broj: 1</w:t>
      </w:r>
      <w:r w:rsidRPr="00071F11">
        <w:t xml:space="preserve"> St-</w:t>
      </w:r>
      <w:r w:rsidR="00317938">
        <w:t>792</w:t>
      </w:r>
      <w:r w:rsidRPr="00071F11">
        <w:t>/</w:t>
      </w:r>
      <w:r w:rsidR="00317938">
        <w:t>16-15</w:t>
      </w:r>
    </w:p>
    <w:p w:rsidRDefault="0030416A" w:rsidP="0030416A" w:rsidR="0030416A" w:rsidRPr="00071F11"/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 w:rsidRPr="00071F11"/>
    <w:p w:rsidRDefault="0030416A" w:rsidP="00DF78F8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317938">
        <w:t>LUCKY j.d.o.o., Zemunik Donji, Ulica I 1A, OIB: 74084101196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721506" w:rsidRPr="00071F11">
        <w:t>31. kolovoza 2016</w:t>
      </w:r>
      <w:r w:rsidRPr="00071F11">
        <w:t>. godine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 w:rsidRPr="00071F11">
      <w:pPr>
        <w:jc w:val="center"/>
      </w:pPr>
    </w:p>
    <w:p w:rsidRDefault="00721506" w:rsidP="00DF78F8" w:rsidR="00DF78F8" w:rsidRPr="00071F11">
      <w:pPr>
        <w:numPr>
          <w:ilvl w:val="0"/>
          <w:numId w:val="1"/>
        </w:numPr>
        <w:jc w:val="both"/>
      </w:pPr>
      <w:r w:rsidRPr="00071F11">
        <w:t>O</w:t>
      </w:r>
      <w:r w:rsidR="0038689D" w:rsidRPr="00071F11">
        <w:t>dređuje se dovođenje</w:t>
      </w:r>
      <w:r w:rsidR="00317938">
        <w:t xml:space="preserve"> </w:t>
      </w:r>
      <w:proofErr w:type="spellStart"/>
      <w:r w:rsidR="00317938">
        <w:t>Halila</w:t>
      </w:r>
      <w:proofErr w:type="spellEnd"/>
      <w:r w:rsidR="00317938">
        <w:t xml:space="preserve"> </w:t>
      </w:r>
      <w:proofErr w:type="spellStart"/>
      <w:r w:rsidR="00317938">
        <w:t>Musića</w:t>
      </w:r>
      <w:proofErr w:type="spellEnd"/>
      <w:r w:rsidR="00317938">
        <w:t xml:space="preserve"> iz Smokovića, Smoković 30, OIB: 86834062453</w:t>
      </w:r>
      <w:r w:rsidR="001E2EAF" w:rsidRPr="00071F11">
        <w:t>,</w:t>
      </w:r>
      <w:r w:rsidR="0038689D" w:rsidRPr="00071F11">
        <w:t xml:space="preserve"> </w:t>
      </w:r>
      <w:r w:rsidR="00DF78F8" w:rsidRPr="00071F11">
        <w:t>n</w:t>
      </w:r>
      <w:r w:rsidR="0038689D" w:rsidRPr="00071F11">
        <w:t xml:space="preserve">a ročište koje će se održati </w:t>
      </w:r>
      <w:r w:rsidR="007F4AAC" w:rsidRPr="00071F11">
        <w:t xml:space="preserve">22. rujna 2016. u </w:t>
      </w:r>
      <w:r w:rsidR="00317938">
        <w:t>09,45</w:t>
      </w:r>
      <w:r w:rsidR="0038689D" w:rsidRPr="00071F11">
        <w:t xml:space="preserve"> sati u </w:t>
      </w:r>
      <w:r w:rsidR="007F4AAC" w:rsidRPr="00071F11">
        <w:t>Trgovačkom sudu u Zadru, Dr. Franje Tuđmana 35, sudnica 26/I.</w:t>
      </w:r>
    </w:p>
    <w:p w:rsidRDefault="007F4AAC" w:rsidP="007F4AAC" w:rsidR="007F4AAC" w:rsidRPr="00071F11">
      <w:pPr>
        <w:ind w:left="1065"/>
        <w:jc w:val="both"/>
      </w:pPr>
    </w:p>
    <w:p w:rsidRDefault="00DF78F8" w:rsidP="007F4AAC" w:rsidR="0030416A" w:rsidRPr="00071F11">
      <w:pPr>
        <w:numPr>
          <w:ilvl w:val="0"/>
          <w:numId w:val="1"/>
        </w:numPr>
        <w:jc w:val="both"/>
      </w:pPr>
      <w:r w:rsidRPr="00071F11">
        <w:t>P</w:t>
      </w:r>
      <w:r w:rsidR="0038689D" w:rsidRPr="00071F11">
        <w:t>rovedba točke 1. izreke ovog rješenja povjerava se Policijskoj upravi</w:t>
      </w:r>
      <w:r w:rsidR="00D34CF7" w:rsidRPr="00071F11">
        <w:t xml:space="preserve"> </w:t>
      </w:r>
      <w:r w:rsidR="00317938">
        <w:t xml:space="preserve">Zadarskoj. 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7F4AAC" w:rsidP="00317938" w:rsidR="007F4AAC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317938">
        <w:t>LUCKY j.d.o.o., Zemunik Donji</w:t>
      </w:r>
      <w:r w:rsidR="00317938" w:rsidRPr="00071F11">
        <w:t xml:space="preserve"> </w:t>
      </w:r>
      <w:r w:rsidRPr="00071F11">
        <w:t xml:space="preserve">čiji je zastupnik po zakonu </w:t>
      </w:r>
      <w:proofErr w:type="spellStart"/>
      <w:r w:rsidR="00317938">
        <w:t>Halil</w:t>
      </w:r>
      <w:proofErr w:type="spellEnd"/>
      <w:r w:rsidR="00317938">
        <w:t xml:space="preserve"> </w:t>
      </w:r>
      <w:proofErr w:type="spellStart"/>
      <w:r w:rsidR="00317938">
        <w:t>Musić</w:t>
      </w:r>
      <w:proofErr w:type="spellEnd"/>
      <w:r w:rsidR="00317938">
        <w:t xml:space="preserve"> iz Smokovića, Smoković 30, OIB: 86834062453</w:t>
      </w:r>
      <w:r w:rsidRPr="00071F11">
        <w:t>.</w:t>
      </w:r>
      <w:r w:rsidR="00721506" w:rsidRPr="00071F11">
        <w:t xml:space="preserve"> Na ročište za utvrđivanje uvjeta za pokretanje postupka određeno za dan </w:t>
      </w:r>
      <w:r w:rsidR="00317938">
        <w:t>16. lipnja</w:t>
      </w:r>
      <w:r w:rsidR="00721506" w:rsidRPr="00071F11">
        <w:t xml:space="preserve"> 2016., </w:t>
      </w:r>
      <w:proofErr w:type="spellStart"/>
      <w:r w:rsidR="00317938">
        <w:t>Halil</w:t>
      </w:r>
      <w:proofErr w:type="spellEnd"/>
      <w:r w:rsidR="00317938">
        <w:t xml:space="preserve"> </w:t>
      </w:r>
      <w:proofErr w:type="spellStart"/>
      <w:r w:rsidR="00317938">
        <w:t>Musić</w:t>
      </w:r>
      <w:proofErr w:type="spellEnd"/>
      <w:r w:rsidR="00721506" w:rsidRPr="00071F11">
        <w:t>, premda uredno pozvan preko e-oglasne ploče suda, budući je odbijao primiti poziv na adresi na kojoj prebiva, nije pristupio.</w:t>
      </w:r>
    </w:p>
    <w:p w:rsidRDefault="00721506" w:rsidP="00317938" w:rsidR="00721506" w:rsidRPr="00071F11">
      <w:pPr>
        <w:ind w:firstLine="709"/>
        <w:jc w:val="both"/>
      </w:pPr>
      <w:r w:rsidRPr="00071F11">
        <w:t>Iz izvješća privremenog stečajnog upravitelj proizlazi da isti odbija bilo kakvu suradnju i davanje podataka koje je temeljem odredbe čl. 180. Stečajnog zakona (Narodne novine 71/15) dužan davati.</w:t>
      </w:r>
    </w:p>
    <w:p w:rsidRDefault="00721506" w:rsidP="00317938" w:rsidR="00721506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 Primjenom tih odredbi sud je odredio novo ročište za određivanje uvjeta za otvaranje stečajnog postupka za dan 31. kolovoza 2016. na koje </w:t>
      </w:r>
      <w:proofErr w:type="spellStart"/>
      <w:r w:rsidR="00317938">
        <w:t>Halil</w:t>
      </w:r>
      <w:proofErr w:type="spellEnd"/>
      <w:r w:rsidR="00317938">
        <w:t xml:space="preserve"> </w:t>
      </w:r>
      <w:proofErr w:type="spellStart"/>
      <w:r w:rsidR="00317938">
        <w:t>Musić</w:t>
      </w:r>
      <w:proofErr w:type="spellEnd"/>
      <w:r w:rsidRPr="00071F11">
        <w:t xml:space="preserve"> nije pristupio premda je zaključkom upozoren da će se u slučaju neodazivanja odrediti njegovo prisilno dovođenje.</w:t>
      </w:r>
    </w:p>
    <w:p w:rsidRDefault="00721506" w:rsidP="00317938" w:rsidR="00721506" w:rsidRPr="00071F11">
      <w:pPr>
        <w:jc w:val="both"/>
      </w:pPr>
      <w:r w:rsidRPr="00071F11">
        <w:tab/>
        <w:t xml:space="preserve">Slijedom navedenog kako je evidentno da </w:t>
      </w:r>
      <w:proofErr w:type="spellStart"/>
      <w:r w:rsidR="00317938">
        <w:t>Halil</w:t>
      </w:r>
      <w:proofErr w:type="spellEnd"/>
      <w:r w:rsidR="00317938">
        <w:t xml:space="preserve"> </w:t>
      </w:r>
      <w:proofErr w:type="spellStart"/>
      <w:r w:rsidR="00317938">
        <w:t>Musić</w:t>
      </w:r>
      <w:proofErr w:type="spellEnd"/>
      <w:r w:rsidRPr="00071F11">
        <w:t xml:space="preserve"> izbjegava dužnosti propisane čl. 180. i 177. Stečajnog zakona, sud je temeljem odredbe čl. 178. Stečajnog zakona naložio njegovo prisilno dovođenje i </w:t>
      </w:r>
      <w:r w:rsidR="00071F11" w:rsidRPr="00071F11">
        <w:t xml:space="preserve">provedbu tog naloga povjerio Policijskoj upravi </w:t>
      </w:r>
      <w:r w:rsidR="00317938">
        <w:t>Zadarskoj.</w:t>
      </w:r>
    </w:p>
    <w:p w:rsidRDefault="0030416A" w:rsidP="00317938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7F4AAC" w:rsidRPr="00071F11">
        <w:t>31. kolovoza 2016</w:t>
      </w:r>
      <w:r w:rsidRPr="00071F11">
        <w:t>.</w:t>
      </w:r>
    </w:p>
    <w:p w:rsidRDefault="00071F11" w:rsidP="0030416A" w:rsidR="00071F11" w:rsidRPr="00071F11"/>
    <w:p w:rsidRDefault="0030416A" w:rsidP="0030416A" w:rsidR="0030416A" w:rsidRPr="00071F11">
      <w:pPr>
        <w:ind w:firstLine="708" w:left="4248"/>
        <w:jc w:val="center"/>
      </w:pPr>
      <w:r w:rsidRPr="00071F11">
        <w:t xml:space="preserve">   </w:t>
      </w:r>
      <w:r w:rsidR="00F61FED" w:rsidRPr="00071F11">
        <w:t xml:space="preserve">   </w:t>
      </w:r>
      <w:r w:rsidRPr="00071F11">
        <w:t xml:space="preserve">  Sudac</w:t>
      </w:r>
    </w:p>
    <w:p w:rsidRDefault="00071F11" w:rsidP="004B2ADD" w:rsidR="0030416A" w:rsidRPr="00071F11">
      <w:pPr>
        <w:ind w:firstLine="708" w:left="4956"/>
        <w:jc w:val="center"/>
      </w:pPr>
      <w:r>
        <w:t xml:space="preserve"> Ardena Bajlo</w:t>
      </w:r>
    </w:p>
    <w:p w:rsidRDefault="004B2ADD" w:rsidP="0030416A" w:rsidR="004B2ADD"/>
    <w:p w:rsidRDefault="00317938" w:rsidP="0030416A" w:rsidR="00317938" w:rsidRPr="00071F11"/>
    <w:p w:rsidRDefault="0030416A" w:rsidP="0030416A" w:rsidR="0030416A" w:rsidRPr="00071F11">
      <w:r w:rsidRPr="00071F11">
        <w:lastRenderedPageBreak/>
        <w:t xml:space="preserve">POUKA O PRAVNOM LIJEKU: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upravi </w:t>
      </w:r>
      <w:r w:rsidR="00317938">
        <w:t>Zadarskoj uz zapisnik od 31.8.2016.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 xml:space="preserve">stečajnom upravitelju </w:t>
      </w:r>
      <w:r w:rsidR="00071F11">
        <w:t xml:space="preserve">- </w:t>
      </w:r>
      <w:proofErr w:type="spellStart"/>
      <w:r w:rsidR="00071F11">
        <w:t>mailom</w:t>
      </w:r>
      <w:proofErr w:type="spellEnd"/>
    </w:p>
    <w:p w:rsidRDefault="00317938" w:rsidP="00C969E8" w:rsidR="00C969E8" w:rsidRPr="00071F11">
      <w:pPr>
        <w:numPr>
          <w:ilvl w:val="0"/>
          <w:numId w:val="2"/>
        </w:numPr>
      </w:pPr>
      <w:proofErr w:type="spellStart"/>
      <w:r>
        <w:t>Halil</w:t>
      </w:r>
      <w:proofErr w:type="spellEnd"/>
      <w:r>
        <w:t xml:space="preserve"> </w:t>
      </w:r>
      <w:proofErr w:type="spellStart"/>
      <w:r>
        <w:t>Musić</w:t>
      </w:r>
      <w:proofErr w:type="spellEnd"/>
      <w:r>
        <w:t>, Smoković, Smoković 30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R="004B162F" w:rsidRPr="00071F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833"/>
    <w:rsid w:val="00071F11"/>
    <w:rsid w:val="000F31B7"/>
    <w:rsid w:val="00147F2D"/>
    <w:rsid w:val="001C3B37"/>
    <w:rsid w:val="001E2EAF"/>
    <w:rsid w:val="00245EAA"/>
    <w:rsid w:val="0025407A"/>
    <w:rsid w:val="00262757"/>
    <w:rsid w:val="002737AA"/>
    <w:rsid w:val="0030416A"/>
    <w:rsid w:val="00317938"/>
    <w:rsid w:val="00350F46"/>
    <w:rsid w:val="0038689D"/>
    <w:rsid w:val="003F07A3"/>
    <w:rsid w:val="004B162F"/>
    <w:rsid w:val="004B2ADD"/>
    <w:rsid w:val="004B64C6"/>
    <w:rsid w:val="00592999"/>
    <w:rsid w:val="005D4160"/>
    <w:rsid w:val="00721506"/>
    <w:rsid w:val="007F4AAC"/>
    <w:rsid w:val="008D350E"/>
    <w:rsid w:val="00974B89"/>
    <w:rsid w:val="00A241EB"/>
    <w:rsid w:val="00A754BE"/>
    <w:rsid w:val="00B63387"/>
    <w:rsid w:val="00BC263E"/>
    <w:rsid w:val="00BE6429"/>
    <w:rsid w:val="00C20B45"/>
    <w:rsid w:val="00C41E6F"/>
    <w:rsid w:val="00C969E8"/>
    <w:rsid w:val="00CA1393"/>
    <w:rsid w:val="00D34CF7"/>
    <w:rsid w:val="00D41A49"/>
    <w:rsid w:val="00D638E4"/>
    <w:rsid w:val="00DF78F8"/>
    <w:rsid w:val="00E5260C"/>
    <w:rsid w:val="00E8758E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C3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B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B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B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B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C3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B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B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B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B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LUCKY j.d.o.o. za ugostiteljstvo i trgovinu</izvorni_sadrzaj>
    <derivirana_varijabla naziv="DomainObject.Predmet.ProtustrankaFormated_1">  LUCKY j.d.o.o. za ugostiteljstvo i trgovinu</derivirana_varijabla>
  </DomainObject.Predmet.ProtustrankaFormated>
  <DomainObject.Predmet.ProtustrankaFormatedOIB>
    <izvorni_sadrzaj>  LUCKY j.d.o.o. za ugostiteljstvo i trgovinu, OIB 74084101196</izvorni_sadrzaj>
    <derivirana_varijabla naziv="DomainObject.Predmet.ProtustrankaFormatedOIB_1">  LUCKY j.d.o.o. za ugostiteljstvo i trgovinu, OIB 74084101196</derivirana_varijabla>
  </DomainObject.Predmet.ProtustrankaFormatedOIB>
  <DomainObject.Predmet.ProtustrankaFormatedWithAdress>
    <izvorni_sadrzaj> LUCKY j.d.o.o. za ugostiteljstvo i trgovinu, Ulica I 1 A, 23222 Zemunik Donji</izvorni_sadrzaj>
    <derivirana_varijabla naziv="DomainObject.Predmet.ProtustrankaFormatedWithAdress_1"> LUCKY j.d.o.o. za ugostiteljstvo i trgovinu, Ulica I 1 A, 23222 Zemunik Donji</derivirana_varijabla>
  </DomainObject.Predmet.ProtustrankaFormatedWithAdress>
  <DomainObject.Predmet.ProtustrankaFormatedWithAdressOIB>
    <izvorni_sadrzaj> LUCKY j.d.o.o. za ugostiteljstvo i trgovinu, OIB 74084101196, Ulica I 1 A, 23222 Zemunik Donji</izvorni_sadrzaj>
    <derivirana_varijabla naziv="DomainObject.Predmet.ProtustrankaFormatedWithAdressOIB_1"> LUCKY j.d.o.o. za ugostiteljstvo i trgovinu, OIB 74084101196, Ulica I 1 A, 23222 Zemunik Donji</derivirana_varijabla>
  </DomainObject.Predmet.ProtustrankaFormatedWithAdressOIB>
  <DomainObject.Predmet.ProtustrankaWithAdress>
    <izvorni_sadrzaj>LUCKY j.d.o.o. za ugostiteljstvo i trgovinu Ulica I 1 A, 23222 Zemunik Donji</izvorni_sadrzaj>
    <derivirana_varijabla naziv="DomainObject.Predmet.ProtustrankaWithAdress_1">LUCKY j.d.o.o. za ugostiteljstvo i trgovinu Ulica I 1 A, 23222 Zemunik Donji</derivirana_varijabla>
  </DomainObject.Predmet.ProtustrankaWithAdress>
  <DomainObject.Predmet.ProtustrankaWithAdressOIB>
    <izvorni_sadrzaj>LUCKY j.d.o.o. za ugostiteljstvo i trgovinu, OIB 74084101196, Ulica I 1 A, 23222 Zemunik Donji</izvorni_sadrzaj>
    <derivirana_varijabla naziv="DomainObject.Predmet.ProtustrankaWithAdressOIB_1">LUCKY j.d.o.o. za ugostiteljstvo i trgovinu, OIB 74084101196, Ulica I 1 A, 23222 Zemunik Donji</derivirana_varijabla>
  </DomainObject.Predmet.ProtustrankaWithAdressOIB>
  <DomainObject.Predmet.ProtustrankaNazivFormated>
    <izvorni_sadrzaj>LUCKY j.d.o.o. za ugostiteljstvo i trgovinu</izvorni_sadrzaj>
    <derivirana_varijabla naziv="DomainObject.Predmet.ProtustrankaNazivFormated_1">LUCKY j.d.o.o. za ugostiteljstvo i trgovinu</derivirana_varijabla>
  </DomainObject.Predmet.ProtustrankaNazivFormated>
  <DomainObject.Predmet.ProtustrankaNazivFormatedOIB>
    <izvorni_sadrzaj>LUCKY j.d.o.o. za ugostiteljstvo i trgovinu, OIB 74084101196</izvorni_sadrzaj>
    <derivirana_varijabla naziv="DomainObject.Predmet.ProtustrankaNazivFormatedOIB_1">LUCKY j.d.o.o. za ugostiteljstvo i trgovinu, OIB 74084101196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LUCKY j.d.o.o. za ugostiteljstvo i trgovinu</item>
    </izvorni_sadrzaj>
    <derivirana_varijabla naziv="DomainObject.Predmet.ProtuStrankaListFormated_1">
      <item>LUCKY j.d.o.o. za ugostiteljstvo i trgovinu</item>
    </derivirana_varijabla>
  </DomainObject.Predmet.ProtuStrankaListFormated>
  <DomainObject.Predmet.ProtuStrankaListFormatedOIB>
    <izvorni_sadrzaj>
      <item>LUCKY j.d.o.o. za ugostiteljstvo i trgovinu, OIB 74084101196</item>
    </izvorni_sadrzaj>
    <derivirana_varijabla naziv="DomainObject.Predmet.ProtuStrankaListFormatedOIB_1">
      <item>LUCKY j.d.o.o. za ugostiteljstvo i trgovinu, OIB 74084101196</item>
    </derivirana_varijabla>
  </DomainObject.Predmet.ProtuStrankaListFormatedOIB>
  <DomainObject.Predmet.ProtuStrankaListFormatedWithAdress>
    <izvorni_sadrzaj>
      <item>LUCKY j.d.o.o. za ugostiteljstvo i trgovinu, Ulica I 1 A, 23222 Zemunik Donji</item>
    </izvorni_sadrzaj>
    <derivirana_varijabla naziv="DomainObject.Predmet.ProtuStrankaListFormatedWithAdress_1">
      <item>LUCKY j.d.o.o. za ugostiteljstvo i trgovinu, Ulica I 1 A, 23222 Zemunik Donji</item>
    </derivirana_varijabla>
  </DomainObject.Predmet.ProtuStrankaListFormatedWithAdress>
  <DomainObject.Predmet.ProtuStrankaListFormatedWithAdressOIB>
    <izvorni_sadrzaj>
      <item>LUCKY j.d.o.o. za ugostiteljstvo i trgovinu, OIB 74084101196, Ulica I 1 A, 23222 Zemunik Donji</item>
    </izvorni_sadrzaj>
    <derivirana_varijabla naziv="DomainObject.Predmet.ProtuStrankaListFormatedWithAdressOIB_1">
      <item>LUCKY j.d.o.o. za ugostiteljstvo i trgovinu, OIB 74084101196, Ulica I 1 A, 23222 Zemunik Donji</item>
    </derivirana_varijabla>
  </DomainObject.Predmet.ProtuStrankaListFormatedWithAdressOIB>
  <DomainObject.Predmet.ProtuStrankaListNazivFormated>
    <izvorni_sadrzaj>
      <item>LUCKY j.d.o.o. za ugostiteljstvo i trgovinu</item>
    </izvorni_sadrzaj>
    <derivirana_varijabla naziv="DomainObject.Predmet.ProtuStrankaListNazivFormated_1">
      <item>LUCKY j.d.o.o. za ugostiteljstvo i trgovinu</item>
    </derivirana_varijabla>
  </DomainObject.Predmet.ProtuStrankaListNazivFormated>
  <DomainObject.Predmet.ProtuStrankaListNazivFormatedOIB>
    <izvorni_sadrzaj>
      <item>LUCKY j.d.o.o. za ugostiteljstvo i trgovinu, OIB 74084101196</item>
    </izvorni_sadrzaj>
    <derivirana_varijabla naziv="DomainObject.Predmet.ProtuStrankaListNazivFormatedOIB_1">
      <item>LUCKY j.d.o.o. za ugostiteljstvo i trgovinu, OIB 74084101196</item>
    </derivirana_varijabla>
  </DomainObject.Predmet.ProtuStrankaListNazivFormatedOIB>
  <DomainObject.Predmet.OstaliListFormated>
    <izvorni_sadrzaj>
      <item>Halil Musić</item>
    </izvorni_sadrzaj>
    <derivirana_varijabla naziv="DomainObject.Predmet.OstaliListFormated_1">
      <item>Halil Musić</item>
    </derivirana_varijabla>
  </DomainObject.Predmet.OstaliListFormated>
  <DomainObject.Predmet.OstaliListFormatedOIB>
    <izvorni_sadrzaj>
      <item>Halil Musić, OIB 86834062453</item>
    </izvorni_sadrzaj>
    <derivirana_varijabla naziv="DomainObject.Predmet.OstaliListFormatedOIB_1">
      <item>Halil Musić, OIB 86834062453</item>
    </derivirana_varijabla>
  </DomainObject.Predmet.OstaliListFormatedOIB>
  <DomainObject.Predmet.OstaliListFormatedWithAdress>
    <izvorni_sadrzaj>
      <item>Halil Musić, Smoković 30, 23222 Smoković</item>
    </izvorni_sadrzaj>
    <derivirana_varijabla naziv="DomainObject.Predmet.OstaliListFormatedWithAdress_1">
      <item>Halil Musić, Smoković 30, 23222 Smoković</item>
    </derivirana_varijabla>
  </DomainObject.Predmet.OstaliListFormatedWithAdress>
  <DomainObject.Predmet.OstaliListFormatedWithAdressOIB>
    <izvorni_sadrzaj>
      <item>Halil Musić, OIB 86834062453, Smoković 30, 23222 Smoković</item>
    </izvorni_sadrzaj>
    <derivirana_varijabla naziv="DomainObject.Predmet.OstaliListFormatedWithAdressOIB_1">
      <item>Halil Musić, OIB 86834062453, Smoković 30, 23222 Smoković</item>
    </derivirana_varijabla>
  </DomainObject.Predmet.OstaliListFormatedWithAdressOIB>
  <DomainObject.Predmet.OstaliListNazivFormated>
    <izvorni_sadrzaj>
      <item>Halil Musić</item>
    </izvorni_sadrzaj>
    <derivirana_varijabla naziv="DomainObject.Predmet.OstaliListNazivFormated_1">
      <item>Halil Musić</item>
    </derivirana_varijabla>
  </DomainObject.Predmet.OstaliListNazivFormated>
  <DomainObject.Predmet.OstaliListNazivFormatedOIB>
    <izvorni_sadrzaj>
      <item>Halil Musić, OIB 86834062453</item>
    </izvorni_sadrzaj>
    <derivirana_varijabla naziv="DomainObject.Predmet.OstaliListNazivFormatedOIB_1">
      <item>Halil Musić, OIB 86834062453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LUCKY j.d.o.o. za ugostiteljstvo i trgovinu</izvorni_sadrzaj>
    <derivirana_varijabla naziv="DomainObject.Predmet.ProtustrankaIDrugi_1">LUCKY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LUCKY j.d.o.o. za ugostiteljstvo i trgovinu, OIB 74084101196, Ulica I 1 A, 23222 Zemunik Donji</izvorni_sadrzaj>
    <derivirana_varijabla naziv="DomainObject.Predmet.ProtustrankaIDrugiAdressOIB_1">LUCKY j.d.o.o. za ugostiteljstvo i trgovinu, OIB 74084101196, Ulica I 1 A,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LUCKY j.d.o.o. za ugostiteljstvo i trgovinu</item>
      <item>Halil Musić</item>
    </izvorni_sadrzaj>
    <derivirana_varijabla naziv="DomainObject.Predmet.SudioniciListNaziv_1">
      <item>FINA</item>
      <item>LUCKY j.d.o.o. za ugostiteljstvo i trgovinu</item>
      <item>Halil Musić</item>
    </derivirana_varijabla>
  </DomainObject.Predmet.SudioniciListNaziv>
  <DomainObject.Predmet.SudioniciListAdressOIB>
    <izvorni_sadrzaj>
      <item>FINA, OIB 85821130368</item>
      <item>LUCKY j.d.o.o. za ugostiteljstvo i trgovinu, OIB 74084101196, Ulica I 1 A,23222 Zemunik Donji</item>
      <item>Halil Musić, OIB 86834062453, Smoković 30,23222 Smoković</item>
    </izvorni_sadrzaj>
    <derivirana_varijabla naziv="DomainObject.Predmet.SudioniciListAdressOIB_1">
      <item>FINA, OIB 85821130368</item>
      <item>LUCKY j.d.o.o. za ugostiteljstvo i trgovinu, OIB 74084101196, Ulica I 1 A,23222 Zemunik Donji</item>
      <item>Halil Musić, OIB 86834062453, Smoković 30,23222 Smoković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74084101196</item>
      <item>, OIB 86834062453</item>
    </izvorni_sadrzaj>
    <derivirana_varijabla naziv="DomainObject.Predmet.SudioniciListNazivOIB_1">
      <item>, OIB 85821130368</item>
      <item>, OIB 74084101196</item>
      <item>, OIB 86834062453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1916</properties:Characters>
  <properties:Lines>68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2016-09-01T09:03:00Z</dcterms:created>
  <dc:creator>Administrator</dc:creator>
  <cp:lastModifiedBy>Martina Kalmeta</cp:lastModifiedBy>
  <cp:lastPrinted>2016-08-31T08:54:00Z</cp:lastPrinted>
  <dcterms:modified xmlns:xsi="http://www.w3.org/2001/XMLSchema-instance" xsi:type="dcterms:W3CDTF">2016-09-01T09:04:00Z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