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f512" w14:paraId="b01f512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3F35EC">
        <w:rPr>
          <w:szCs w:val="24"/>
        </w:rPr>
        <w:t>CITO GRADNJA d.o.o., Sveti Petar na Moru, Sveti Petar na moru 24, OIB:01102631607</w:t>
      </w:r>
      <w:r w:rsidR="00CE7D5C" w:rsidRPr="00686108">
        <w:rPr>
          <w:szCs w:val="24"/>
        </w:rPr>
        <w:t xml:space="preserve">, </w:t>
      </w:r>
      <w:r w:rsidRPr="00686108">
        <w:rPr>
          <w:szCs w:val="24"/>
        </w:rPr>
        <w:t xml:space="preserve">dana </w:t>
      </w:r>
      <w:r w:rsidR="00070FAE">
        <w:rPr>
          <w:szCs w:val="24"/>
        </w:rPr>
        <w:t>18.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686108" w:rsidRPr="00686108">
        <w:rPr>
          <w:sz w:val="24"/>
          <w:szCs w:val="24"/>
          <w:lang w:val="hr-HR"/>
        </w:rPr>
        <w:t xml:space="preserve"> </w:t>
      </w:r>
      <w:r w:rsidR="003F35EC">
        <w:rPr>
          <w:sz w:val="24"/>
          <w:szCs w:val="24"/>
          <w:lang w:val="hr-HR"/>
        </w:rPr>
        <w:t>HRVOJE MARIČIĆ, Sveti Petar na Moru, Sveti Petar na Moru 24</w:t>
      </w:r>
      <w:r w:rsidR="00527926">
        <w:rPr>
          <w:sz w:val="24"/>
          <w:szCs w:val="24"/>
          <w:lang w:val="hr-HR"/>
        </w:rPr>
        <w:t xml:space="preserve">,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3F35EC">
        <w:rPr>
          <w:sz w:val="24"/>
          <w:szCs w:val="24"/>
          <w:lang w:val="hr-HR"/>
        </w:rPr>
        <w:t>296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F35EC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3F35EC" w:rsidRPr="004D1BFB">
        <w:rPr>
          <w:sz w:val="24"/>
          <w:szCs w:val="24"/>
          <w:lang w:val="hr-HR"/>
        </w:rPr>
        <w:t>CITO GRADNJA d.o.o., Sveti Petar na Moru, Sveti Petar na moru 24</w:t>
      </w:r>
      <w:r w:rsidR="003F35EC" w:rsidRPr="004D1BFB">
        <w:rPr>
          <w:szCs w:val="24"/>
          <w:lang w:val="hr-HR"/>
        </w:rPr>
        <w:t xml:space="preserve">. </w:t>
      </w:r>
      <w:r w:rsidR="0049238A"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="0049238A"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="0049238A"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="0049238A"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="0049238A"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="0049238A"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070FAE">
        <w:rPr>
          <w:sz w:val="24"/>
          <w:szCs w:val="24"/>
          <w:lang w:val="hr-HR"/>
        </w:rPr>
        <w:t>18.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D1BFB" w:rsidP="004D1BFB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4D1BFB" w:rsidP="004D1BFB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       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3C52FE" w:rsidP="00AE21DC" w:rsidR="002C24D4">
      <w:pPr>
        <w:pStyle w:val="Tijeloteksta"/>
        <w:rPr>
          <w:szCs w:val="24"/>
        </w:rPr>
      </w:pPr>
      <w:r w:rsidRPr="00686108">
        <w:rPr>
          <w:szCs w:val="24"/>
        </w:rPr>
        <w:t xml:space="preserve">- </w:t>
      </w:r>
      <w:r w:rsidR="003F35EC">
        <w:rPr>
          <w:szCs w:val="24"/>
        </w:rPr>
        <w:t>HRVOJE MARIČIĆ, Sveti Petar na Moru, Sveti Petar na Moru 24</w:t>
      </w:r>
    </w:p>
    <w:p w:rsidRDefault="004D1BFB" w:rsidP="00AE21DC" w:rsidR="004D1BFB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7351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3F35EC" w:rsidP="003F35EC" w:rsidR="003F35EC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St-296/16-3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3F35EC">
      <w:rPr>
        <w:sz w:val="24"/>
        <w:szCs w:val="24"/>
        <w:lang w:val="hr-HR"/>
      </w:rPr>
      <w:t>296/16-3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0FAE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C24D4"/>
    <w:rsid w:val="002D33E5"/>
    <w:rsid w:val="003328D9"/>
    <w:rsid w:val="00333629"/>
    <w:rsid w:val="003C52FE"/>
    <w:rsid w:val="003E475F"/>
    <w:rsid w:val="003F35EC"/>
    <w:rsid w:val="00410D53"/>
    <w:rsid w:val="00421825"/>
    <w:rsid w:val="00434741"/>
    <w:rsid w:val="00477F3D"/>
    <w:rsid w:val="0049238A"/>
    <w:rsid w:val="004C018A"/>
    <w:rsid w:val="004C3D10"/>
    <w:rsid w:val="004C5EC3"/>
    <w:rsid w:val="004D1BFB"/>
    <w:rsid w:val="00527926"/>
    <w:rsid w:val="0053132F"/>
    <w:rsid w:val="0059486F"/>
    <w:rsid w:val="005A78A8"/>
    <w:rsid w:val="005E2C2A"/>
    <w:rsid w:val="006325FF"/>
    <w:rsid w:val="00645D3A"/>
    <w:rsid w:val="0065029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82407F"/>
    <w:rsid w:val="00824168"/>
    <w:rsid w:val="00871F4E"/>
    <w:rsid w:val="00873519"/>
    <w:rsid w:val="00885CFC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54D98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51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51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51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51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51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51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51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51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CITO GRADNJA d.o.o. za projektiranje i građenje</izvorni_sadrzaj>
    <derivirana_varijabla naziv="DomainObject.Predmet.ProtustrankaFormated_1">  CITO GRADNJA d.o.o. za projektiranje i građenje</derivirana_varijabla>
  </DomainObject.Predmet.ProtustrankaFormated>
  <DomainObject.Predmet.ProtustrankaFormatedOIB>
    <izvorni_sadrzaj>  CITO GRADNJA d.o.o. za projektiranje i građenje, OIB 01102631607</izvorni_sadrzaj>
    <derivirana_varijabla naziv="DomainObject.Predmet.ProtustrankaFormatedOIB_1">  CITO GRADNJA d.o.o. za projektiranje i građenje, OIB 01102631607</derivirana_varijabla>
  </DomainObject.Predmet.ProtustrankaFormatedOIB>
  <DomainObject.Predmet.ProtustrankaFormatedWithAdress>
    <izvorni_sadrzaj> CITO GRADNJA d.o.o. za projektiranje i građenje, Sveti Petar Na Moru 24, 23210 Sveti Petar Na Moru</izvorni_sadrzaj>
    <derivirana_varijabla naziv="DomainObject.Predmet.ProtustrankaFormatedWithAdress_1"> CITO GRADNJA d.o.o. za projektiranje i građenje, Sveti Petar Na Moru 24, 23210 Sveti Petar Na Moru</derivirana_varijabla>
  </DomainObject.Predmet.ProtustrankaFormatedWithAdress>
  <DomainObject.Predmet.ProtustrankaFormatedWithAdressOIB>
    <izvorni_sadrzaj> CITO GRADNJA d.o.o. za projektiranje i građenje, OIB 01102631607, Sveti Petar Na Moru 24, 23210 Sveti Petar Na Moru</izvorni_sadrzaj>
    <derivirana_varijabla naziv="DomainObject.Predmet.ProtustrankaFormatedWithAdressOIB_1"> CITO GRADNJA d.o.o. za projektiranje i građenje, OIB 01102631607, Sveti Petar Na Moru 24, 23210 Sveti Petar Na Moru</derivirana_varijabla>
  </DomainObject.Predmet.ProtustrankaFormatedWithAdressOIB>
  <DomainObject.Predmet.ProtustrankaWithAdress>
    <izvorni_sadrzaj>CITO GRADNJA d.o.o. za projektiranje i građenje Sveti Petar Na Moru 24, 23210 Sveti Petar Na Moru</izvorni_sadrzaj>
    <derivirana_varijabla naziv="DomainObject.Predmet.ProtustrankaWithAdress_1">CITO GRADNJA d.o.o. za projektiranje i građenje Sveti Petar Na Moru 24, 23210 Sveti Petar Na Moru</derivirana_varijabla>
  </DomainObject.Predmet.ProtustrankaWithAdress>
  <DomainObject.Predmet.ProtustrankaWithAdressOIB>
    <izvorni_sadrzaj>CITO GRADNJA d.o.o. za projektiranje i građenje, OIB 01102631607, Sveti Petar Na Moru 24, 23210 Sveti Petar Na Moru</izvorni_sadrzaj>
    <derivirana_varijabla naziv="DomainObject.Predmet.ProtustrankaWithAdressOIB_1">CITO GRADNJA d.o.o. za projektiranje i građenje, OIB 01102631607, Sveti Petar Na Moru 24, 23210 Sveti Petar Na Moru</derivirana_varijabla>
  </DomainObject.Predmet.ProtustrankaWithAdressOIB>
  <DomainObject.Predmet.ProtustrankaNazivFormated>
    <izvorni_sadrzaj>CITO GRADNJA d.o.o. za projektiranje i građenje</izvorni_sadrzaj>
    <derivirana_varijabla naziv="DomainObject.Predmet.ProtustrankaNazivFormated_1">CITO GRADNJA d.o.o. za projektiranje i građenje</derivirana_varijabla>
  </DomainObject.Predmet.ProtustrankaNazivFormated>
  <DomainObject.Predmet.ProtustrankaNazivFormatedOIB>
    <izvorni_sadrzaj>CITO GRADNJA d.o.o. za projektiranje i građenje, OIB 01102631607</izvorni_sadrzaj>
    <derivirana_varijabla naziv="DomainObject.Predmet.ProtustrankaNazivFormatedOIB_1">CITO GRADNJA d.o.o. za projektiranje i građenje, OIB 01102631607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75913.26</izvorni_sadrzaj>
    <derivirana_varijabla naziv="DomainObject.Predmet.TrenutnaVrijednost_1">75913.26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CITO GRADNJA d.o.o. za projektiranje i građenje</item>
    </izvorni_sadrzaj>
    <derivirana_varijabla naziv="DomainObject.Predmet.ProtuStrankaListFormated_1">
      <item>CITO GRADNJA d.o.o. za projektiranje i građenje</item>
    </derivirana_varijabla>
  </DomainObject.Predmet.ProtuStrankaListFormated>
  <DomainObject.Predmet.ProtuStrankaListFormatedOIB>
    <izvorni_sadrzaj>
      <item>CITO GRADNJA d.o.o. za projektiranje i građenje, OIB 01102631607</item>
    </izvorni_sadrzaj>
    <derivirana_varijabla naziv="DomainObject.Predmet.ProtuStrankaListFormatedOIB_1">
      <item>CITO GRADNJA d.o.o. za projektiranje i građenje, OIB 01102631607</item>
    </derivirana_varijabla>
  </DomainObject.Predmet.ProtuStrankaListFormatedOIB>
  <DomainObject.Predmet.ProtuStrankaListFormatedWithAdress>
    <izvorni_sadrzaj>
      <item>CITO GRADNJA d.o.o. za projektiranje i građenje, Sveti Petar Na Moru 24, 23210 Sveti Petar Na Moru</item>
    </izvorni_sadrzaj>
    <derivirana_varijabla naziv="DomainObject.Predmet.ProtuStrankaListFormatedWithAdress_1">
      <item>CITO GRADNJA d.o.o. za projektiranje i građenje, Sveti Petar Na Moru 24, 23210 Sveti Petar Na Moru</item>
    </derivirana_varijabla>
  </DomainObject.Predmet.ProtuStrankaListFormatedWithAdress>
  <DomainObject.Predmet.ProtuStrankaListFormatedWithAdressOIB>
    <izvorni_sadrzaj>
      <item>CITO GRADNJA d.o.o. za projektiranje i građenje, OIB 01102631607, Sveti Petar Na Moru 24, 23210 Sveti Petar Na Moru</item>
    </izvorni_sadrzaj>
    <derivirana_varijabla naziv="DomainObject.Predmet.ProtuStrankaListFormatedWithAdressOIB_1">
      <item>CITO GRADNJA d.o.o. za projektiranje i građenje, OIB 01102631607, Sveti Petar Na Moru 24, 23210 Sveti Petar Na Moru</item>
    </derivirana_varijabla>
  </DomainObject.Predmet.ProtuStrankaListFormatedWithAdressOIB>
  <DomainObject.Predmet.ProtuStrankaListNazivFormated>
    <izvorni_sadrzaj>
      <item>CITO GRADNJA d.o.o. za projektiranje i građenje</item>
    </izvorni_sadrzaj>
    <derivirana_varijabla naziv="DomainObject.Predmet.ProtuStrankaListNazivFormated_1">
      <item>CITO GRADNJA d.o.o. za projektiranje i građenje</item>
    </derivirana_varijabla>
  </DomainObject.Predmet.ProtuStrankaListNazivFormated>
  <DomainObject.Predmet.ProtuStrankaListNazivFormatedOIB>
    <izvorni_sadrzaj>
      <item>CITO GRADNJA d.o.o. za projektiranje i građenje, OIB 01102631607</item>
    </izvorni_sadrzaj>
    <derivirana_varijabla naziv="DomainObject.Predmet.ProtuStrankaListNazivFormatedOIB_1">
      <item>CITO GRADNJA d.o.o. za projektiranje i građenje, OIB 01102631607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CITO GRADNJA d.o.o. za projektiranje i građenje</izvorni_sadrzaj>
    <derivirana_varijabla naziv="DomainObject.Predmet.ProtustrankaIDrugi_1">CITO GRADNJA d.o.o. za projektiranje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CITO GRADNJA d.o.o. za projektiranje i građenje, OIB 01102631607, Sveti Petar Na Moru 24, 23210 Sveti Petar Na Moru</izvorni_sadrzaj>
    <derivirana_varijabla naziv="DomainObject.Predmet.ProtustrankaIDrugiAdressOIB_1">CITO GRADNJA d.o.o. za projektiranje i građenje, OIB 01102631607, Sveti Petar Na Moru 24,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CITO GRADNJA d.o.o. za projektiranje i građenje</item>
    </izvorni_sadrzaj>
    <derivirana_varijabla naziv="DomainObject.Predmet.SudioniciListNaziv_1">
      <item>FINA</item>
      <item>CITO GRADNJA d.o.o. za projektiranje i građenje</item>
    </derivirana_varijabla>
  </DomainObject.Predmet.SudioniciListNaziv>
  <DomainObject.Predmet.SudioniciListAdressOIB>
    <izvorni_sadrzaj>
      <item>FINA, OIB 85821130368</item>
      <item>CITO GRADNJA d.o.o. za projektiranje i građenje, OIB 01102631607, Sveti Petar Na Moru 24,23210 Sveti Petar Na Moru</item>
    </izvorni_sadrzaj>
    <derivirana_varijabla naziv="DomainObject.Predmet.SudioniciListAdressOIB_1">
      <item>FINA, OIB 85821130368</item>
      <item>CITO GRADNJA d.o.o. za projektiranje i građenje, OIB 01102631607, Sveti Petar Na Moru 24,23210 Sveti Petar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01102631607</item>
    </izvorni_sadrzaj>
    <derivirana_varijabla naziv="DomainObject.Predmet.SudioniciListNazivOIB_1">
      <item>, OIB 85821130368</item>
      <item>, OIB 01102631607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24447-CA19-4D03-BAC2-3348B89CA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347</properties:Words>
  <properties:Characters>1690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2016-02-29T13:13:00Z</dcterms:created>
  <dc:creator>Ante Kačić</dc:creator>
  <cp:lastModifiedBy>Merlina Klišmanić</cp:lastModifiedBy>
  <cp:lastPrinted>2016-03-18T12:27:00Z</cp:lastPrinted>
  <dcterms:modified xmlns:xsi="http://www.w3.org/2001/XMLSchema-instance" xsi:type="dcterms:W3CDTF">2016-03-21T13:35:00Z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