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3b9f0" w14:paraId="433b9f0" w:rsidRDefault="006539FA" w:rsidP="00434E52" w:rsidR="006539FA">
      <w:pPr>
        <w:jc w:val="both"/>
        <w15:collapsed w:val="false"/>
      </w:pPr>
      <w:bookmarkStart w:name="_GoBack" w:id="0"/>
      <w:bookmarkEnd w:id="0"/>
    </w:p>
    <w:p w:rsidRDefault="006539FA" w:rsidP="00434E52" w:rsidR="006539FA">
      <w:pPr>
        <w:jc w:val="both"/>
      </w:pPr>
      <w:r>
        <w:t xml:space="preserve"> </w:t>
      </w:r>
    </w:p>
    <w:p w:rsidRDefault="006539FA" w:rsidP="00434E52" w:rsidR="006539FA">
      <w:pPr>
        <w:jc w:val="both"/>
      </w:pPr>
      <w:r>
        <w:t xml:space="preserve">            </w:t>
      </w:r>
    </w:p>
    <w:p w:rsidRDefault="00C40147" w:rsidP="00434E52" w:rsidR="006539FA">
      <w:pPr>
        <w:jc w:val="both"/>
      </w:pPr>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6539FA" w:rsidP="00434E52" w:rsidR="006539FA">
      <w:pPr>
        <w:jc w:val="both"/>
      </w:pPr>
      <w:r>
        <w:t>REPUBLIKA HRVATSKA</w:t>
      </w:r>
      <w:r>
        <w:tab/>
      </w:r>
      <w:r>
        <w:tab/>
      </w:r>
      <w:r>
        <w:tab/>
      </w:r>
      <w:r>
        <w:tab/>
      </w:r>
      <w:r>
        <w:tab/>
      </w:r>
    </w:p>
    <w:p w:rsidRDefault="006539FA" w:rsidP="00434E52" w:rsidR="006539FA">
      <w:pPr>
        <w:jc w:val="both"/>
      </w:pPr>
      <w:r>
        <w:t>TRGOVAČKI SUD U ZAGREBU</w:t>
      </w:r>
    </w:p>
    <w:p w:rsidRDefault="006539FA" w:rsidP="00434E52" w:rsidR="006539FA">
      <w:pPr>
        <w:jc w:val="both"/>
      </w:pPr>
      <w:r>
        <w:t xml:space="preserve">Zagreb, </w:t>
      </w:r>
      <w:proofErr w:type="spellStart"/>
      <w:r w:rsidR="00434E52">
        <w:t>Amruševa</w:t>
      </w:r>
      <w:proofErr w:type="spellEnd"/>
      <w:r w:rsidR="00434E52">
        <w:t xml:space="preserve"> 2/II</w:t>
      </w:r>
      <w:r w:rsidR="00434E52">
        <w:tab/>
      </w:r>
      <w:r w:rsidR="00434E52">
        <w:tab/>
      </w:r>
      <w:r w:rsidR="00434E52">
        <w:tab/>
      </w:r>
      <w:r w:rsidR="00434E52">
        <w:tab/>
      </w:r>
      <w:r w:rsidR="00434E52">
        <w:tab/>
      </w:r>
      <w:r w:rsidR="00434E52">
        <w:tab/>
        <w:t xml:space="preserve">   18. St-423/</w:t>
      </w:r>
      <w:r>
        <w:t>2019</w:t>
      </w:r>
    </w:p>
    <w:p w:rsidRDefault="006539FA" w:rsidP="00434E52" w:rsidR="006539FA">
      <w:pPr>
        <w:jc w:val="both"/>
      </w:pPr>
    </w:p>
    <w:p w:rsidRDefault="006539FA" w:rsidP="00434E52" w:rsidR="006539FA">
      <w:pPr>
        <w:jc w:val="both"/>
      </w:pPr>
    </w:p>
    <w:p w:rsidRDefault="00434E52" w:rsidP="00434E52" w:rsidR="00434E52">
      <w:pPr>
        <w:jc w:val="both"/>
      </w:pPr>
    </w:p>
    <w:p w:rsidRDefault="006539FA" w:rsidP="00434E52" w:rsidR="006539FA">
      <w:pPr>
        <w:ind w:firstLine="708" w:left="2124"/>
        <w:jc w:val="both"/>
      </w:pPr>
      <w:r>
        <w:t>R E P U B L I K A   H R VA T S K A</w:t>
      </w:r>
    </w:p>
    <w:p w:rsidRDefault="006539FA" w:rsidP="00434E52" w:rsidR="006539FA">
      <w:pPr>
        <w:jc w:val="both"/>
      </w:pPr>
    </w:p>
    <w:p w:rsidRDefault="006539FA" w:rsidP="00434E52" w:rsidR="006539FA">
      <w:pPr>
        <w:jc w:val="both"/>
      </w:pPr>
      <w:r>
        <w:t xml:space="preserve"> </w:t>
      </w:r>
      <w:r>
        <w:tab/>
      </w:r>
      <w:r>
        <w:tab/>
      </w:r>
      <w:r>
        <w:tab/>
      </w:r>
      <w:r>
        <w:tab/>
      </w:r>
      <w:r>
        <w:tab/>
      </w:r>
      <w:r w:rsidR="00434E52">
        <w:t xml:space="preserve"> </w:t>
      </w:r>
      <w:r>
        <w:t xml:space="preserve"> R J E Š E N J E</w:t>
      </w:r>
    </w:p>
    <w:p w:rsidRDefault="006539FA" w:rsidP="00434E52" w:rsidR="006539FA">
      <w:pPr>
        <w:jc w:val="both"/>
      </w:pPr>
      <w:r>
        <w:tab/>
      </w:r>
      <w:r>
        <w:tab/>
      </w:r>
      <w:r>
        <w:tab/>
      </w:r>
      <w:r>
        <w:tab/>
      </w:r>
      <w:r>
        <w:tab/>
      </w:r>
      <w:r>
        <w:tab/>
      </w:r>
      <w:r w:rsidR="00434E52">
        <w:t xml:space="preserve">   </w:t>
      </w:r>
      <w:r>
        <w:t>I</w:t>
      </w:r>
    </w:p>
    <w:p w:rsidRDefault="006539FA" w:rsidP="00434E52" w:rsidR="006539FA">
      <w:pPr>
        <w:jc w:val="both"/>
      </w:pPr>
      <w:r>
        <w:tab/>
      </w:r>
      <w:r>
        <w:tab/>
      </w:r>
      <w:r>
        <w:tab/>
      </w:r>
      <w:r>
        <w:tab/>
      </w:r>
      <w:r>
        <w:tab/>
        <w:t>ZA K L J U ČAK</w:t>
      </w:r>
    </w:p>
    <w:p w:rsidRDefault="006539FA" w:rsidP="00434E52" w:rsidR="006539FA">
      <w:pPr>
        <w:jc w:val="both"/>
      </w:pPr>
    </w:p>
    <w:p w:rsidRDefault="007547DC" w:rsidP="00434E52" w:rsidR="007547DC">
      <w:pPr>
        <w:jc w:val="both"/>
      </w:pPr>
    </w:p>
    <w:p w:rsidRDefault="006539FA" w:rsidP="00434E52" w:rsidR="006539FA">
      <w:pPr>
        <w:ind w:firstLine="708"/>
        <w:jc w:val="both"/>
      </w:pPr>
      <w:r>
        <w:t>Trgovački sud u Zagrebu, sudac Danijela Uzelac, u stečajnom postupku u pov</w:t>
      </w:r>
      <w:r w:rsidR="007547DC">
        <w:t xml:space="preserve">odu prijedloga </w:t>
      </w:r>
      <w:r>
        <w:t>REPUBLIKE HRVATSKE, MINISTARSTVA FINANCIJA, POREZNE UPRAVE, OIB 18683136487, koju zastupa Županijsko d</w:t>
      </w:r>
      <w:r w:rsidR="00434E52">
        <w:t>ržavno odvjetništvo u Zagrebu</w:t>
      </w:r>
      <w:r>
        <w:t xml:space="preserve"> za otvaranje stečajnog postupka nad dužnikom </w:t>
      </w:r>
      <w:r w:rsidR="00434E52">
        <w:t xml:space="preserve">AGRO SAT d.o.o., OIB 30850938048, Zagreb, </w:t>
      </w:r>
      <w:proofErr w:type="spellStart"/>
      <w:r w:rsidR="00434E52">
        <w:t>Tratinska</w:t>
      </w:r>
      <w:proofErr w:type="spellEnd"/>
      <w:r w:rsidR="00434E52">
        <w:t xml:space="preserve"> ulica 13,</w:t>
      </w:r>
      <w:r>
        <w:t xml:space="preserve"> 19. veljače 2019.</w:t>
      </w:r>
    </w:p>
    <w:p w:rsidRDefault="006539FA" w:rsidP="00434E52" w:rsidR="006539FA">
      <w:pPr>
        <w:jc w:val="both"/>
      </w:pPr>
    </w:p>
    <w:p w:rsidRDefault="00434E52" w:rsidP="00434E52" w:rsidR="00434E52">
      <w:pPr>
        <w:jc w:val="both"/>
      </w:pPr>
    </w:p>
    <w:p w:rsidRDefault="006539FA" w:rsidP="00434E52" w:rsidR="006539FA">
      <w:pPr>
        <w:jc w:val="both"/>
      </w:pPr>
      <w:r>
        <w:t xml:space="preserve"> </w:t>
      </w:r>
      <w:r w:rsidR="00434E52">
        <w:tab/>
      </w:r>
      <w:r w:rsidR="00434E52">
        <w:tab/>
      </w:r>
      <w:r w:rsidR="00434E52">
        <w:tab/>
      </w:r>
      <w:r w:rsidR="00434E52">
        <w:tab/>
      </w:r>
      <w:r w:rsidR="00434E52">
        <w:tab/>
        <w:t xml:space="preserve"> </w:t>
      </w:r>
      <w:r w:rsidR="007547DC">
        <w:t xml:space="preserve"> </w:t>
      </w:r>
      <w:r w:rsidR="00434E52">
        <w:t xml:space="preserve">  </w:t>
      </w:r>
      <w:r>
        <w:t xml:space="preserve"> r i j e š i o   j e</w:t>
      </w:r>
    </w:p>
    <w:p w:rsidRDefault="006539FA" w:rsidP="00434E52" w:rsidR="006539FA">
      <w:pPr>
        <w:jc w:val="both"/>
      </w:pPr>
    </w:p>
    <w:p w:rsidRDefault="007547DC" w:rsidP="00434E52" w:rsidR="007547DC">
      <w:pPr>
        <w:jc w:val="both"/>
      </w:pPr>
    </w:p>
    <w:p w:rsidRDefault="006539FA" w:rsidP="00434E52" w:rsidR="006539FA">
      <w:pPr>
        <w:ind w:firstLine="708"/>
        <w:jc w:val="both"/>
      </w:pPr>
      <w:r>
        <w:t xml:space="preserve">Pokreće se prethodni postupak radi utvrđivanja pretpostavki za otvaranje stečajnog postupka nad dužnikom </w:t>
      </w:r>
      <w:r w:rsidR="00434E52" w:rsidRPr="00434E52">
        <w:t xml:space="preserve">AGRO SAT d.o.o., OIB 30850938048, Zagreb, </w:t>
      </w:r>
      <w:proofErr w:type="spellStart"/>
      <w:r w:rsidR="00434E52" w:rsidRPr="00434E52">
        <w:t>Tratinska</w:t>
      </w:r>
      <w:proofErr w:type="spellEnd"/>
      <w:r w:rsidR="00434E52" w:rsidRPr="00434E52">
        <w:t xml:space="preserve"> ulica 13</w:t>
      </w:r>
      <w:r w:rsidR="00434E52">
        <w:t>.</w:t>
      </w:r>
    </w:p>
    <w:p w:rsidRDefault="00434E52" w:rsidP="00434E52" w:rsidR="00434E52">
      <w:pPr>
        <w:ind w:firstLine="708"/>
        <w:jc w:val="both"/>
      </w:pPr>
    </w:p>
    <w:p w:rsidRDefault="00434E52" w:rsidP="00434E52" w:rsidR="00434E52" w:rsidRPr="00434E52">
      <w:pPr>
        <w:ind w:firstLine="708"/>
        <w:jc w:val="both"/>
      </w:pPr>
    </w:p>
    <w:p w:rsidRDefault="006539FA" w:rsidP="00434E52" w:rsidR="006539FA">
      <w:pPr>
        <w:jc w:val="both"/>
      </w:pPr>
      <w:r>
        <w:tab/>
      </w:r>
      <w:r>
        <w:tab/>
      </w:r>
      <w:r>
        <w:tab/>
      </w:r>
      <w:r>
        <w:tab/>
        <w:t xml:space="preserve">                z a k l j u č i o  j e </w:t>
      </w:r>
    </w:p>
    <w:p w:rsidRDefault="006539FA" w:rsidP="00434E52" w:rsidR="006539FA">
      <w:pPr>
        <w:jc w:val="both"/>
      </w:pPr>
    </w:p>
    <w:p w:rsidRDefault="00434E52" w:rsidP="00434E52" w:rsidR="00434E52">
      <w:pPr>
        <w:jc w:val="both"/>
      </w:pPr>
    </w:p>
    <w:p w:rsidRDefault="006539FA" w:rsidP="00434E52" w:rsidR="006539FA">
      <w:pPr>
        <w:ind w:firstLine="708"/>
        <w:jc w:val="both"/>
      </w:pPr>
      <w:r>
        <w:t>I.</w:t>
      </w:r>
      <w:r w:rsidR="00DB34E0">
        <w:t xml:space="preserve"> </w:t>
      </w:r>
      <w:r>
        <w:t xml:space="preserve">Naređuje se osobi ovlaštenoj za zastupanje dužnika </w:t>
      </w:r>
      <w:r w:rsidR="00CE1376">
        <w:t>Slaven</w:t>
      </w:r>
      <w:r w:rsidR="00434E52">
        <w:t>u</w:t>
      </w:r>
      <w:r w:rsidR="00CE1376">
        <w:t xml:space="preserve"> </w:t>
      </w:r>
      <w:proofErr w:type="spellStart"/>
      <w:r w:rsidR="00CE1376">
        <w:t>Sikirić</w:t>
      </w:r>
      <w:r w:rsidR="00434E52">
        <w:t>i</w:t>
      </w:r>
      <w:proofErr w:type="spellEnd"/>
      <w:r w:rsidR="00434E52">
        <w:t xml:space="preserve"> iz</w:t>
      </w:r>
      <w:r w:rsidR="00CE1376">
        <w:t xml:space="preserve"> Bibinj</w:t>
      </w:r>
      <w:r w:rsidR="00434E52">
        <w:t>a</w:t>
      </w:r>
      <w:r w:rsidR="00CE1376">
        <w:t xml:space="preserve">, </w:t>
      </w:r>
      <w:proofErr w:type="spellStart"/>
      <w:r w:rsidR="00CE1376">
        <w:t>Pelađije</w:t>
      </w:r>
      <w:proofErr w:type="spellEnd"/>
      <w:r w:rsidR="00CE1376">
        <w:t xml:space="preserve"> 1, </w:t>
      </w:r>
      <w:r w:rsidR="00434E52">
        <w:t xml:space="preserve">OIB </w:t>
      </w:r>
      <w:r w:rsidR="004A17A2">
        <w:t xml:space="preserve"> 87471907395,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539FA" w:rsidP="00434E52" w:rsidR="006539FA">
      <w:pPr>
        <w:jc w:val="both"/>
      </w:pPr>
    </w:p>
    <w:p w:rsidRDefault="006539FA" w:rsidP="00434E52" w:rsidR="006539FA">
      <w:pPr>
        <w:ind w:firstLine="708"/>
        <w:jc w:val="both"/>
      </w:pPr>
      <w:r>
        <w:t xml:space="preserve">II. Naređuje se osobi ovlaštenoj za zastupanje dužnika iz točke I. izreke u roku 8 dana, dostaviti ovom sudu podatke o pravnoj i činjeničnoj osnovi u odnosu na svaki dio imovine i </w:t>
      </w:r>
      <w:r>
        <w:lastRenderedPageBreak/>
        <w:t>obveza, te o dokazima, osobito ispravama kojima se oni mogu potkrijepiti i potvrditi da su navedeni podaci točni i potpuni i da ništa od imovine i obveza nije zatajeno.</w:t>
      </w:r>
    </w:p>
    <w:p w:rsidRDefault="006539FA" w:rsidP="00434E52" w:rsidR="006539FA">
      <w:pPr>
        <w:jc w:val="both"/>
      </w:pPr>
    </w:p>
    <w:p w:rsidRDefault="006539FA" w:rsidP="00434E52" w:rsidR="006539FA">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6539FA" w:rsidP="00434E52" w:rsidR="006539FA">
      <w:pPr>
        <w:jc w:val="both"/>
      </w:pPr>
    </w:p>
    <w:p w:rsidRDefault="006539FA" w:rsidP="00434E52" w:rsidR="006539FA">
      <w:pPr>
        <w:ind w:firstLine="708"/>
        <w:jc w:val="both"/>
      </w:pPr>
      <w:r>
        <w:t>U slučaju neodazivanja na saslušanje sud može osobi ovlaštenoj za zastupanje dužnika odrediti dovođenje, a može je i kazniti novčanom kaznom u iznosu do 10.000,00 kn.</w:t>
      </w:r>
    </w:p>
    <w:p w:rsidRDefault="004A17A2" w:rsidP="00434E52" w:rsidR="004A17A2">
      <w:pPr>
        <w:ind w:firstLine="708"/>
        <w:jc w:val="both"/>
      </w:pPr>
    </w:p>
    <w:p w:rsidRDefault="006539FA" w:rsidP="00434E52" w:rsidR="006539FA">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6539FA" w:rsidP="00434E52" w:rsidR="006539FA">
      <w:pPr>
        <w:jc w:val="both"/>
      </w:pPr>
    </w:p>
    <w:p w:rsidRDefault="006539FA" w:rsidP="00434E52" w:rsidR="006539FA">
      <w:pPr>
        <w:ind w:firstLine="708"/>
        <w:jc w:val="both"/>
      </w:pPr>
      <w:r>
        <w:t>V. Osoba ovlaštena za zastupanje dužnika odgovara kazneno za davanje netočnih ili nepotpunih podataka, obavijesti i izvješća kao za davanje lažnog iskaza u postupku pred sudom.</w:t>
      </w:r>
    </w:p>
    <w:p w:rsidRDefault="006539FA" w:rsidP="00434E52" w:rsidR="006539FA">
      <w:pPr>
        <w:jc w:val="both"/>
      </w:pPr>
    </w:p>
    <w:p w:rsidRDefault="006539FA" w:rsidP="00434E52" w:rsidR="006539FA">
      <w:pPr>
        <w:ind w:firstLine="708"/>
        <w:jc w:val="both"/>
      </w:pPr>
      <w:r>
        <w:t>VI. Određuje se ročište radi izjašnjenja o prijedlogu za otvaranje stečajnog postupka za 12. ožujka 2019. u 10.</w:t>
      </w:r>
      <w:r w:rsidR="00CE1376">
        <w:t>35</w:t>
      </w:r>
      <w:r>
        <w:t xml:space="preserve"> u dvorišnoj zgradi Trgovačkog suda u Zagrebu, Petrinjska 8, u sobi broj 27/I, na koje se pozivaju dostavom ovog rješenja:</w:t>
      </w:r>
    </w:p>
    <w:p w:rsidRDefault="006539FA" w:rsidP="00434E52" w:rsidR="006539FA">
      <w:pPr>
        <w:jc w:val="both"/>
      </w:pPr>
      <w:r>
        <w:t>-</w:t>
      </w:r>
      <w:r>
        <w:tab/>
        <w:t>predlagatelj</w:t>
      </w:r>
    </w:p>
    <w:p w:rsidRDefault="007547DC" w:rsidP="00434E52" w:rsidR="006539FA">
      <w:pPr>
        <w:jc w:val="both"/>
      </w:pPr>
      <w:r>
        <w:t>-</w:t>
      </w:r>
      <w:r>
        <w:tab/>
        <w:t>dužnik</w:t>
      </w:r>
    </w:p>
    <w:p w:rsidRDefault="006539FA" w:rsidP="00434E52" w:rsidR="006539FA">
      <w:pPr>
        <w:jc w:val="both"/>
      </w:pPr>
      <w:r>
        <w:t>-</w:t>
      </w:r>
      <w:r>
        <w:tab/>
        <w:t>zastupnik po zakonu dužnika</w:t>
      </w:r>
    </w:p>
    <w:p w:rsidRDefault="006539FA" w:rsidP="00434E52" w:rsidR="006539FA">
      <w:pPr>
        <w:jc w:val="both"/>
      </w:pPr>
      <w:r>
        <w:t>-</w:t>
      </w:r>
      <w:r>
        <w:tab/>
        <w:t xml:space="preserve">osoba koja za dužnika obavlja poslove platnog prometa </w:t>
      </w:r>
      <w:r w:rsidR="007547DC">
        <w:t>.</w:t>
      </w:r>
    </w:p>
    <w:p w:rsidRDefault="006539FA" w:rsidP="00434E52" w:rsidR="006539FA">
      <w:pPr>
        <w:jc w:val="both"/>
      </w:pPr>
    </w:p>
    <w:p w:rsidRDefault="006539FA" w:rsidP="004A17A2" w:rsidR="006539FA">
      <w:pPr>
        <w:ind w:firstLine="708"/>
        <w:jc w:val="both"/>
      </w:pPr>
      <w:r>
        <w:t xml:space="preserve"> VII. Oso</w:t>
      </w:r>
      <w:r w:rsidR="007547DC">
        <w:t xml:space="preserve">be  navedene  u točki II. ovog </w:t>
      </w:r>
      <w:r>
        <w:t>rješenja  mogu  se  i  pisano  izjasniti o prijedlogu.</w:t>
      </w:r>
    </w:p>
    <w:p w:rsidRDefault="007547DC" w:rsidP="004A17A2" w:rsidR="007547DC">
      <w:pPr>
        <w:ind w:firstLine="708"/>
        <w:jc w:val="both"/>
      </w:pPr>
    </w:p>
    <w:p w:rsidRDefault="006539FA" w:rsidP="00434E52" w:rsidR="006539FA">
      <w:pPr>
        <w:jc w:val="both"/>
      </w:pPr>
    </w:p>
    <w:p w:rsidRDefault="006539FA" w:rsidP="00434E52" w:rsidR="006539FA">
      <w:pPr>
        <w:jc w:val="both"/>
      </w:pPr>
      <w:r>
        <w:t xml:space="preserve">  </w:t>
      </w:r>
      <w:r>
        <w:tab/>
      </w:r>
      <w:r>
        <w:tab/>
      </w:r>
      <w:r>
        <w:tab/>
      </w:r>
      <w:r>
        <w:tab/>
      </w:r>
      <w:r>
        <w:tab/>
        <w:t xml:space="preserve">   Obrazloženje</w:t>
      </w:r>
    </w:p>
    <w:p w:rsidRDefault="006539FA" w:rsidP="00434E52" w:rsidR="006539FA">
      <w:pPr>
        <w:jc w:val="both"/>
      </w:pPr>
    </w:p>
    <w:p w:rsidRDefault="006539FA" w:rsidP="00434E52" w:rsidR="006539FA">
      <w:pPr>
        <w:jc w:val="both"/>
      </w:pPr>
    </w:p>
    <w:p w:rsidRDefault="006539FA" w:rsidP="00434E52" w:rsidR="006539FA">
      <w:pPr>
        <w:ind w:firstLine="708"/>
        <w:jc w:val="both"/>
      </w:pPr>
      <w:r>
        <w:t>Financijska agencija podnijela je na temelju odredbe čl. 4</w:t>
      </w:r>
      <w:r w:rsidR="004A17A2">
        <w:t>29</w:t>
      </w:r>
      <w:r>
        <w:t>. st. 1. Stečajnog zakona (“Narodne novine” broj: 71/15. i 107/14., dalje: SZ) zahtjev za provedbu skraćenog stečajnog postupka nad dužnikom.</w:t>
      </w:r>
    </w:p>
    <w:p w:rsidRDefault="006539FA" w:rsidP="00434E52" w:rsidR="006539FA">
      <w:pPr>
        <w:jc w:val="both"/>
      </w:pPr>
    </w:p>
    <w:p w:rsidRDefault="006539FA" w:rsidP="00434E52" w:rsidR="006539FA">
      <w:pPr>
        <w:ind w:firstLine="708"/>
        <w:jc w:val="both"/>
      </w:pPr>
      <w:r>
        <w:t xml:space="preserve">Nakon pokretanja postupka Republika Hrvatska, Ministarstvo financija, Porezna uprava </w:t>
      </w:r>
      <w:r w:rsidR="00FD577B">
        <w:t>dostavila</w:t>
      </w:r>
      <w:r>
        <w:t xml:space="preserve"> </w:t>
      </w:r>
      <w:r w:rsidR="00FD577B">
        <w:t xml:space="preserve">je obrazac kojim je kao vjerovnica predložila </w:t>
      </w:r>
      <w:r>
        <w:t xml:space="preserve">nad dužnikom otvoriti stečajni postupak. </w:t>
      </w:r>
    </w:p>
    <w:p w:rsidRDefault="006539FA" w:rsidP="00434E52" w:rsidR="006539FA">
      <w:pPr>
        <w:jc w:val="both"/>
      </w:pPr>
    </w:p>
    <w:p w:rsidRDefault="006539FA" w:rsidP="00434E52" w:rsidR="006539FA">
      <w:pPr>
        <w:ind w:firstLine="708"/>
        <w:jc w:val="both"/>
      </w:pPr>
      <w:r>
        <w:t xml:space="preserve">Imajući u vidu </w:t>
      </w:r>
      <w:r w:rsidR="003569EB">
        <w:t>da je</w:t>
      </w:r>
      <w:r w:rsidR="003569EB" w:rsidRPr="003569EB">
        <w:t xml:space="preserve"> Republika Hrvatska, Ministarstvo financija, Porezna uprava, kao vjerovnica je oslobođena plaćanja predujma za namirenje troškova stečajnog p</w:t>
      </w:r>
      <w:r w:rsidR="003569EB">
        <w:t>ostupka iz čl. 114. st. 1. SZ-a</w:t>
      </w:r>
      <w:r>
        <w:t xml:space="preserve">, kao i da </w:t>
      </w:r>
      <w:r w:rsidR="00FD577B">
        <w:t xml:space="preserve">je </w:t>
      </w:r>
      <w:r>
        <w:t>u roku 45 dana od dana objave oglasa, predložile otvoriti stečaj nad dužnikom, ovaj sud je na temelju odredbe čl. 433. SZ-a rješenjem obustavio skraćeni stečajni postupak, a potom je, odgovarajućom primjenom općih odredbi stečajnoga postupka u smislu čl. 115. SZ-a donio rješenje o pokretanju prethodnoga postupka (točka I. izreke).</w:t>
      </w:r>
    </w:p>
    <w:p w:rsidRDefault="006539FA" w:rsidP="00434E52" w:rsidR="006539FA">
      <w:pPr>
        <w:jc w:val="both"/>
      </w:pPr>
    </w:p>
    <w:p w:rsidRDefault="006539FA" w:rsidP="00434E52" w:rsidR="006539FA">
      <w:pPr>
        <w:ind w:firstLine="708"/>
        <w:jc w:val="both"/>
      </w:pPr>
      <w:r>
        <w:t xml:space="preserve">Budući da sud nije mogao utvrditi imovinu dužnika na temelju navoda iz prijedloga za otvaranje stečajnog postupka, odnosno iz drugih javno dostupnih podataka na temelju </w:t>
      </w:r>
      <w:r>
        <w:lastRenderedPageBreak/>
        <w:t>odredaba čl. 117. st. 1. i. 2. SZ-a,  naređeno je osobi ovlaštenoj za zastupanje dužnika dostaviti pisano izvješće o financijsko-gospodarskom stanju dužnika, u kojem će biti navedena cjelokupna imovina dužnika (točka I. zaključka).</w:t>
      </w:r>
    </w:p>
    <w:p w:rsidRDefault="006539FA" w:rsidP="00434E52" w:rsidR="006539FA">
      <w:pPr>
        <w:jc w:val="both"/>
      </w:pPr>
    </w:p>
    <w:p w:rsidRDefault="006539FA" w:rsidP="00434E52" w:rsidR="006539FA">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6539FA" w:rsidP="00434E52" w:rsidR="006539FA">
      <w:pPr>
        <w:jc w:val="both"/>
      </w:pPr>
    </w:p>
    <w:p w:rsidRDefault="006539FA" w:rsidP="00434E52" w:rsidR="006539FA">
      <w:pPr>
        <w:ind w:firstLine="708"/>
        <w:jc w:val="both"/>
      </w:pPr>
      <w:r>
        <w:t>Na temelju odredbe čl. 123. st. 1. SZ-a zakazao je ročište radi očitovanja  o prijedlogu za otvaranje stečajnog postupka (točka VI. izreke zaključka).</w:t>
      </w:r>
    </w:p>
    <w:p w:rsidRDefault="006539FA" w:rsidP="00434E52" w:rsidR="006539FA">
      <w:pPr>
        <w:jc w:val="both"/>
      </w:pPr>
    </w:p>
    <w:p w:rsidRDefault="006539FA" w:rsidP="00434E52" w:rsidR="006539FA">
      <w:pPr>
        <w:ind w:firstLine="708"/>
        <w:jc w:val="both"/>
      </w:pPr>
      <w:r>
        <w:t>Budući da se prema odredbi čl. 123. st. 2. SZ-a osobe koje su pozvane na navedeno ročište o prijedlogu se mogu očitovati i pisano, odlučeno je kao u točki VII. izreke ovog zaključka.</w:t>
      </w:r>
    </w:p>
    <w:p w:rsidRDefault="006539FA" w:rsidP="00434E52" w:rsidR="006539FA">
      <w:pPr>
        <w:jc w:val="both"/>
      </w:pPr>
    </w:p>
    <w:p w:rsidRDefault="006539FA" w:rsidP="00434E52" w:rsidR="006539FA">
      <w:pPr>
        <w:jc w:val="both"/>
      </w:pPr>
      <w:r>
        <w:t xml:space="preserve">                        </w:t>
      </w:r>
      <w:r>
        <w:tab/>
      </w:r>
      <w:r>
        <w:tab/>
        <w:t xml:space="preserve">  U Zagrebu 19. veljače 2019.</w:t>
      </w:r>
    </w:p>
    <w:p w:rsidRDefault="006539FA" w:rsidP="00434E52" w:rsidR="006539FA">
      <w:pPr>
        <w:jc w:val="both"/>
      </w:pPr>
      <w:r>
        <w:tab/>
      </w:r>
      <w:r>
        <w:tab/>
      </w:r>
      <w:r>
        <w:tab/>
      </w:r>
      <w:r>
        <w:tab/>
      </w:r>
      <w:r>
        <w:tab/>
      </w:r>
      <w:r>
        <w:tab/>
      </w:r>
      <w:r>
        <w:tab/>
      </w:r>
      <w:r>
        <w:tab/>
      </w:r>
      <w:r>
        <w:tab/>
      </w:r>
      <w:r>
        <w:tab/>
      </w:r>
      <w:r>
        <w:tab/>
        <w:t>Sudac</w:t>
      </w:r>
    </w:p>
    <w:p w:rsidRDefault="006539FA" w:rsidP="00434E52" w:rsidR="006539FA">
      <w:pPr>
        <w:jc w:val="both"/>
      </w:pPr>
      <w:r>
        <w:t xml:space="preserve">  </w:t>
      </w:r>
      <w:r>
        <w:tab/>
      </w:r>
      <w:r>
        <w:tab/>
      </w:r>
      <w:r>
        <w:tab/>
      </w:r>
      <w:r>
        <w:tab/>
      </w:r>
      <w:r>
        <w:tab/>
      </w:r>
      <w:r>
        <w:tab/>
      </w:r>
      <w:r>
        <w:tab/>
      </w:r>
      <w:r>
        <w:tab/>
      </w:r>
      <w:r>
        <w:tab/>
        <w:t xml:space="preserve">           Danijela Uzelac, v.r.</w:t>
      </w:r>
    </w:p>
    <w:p w:rsidRDefault="006539FA" w:rsidP="00434E52" w:rsidR="006539FA">
      <w:pPr>
        <w:jc w:val="both"/>
      </w:pPr>
    </w:p>
    <w:p w:rsidRDefault="006539FA" w:rsidP="00434E52" w:rsidR="006539FA">
      <w:pPr>
        <w:jc w:val="both"/>
      </w:pPr>
    </w:p>
    <w:p w:rsidRDefault="007547DC" w:rsidP="00434E52" w:rsidR="006539FA" w:rsidRPr="00B32E7B">
      <w:pPr>
        <w:jc w:val="both"/>
      </w:pPr>
      <w:r>
        <w:t xml:space="preserve">Uputa o pravnom lijeku: </w:t>
      </w:r>
      <w:r w:rsidR="006539FA">
        <w:t xml:space="preserve">Protiv ovog rješenja nije dopuštena žalba (čl. 115.st. 1. SZ-a). </w:t>
      </w:r>
      <w:r w:rsidR="00B32E7B" w:rsidRPr="00B32E7B">
        <w:t xml:space="preserve">Protiv ovog </w:t>
      </w:r>
      <w:r w:rsidR="00B32E7B">
        <w:t xml:space="preserve">zaključka </w:t>
      </w:r>
      <w:r w:rsidR="00B32E7B" w:rsidRPr="00B32E7B">
        <w:t xml:space="preserve">nije dopuštena žalba (čl. </w:t>
      </w:r>
      <w:r w:rsidR="00B32E7B">
        <w:t>19. st. 7</w:t>
      </w:r>
      <w:r w:rsidR="00B32E7B" w:rsidRPr="00B32E7B">
        <w:t>. SZ-a).</w:t>
      </w:r>
    </w:p>
    <w:p w:rsidRDefault="006539FA" w:rsidP="00434E52" w:rsidR="006539FA">
      <w:pPr>
        <w:jc w:val="both"/>
      </w:pPr>
    </w:p>
    <w:p w:rsidRDefault="006539FA" w:rsidP="00434E52" w:rsidR="006539FA">
      <w:pPr>
        <w:jc w:val="both"/>
      </w:pPr>
      <w:r>
        <w:t xml:space="preserve">                             </w:t>
      </w:r>
      <w:r w:rsidR="00B32E7B">
        <w:tab/>
      </w:r>
      <w:r w:rsidR="00B32E7B">
        <w:tab/>
      </w:r>
      <w:r w:rsidR="00B32E7B">
        <w:tab/>
      </w:r>
      <w:r w:rsidR="00B32E7B">
        <w:tab/>
      </w:r>
      <w:r w:rsidR="00B32E7B">
        <w:tab/>
      </w:r>
      <w:r w:rsidR="00B32E7B">
        <w:tab/>
      </w:r>
      <w:r w:rsidR="00B32E7B">
        <w:tab/>
      </w:r>
      <w:r>
        <w:t xml:space="preserve">  </w:t>
      </w:r>
      <w:r w:rsidR="007547DC">
        <w:t xml:space="preserve">    </w:t>
      </w:r>
      <w:r w:rsidR="00DB34E0">
        <w:t xml:space="preserve">    </w:t>
      </w:r>
      <w:r>
        <w:t xml:space="preserve">Za točnost </w:t>
      </w:r>
      <w:proofErr w:type="spellStart"/>
      <w:r>
        <w:t>otpravka</w:t>
      </w:r>
      <w:proofErr w:type="spellEnd"/>
    </w:p>
    <w:p w:rsidRDefault="006539FA" w:rsidP="00434E52" w:rsidR="006539FA">
      <w:pPr>
        <w:jc w:val="both"/>
      </w:pPr>
      <w:r>
        <w:t xml:space="preserve">                              </w:t>
      </w:r>
      <w:r w:rsidR="00B32E7B">
        <w:tab/>
      </w:r>
      <w:r w:rsidR="00B32E7B">
        <w:tab/>
      </w:r>
      <w:r w:rsidR="00B32E7B">
        <w:tab/>
      </w:r>
      <w:r w:rsidR="00B32E7B">
        <w:tab/>
      </w:r>
      <w:r w:rsidR="00B32E7B">
        <w:tab/>
      </w:r>
      <w:r w:rsidR="00B32E7B">
        <w:tab/>
      </w:r>
      <w:r w:rsidR="00B32E7B">
        <w:tab/>
        <w:t xml:space="preserve">        </w:t>
      </w:r>
      <w:r>
        <w:t xml:space="preserve"> </w:t>
      </w:r>
      <w:r w:rsidR="00DB34E0">
        <w:t xml:space="preserve">    </w:t>
      </w:r>
      <w:r>
        <w:t>Katarina Franjić</w:t>
      </w:r>
    </w:p>
    <w:p w:rsidRDefault="006539FA" w:rsidP="00434E52" w:rsidR="006539FA">
      <w:pPr>
        <w:jc w:val="both"/>
      </w:pPr>
    </w:p>
    <w:p w:rsidRDefault="00CF322E" w:rsidP="00434E52" w:rsidR="00CF322E">
      <w:pPr>
        <w:jc w:val="both"/>
      </w:pPr>
    </w:p>
    <w:sectPr w:rsidR="00CF32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4A51"/>
    <w:rsid w:val="00106387"/>
    <w:rsid w:val="003569EB"/>
    <w:rsid w:val="00434E52"/>
    <w:rsid w:val="004A17A2"/>
    <w:rsid w:val="005A4A51"/>
    <w:rsid w:val="006539FA"/>
    <w:rsid w:val="007547DC"/>
    <w:rsid w:val="00B32E7B"/>
    <w:rsid w:val="00C40147"/>
    <w:rsid w:val="00CE1376"/>
    <w:rsid w:val="00CF322E"/>
    <w:rsid w:val="00D04D2F"/>
    <w:rsid w:val="00DB34E0"/>
    <w:rsid w:val="00FD57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1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0147"/>
    <w:rPr>
      <w:rFonts w:cs="Tahoma" w:hAnsi="Tahoma" w:ascii="Tahoma"/>
      <w:sz w:val="16"/>
      <w:szCs w:val="16"/>
    </w:rPr>
  </w:style>
  <w:style w:styleId="Odlomakpopisa" w:type="paragraph">
    <w:name w:val="List Paragraph"/>
    <w:basedOn w:val="Normal"/>
    <w:uiPriority w:val="34"/>
    <w:qFormat/>
    <w:rsid w:val="00DB34E0"/>
    <w:pPr>
      <w:ind w:left="720"/>
      <w:contextualSpacing/>
    </w:pPr>
  </w:style>
  <w:style w:styleId="Tekstrezerviranogmjesta" w:type="character">
    <w:name w:val="Placeholder Text"/>
    <w:basedOn w:val="Zadanifontodlomka"/>
    <w:uiPriority w:val="99"/>
    <w:semiHidden/>
    <w:rsid w:val="00D04D2F"/>
    <w:rPr>
      <w:color w:val="808080"/>
      <w:bdr w:space="0" w:sz="0" w:color="auto" w:val="none"/>
      <w:shd w:fill="auto" w:color="auto" w:val="clear"/>
    </w:rPr>
  </w:style>
  <w:style w:customStyle="true" w:styleId="eSPISCCParagraphDefaultFont" w:type="character">
    <w:name w:val="eSPIS_CC_Paragraph Default Font"/>
    <w:basedOn w:val="Zadanifontodlomka"/>
    <w:rsid w:val="00D04D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4D2F"/>
    <w:rPr>
      <w:bdr w:space="0" w:sz="0" w:color="auto" w:val="none"/>
      <w:shd w:fill="FFFFCC" w:color="auto" w:val="clear"/>
      <w:lang w:val="hr-HR"/>
    </w:rPr>
  </w:style>
  <w:style w:customStyle="true" w:styleId="PozadinaSvijetloCrvena" w:type="character">
    <w:name w:val="Pozadina_SvijetloCrvena"/>
    <w:basedOn w:val="eSPISCCParagraphDefaultFont"/>
    <w:rsid w:val="00D04D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4D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0147"/>
    <w:rPr>
      <w:rFonts w:ascii="Tahoma" w:cs="Tahoma" w:hAnsi="Tahoma"/>
      <w:sz w:val="16"/>
      <w:szCs w:val="16"/>
    </w:rPr>
  </w:style>
  <w:style w:customStyle="1" w:styleId="TekstbaloniaChar" w:type="character">
    <w:name w:val="Tekst balončića Char"/>
    <w:basedOn w:val="Zadanifontodlomka"/>
    <w:link w:val="Tekstbalonia"/>
    <w:uiPriority w:val="99"/>
    <w:semiHidden/>
    <w:rsid w:val="00C40147"/>
    <w:rPr>
      <w:rFonts w:ascii="Tahoma" w:cs="Tahoma" w:hAnsi="Tahoma"/>
      <w:sz w:val="16"/>
      <w:szCs w:val="16"/>
    </w:rPr>
  </w:style>
  <w:style w:styleId="Odlomakpopisa" w:type="paragraph">
    <w:name w:val="List Paragraph"/>
    <w:basedOn w:val="Normal"/>
    <w:uiPriority w:val="34"/>
    <w:qFormat/>
    <w:rsid w:val="00DB34E0"/>
    <w:pPr>
      <w:ind w:left="720"/>
      <w:contextualSpacing/>
    </w:pPr>
  </w:style>
  <w:style w:styleId="Tekstrezerviranogmjesta" w:type="character">
    <w:name w:val="Placeholder Text"/>
    <w:basedOn w:val="Zadanifontodlomka"/>
    <w:uiPriority w:val="99"/>
    <w:semiHidden/>
    <w:rsid w:val="00D04D2F"/>
    <w:rPr>
      <w:color w:val="808080"/>
      <w:bdr w:color="auto" w:space="0" w:sz="0" w:val="none"/>
      <w:shd w:color="auto" w:fill="auto" w:val="clear"/>
    </w:rPr>
  </w:style>
  <w:style w:customStyle="1" w:styleId="eSPISCCParagraphDefaultFont" w:type="character">
    <w:name w:val="eSPIS_CC_Paragraph Default Font"/>
    <w:basedOn w:val="Zadanifontodlomka"/>
    <w:rsid w:val="00D04D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4D2F"/>
    <w:rPr>
      <w:bdr w:color="auto" w:space="0" w:sz="0" w:val="none"/>
      <w:shd w:color="auto" w:fill="FFFFCC" w:val="clear"/>
      <w:lang w:val="hr-HR"/>
    </w:rPr>
  </w:style>
  <w:style w:customStyle="1" w:styleId="PozadinaSvijetloCrvena" w:type="character">
    <w:name w:val="Pozadina_SvijetloCrvena"/>
    <w:basedOn w:val="eSPISCCParagraphDefaultFont"/>
    <w:rsid w:val="00D04D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4D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St-423/2019</izvorni_sadrzaj>
    <derivirana_varijabla naziv="DomainObject.Predmet.OznakaBroj_1">St-423/2019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SAT d.o.o.</izvorni_sadrzaj>
    <derivirana_varijabla naziv="DomainObject.Predmet.ProtustrankaFormated_1">  AGRO SAT d.o.o.</derivirana_varijabla>
  </DomainObject.Predmet.ProtustrankaFormated>
  <DomainObject.Predmet.ProtustrankaFormatedOIB>
    <izvorni_sadrzaj>  AGRO SAT d.o.o., OIB 30850938048</izvorni_sadrzaj>
    <derivirana_varijabla naziv="DomainObject.Predmet.ProtustrankaFormatedOIB_1">  AGRO SAT d.o.o., OIB 30850938048</derivirana_varijabla>
  </DomainObject.Predmet.ProtustrankaFormatedOIB>
  <DomainObject.Predmet.ProtustrankaFormatedWithAdress>
    <izvorni_sadrzaj> AGRO SAT d.o.o., Tratinska ulica 13, 10000 Zagreb</izvorni_sadrzaj>
    <derivirana_varijabla naziv="DomainObject.Predmet.ProtustrankaFormatedWithAdress_1"> AGRO SAT d.o.o., Tratinska ulica 13, 10000 Zagreb</derivirana_varijabla>
  </DomainObject.Predmet.ProtustrankaFormatedWithAdress>
  <DomainObject.Predmet.ProtustrankaFormatedWithAdressOIB>
    <izvorni_sadrzaj> AGRO SAT d.o.o., OIB 30850938048, Tratinska ulica 13, 10000 Zagreb</izvorni_sadrzaj>
    <derivirana_varijabla naziv="DomainObject.Predmet.ProtustrankaFormatedWithAdressOIB_1"> AGRO SAT d.o.o., OIB 30850938048, Tratinska ulica 13, 10000 Zagreb</derivirana_varijabla>
  </DomainObject.Predmet.ProtustrankaFormatedWithAdressOIB>
  <DomainObject.Predmet.ProtustrankaWithAdress>
    <izvorni_sadrzaj>AGRO SAT d.o.o. Tratinska ulica 13, 10000 Zagreb</izvorni_sadrzaj>
    <derivirana_varijabla naziv="DomainObject.Predmet.ProtustrankaWithAdress_1">AGRO SAT d.o.o. Tratinska ulica 13, 10000 Zagreb</derivirana_varijabla>
  </DomainObject.Predmet.ProtustrankaWithAdress>
  <DomainObject.Predmet.ProtustrankaWithAdressOIB>
    <izvorni_sadrzaj>AGRO SAT d.o.o., OIB 30850938048, Tratinska ulica 13, 10000 Zagreb</izvorni_sadrzaj>
    <derivirana_varijabla naziv="DomainObject.Predmet.ProtustrankaWithAdressOIB_1">AGRO SAT d.o.o., OIB 30850938048, Tratinska ulica 13, 10000 Zagreb</derivirana_varijabla>
  </DomainObject.Predmet.ProtustrankaWithAdressOIB>
  <DomainObject.Predmet.ProtustrankaNazivFormated>
    <izvorni_sadrzaj>AGRO SAT d.o.o.</izvorni_sadrzaj>
    <derivirana_varijabla naziv="DomainObject.Predmet.ProtustrankaNazivFormated_1">AGRO SAT d.o.o.</derivirana_varijabla>
  </DomainObject.Predmet.ProtustrankaNazivFormated>
  <DomainObject.Predmet.ProtustrankaNazivFormatedOIB>
    <izvorni_sadrzaj>AGRO SAT d.o.o., OIB 30850938048</izvorni_sadrzaj>
    <derivirana_varijabla naziv="DomainObject.Predmet.ProtustrankaNazivFormatedOIB_1">AGRO SAT d.o.o., OIB 30850938048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SAT d.o.o.</item>
    </izvorni_sadrzaj>
    <derivirana_varijabla naziv="DomainObject.Predmet.ProtuStrankaListFormated_1">
      <item>AGRO SAT d.o.o.</item>
    </derivirana_varijabla>
  </DomainObject.Predmet.ProtuStrankaListFormated>
  <DomainObject.Predmet.ProtuStrankaListFormatedOIB>
    <izvorni_sadrzaj>
      <item>AGRO SAT d.o.o., OIB 30850938048</item>
    </izvorni_sadrzaj>
    <derivirana_varijabla naziv="DomainObject.Predmet.ProtuStrankaListFormatedOIB_1">
      <item>AGRO SAT d.o.o., OIB 30850938048</item>
    </derivirana_varijabla>
  </DomainObject.Predmet.ProtuStrankaListFormatedOIB>
  <DomainObject.Predmet.ProtuStrankaListFormatedWithAdress>
    <izvorni_sadrzaj>
      <item>AGRO SAT d.o.o., Tratinska ulica 13, 10000 Zagreb</item>
    </izvorni_sadrzaj>
    <derivirana_varijabla naziv="DomainObject.Predmet.ProtuStrankaListFormatedWithAdress_1">
      <item>AGRO SAT d.o.o., Tratinska ulica 13, 10000 Zagreb</item>
    </derivirana_varijabla>
  </DomainObject.Predmet.ProtuStrankaListFormatedWithAdress>
  <DomainObject.Predmet.ProtuStrankaListFormatedWithAdressOIB>
    <izvorni_sadrzaj>
      <item>AGRO SAT d.o.o., OIB 30850938048, Tratinska ulica 13, 10000 Zagreb</item>
    </izvorni_sadrzaj>
    <derivirana_varijabla naziv="DomainObject.Predmet.ProtuStrankaListFormatedWithAdressOIB_1">
      <item>AGRO SAT d.o.o., OIB 30850938048, Tratinska ulica 13, 10000 Zagreb</item>
    </derivirana_varijabla>
  </DomainObject.Predmet.ProtuStrankaListFormatedWithAdressOIB>
  <DomainObject.Predmet.ProtuStrankaListNazivFormated>
    <izvorni_sadrzaj>
      <item>AGRO SAT d.o.o.</item>
    </izvorni_sadrzaj>
    <derivirana_varijabla naziv="DomainObject.Predmet.ProtuStrankaListNazivFormated_1">
      <item>AGRO SAT d.o.o.</item>
    </derivirana_varijabla>
  </DomainObject.Predmet.ProtuStrankaListNazivFormated>
  <DomainObject.Predmet.ProtuStrankaListNazivFormatedOIB>
    <izvorni_sadrzaj>
      <item>AGRO SAT d.o.o., OIB 30850938048</item>
    </izvorni_sadrzaj>
    <derivirana_varijabla naziv="DomainObject.Predmet.ProtuStrankaListNazivFormatedOIB_1">
      <item>AGRO SAT d.o.o., OIB 30850938048</item>
    </derivirana_varijabla>
  </DomainObject.Predmet.ProtuStrankaListNazivFormatedOIB>
  <DomainObject.Predmet.OstaliListFormated>
    <izvorni_sadrzaj>
      <item>Županijsko Državno odvjetništvo Zagreb</item>
    </izvorni_sadrzaj>
    <derivirana_varijabla naziv="DomainObject.Predmet.OstaliListFormated_1">
      <item>Županijsko Državno odvjetništvo Zagreb</item>
    </derivirana_varijabla>
  </DomainObject.Predmet.OstaliListFormated>
  <DomainObject.Predmet.OstaliListFormatedOIB>
    <izvorni_sadrzaj>
      <item>Županijsko Državno odvjetništvo Zagreb</item>
    </izvorni_sadrzaj>
    <derivirana_varijabla naziv="DomainObject.Predmet.OstaliListFormatedOIB_1">
      <item>Županijsko Državno odvjetništvo Zagreb</item>
    </derivirana_varijabla>
  </DomainObject.Predmet.OstaliListFormatedOIB>
  <DomainObject.Predmet.OstaliListFormatedWithAdress>
    <izvorni_sadrzaj>
      <item>Županijsko Državno odvjetništvo Zagreb, Savska 41/4, 10000 Zagreb</item>
    </izvorni_sadrzaj>
    <derivirana_varijabla naziv="DomainObject.Predmet.OstaliListFormatedWithAdress_1">
      <item>Županijsko Državno odvjetništvo Zagreb, Savska 41/4, 10000 Zagreb</item>
    </derivirana_varijabla>
  </DomainObject.Predmet.OstaliListFormatedWithAdress>
  <DomainObject.Predmet.OstaliListFormatedWithAdressOIB>
    <izvorni_sadrzaj>
      <item>Županijsko Državno odvjetništvo Zagreb, Savska 41/4, 10000 Zagreb</item>
    </izvorni_sadrzaj>
    <derivirana_varijabla naziv="DomainObject.Predmet.OstaliListFormatedWithAdressOIB_1">
      <item>Županijsko Državno odvjetništvo Zagreb, Savska 41/4, 10000 Zagreb</item>
    </derivirana_varijabla>
  </DomainObject.Predmet.OstaliListFormatedWithAdressOIB>
  <DomainObject.Predmet.OstaliListNazivFormated>
    <izvorni_sadrzaj>
      <item>Županijsko Državno odvjetništvo Zagreb</item>
    </izvorni_sadrzaj>
    <derivirana_varijabla naziv="DomainObject.Predmet.OstaliListNazivFormated_1">
      <item>Županijsko Državno odvjetništvo Zagreb</item>
    </derivirana_varijabla>
  </DomainObject.Predmet.OstaliListNazivFormated>
  <DomainObject.Predmet.OstaliListNazivFormatedOIB>
    <izvorni_sadrzaj>
      <item>Županijsko Državno odvjetništvo Zagreb</item>
    </izvorni_sadrzaj>
    <derivirana_varijabla naziv="DomainObject.Predmet.OstaliListNazivFormatedOIB_1">
      <item>Županijsko Državno odvjetništvo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SAT d.o.o.</izvorni_sadrzaj>
    <derivirana_varijabla naziv="DomainObject.Predmet.ProtustrankaIDrugi_1">AGRO SAT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SAT d.o.o., OIB 30850938048, Tratinska ulica 13, 10000 Zagreb</izvorni_sadrzaj>
    <derivirana_varijabla naziv="DomainObject.Predmet.ProtustrankaIDrugiAdressOIB_1">AGRO SAT d.o.o., OIB 30850938048, Tratinska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SAT d.o.o.</item>
      <item>Županijsko Državno odvjetništvo Zagreb</item>
      <item>FINA Regionalni centar Zagreb</item>
    </izvorni_sadrzaj>
    <derivirana_varijabla naziv="DomainObject.Predmet.SudioniciListNaziv_1">
      <item>AGRO SAT d.o.o.</item>
      <item>Županijsko Državno odvjetništvo Zagreb</item>
      <item>FINA Regionalni centar Zagreb</item>
    </derivirana_varijabla>
  </DomainObject.Predmet.SudioniciListNaziv>
  <DomainObject.Predmet.SudioniciListAdressOIB>
    <izvorni_sadrzaj>
      <item>AGRO SAT d.o.o., OIB 30850938048, Tratinska ulica 13,10000 Zagreb</item>
      <item>Županijsko Državno odvjetništvo Zagreb, Savska 41/4,10000 Zagreb</item>
      <item>FINA Regionalni centar Zagreb, OIB 85821130368, Trg svibanjskih žrtava 1995. 1,10000 Zagreb</item>
    </izvorni_sadrzaj>
    <derivirana_varijabla naziv="DomainObject.Predmet.SudioniciListAdressOIB_1">
      <item>AGRO SAT d.o.o., OIB 30850938048, Tratinska ulica 13,10000 Zagreb</item>
      <item>Županijsko Državno odvjetništvo Zagreb, Savska 41/4,10000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30850938048</item>
      <item>, OIB null</item>
      <item>, OIB 85821130368</item>
    </izvorni_sadrzaj>
    <derivirana_varijabla naziv="DomainObject.Predmet.SudioniciListNazivOIB_1">
      <item>, OIB 30850938048</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844</properties:Words>
  <properties:Characters>4391</properties:Characters>
  <properties:Lines>123</properties:Lines>
  <properties:Paragraphs>37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2019-02-19T08:10:00Z</dcterms:created>
  <dc:creator>Danijela Uzelac</dc:creator>
  <dc:description/>
  <cp:keywords/>
  <cp:lastModifiedBy>Katarina Franjić</cp:lastModifiedBy>
  <dcterms:modified xmlns:xsi="http://www.w3.org/2001/XMLSchema-instance" xsi:type="dcterms:W3CDTF">2019-02-19T08:37:00Z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(st-423-19 rješenje i zaključak prethodni.docx)</vt:lpwstr>
  </prop:property>
  <prop:property name="CC_coloring" pid="4" fmtid="{D5CDD505-2E9C-101B-9397-08002B2CF9AE}">
    <vt:bool>false</vt:bool>
  </prop:property>
  <prop:property name="BrojStranica" pid="5" fmtid="{D5CDD505-2E9C-101B-9397-08002B2CF9AE}">
    <vt:i4>3</vt:i4>
  </prop:property>
</prop:Properties>
</file>