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f842b" w14:paraId="a1f842b" w:rsidRDefault="00414DA1" w:rsidP="00910611" w:rsidR="00414DA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4DA1" w:rsidP="00910611" w:rsidR="00414DA1">
      <w:r>
        <w:rPr>
          <w:rFonts w:eastAsia="MS Mincho"/>
        </w:rPr>
        <w:t>REPUBLIKA HRVATSKA</w:t>
      </w:r>
    </w:p>
    <w:p w:rsidRDefault="00414DA1" w:rsidP="00910611" w:rsidR="00414DA1">
      <w:r>
        <w:rPr>
          <w:rFonts w:eastAsia="MS Mincho"/>
        </w:rPr>
        <w:t>TRGOVAČKI SUD U RIJECI</w:t>
      </w:r>
    </w:p>
    <w:p w:rsidRDefault="00414DA1" w:rsidR="00414DA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36FC4" w:rsidP="00D851CE" w:rsidR="00D851CE" w:rsidRPr="00EB3DE4">
      <w:pPr>
        <w:ind w:firstLine="708" w:left="2124"/>
        <w:jc w:val="right"/>
      </w:pPr>
      <w:r>
        <w:t>P</w:t>
      </w:r>
      <w:r w:rsidR="00D24481" w:rsidRPr="00EB3DE4">
        <w:t>oslovni broj 14</w:t>
      </w:r>
      <w:r w:rsidR="00D851CE" w:rsidRPr="00EB3DE4">
        <w:t xml:space="preserve"> St-</w:t>
      </w:r>
      <w:r w:rsidR="00C9428B">
        <w:t>244</w:t>
      </w:r>
      <w:r w:rsidR="00313E5D">
        <w:t>/201</w:t>
      </w:r>
      <w:r w:rsidR="00C9428B">
        <w:t>4</w:t>
      </w:r>
    </w:p>
    <w:p w:rsidRDefault="00936FC4" w:rsidP="00D851CE" w:rsidR="00936FC4">
      <w:pPr>
        <w:pStyle w:val="Naslov1"/>
        <w:rPr>
          <w:b w:val="false"/>
          <w:sz w:val="24"/>
          <w:szCs w:val="24"/>
        </w:rPr>
      </w:pPr>
    </w:p>
    <w:p w:rsidRDefault="001B3BD8" w:rsidP="00D851CE" w:rsidR="001B3BD8" w:rsidRPr="00EB3DE4">
      <w:pPr>
        <w:pStyle w:val="Naslov1"/>
        <w:rPr>
          <w:b w:val="false"/>
          <w:sz w:val="24"/>
          <w:szCs w:val="24"/>
        </w:rPr>
      </w:pPr>
      <w:r w:rsidRPr="00EB3DE4">
        <w:rPr>
          <w:b w:val="false"/>
          <w:sz w:val="24"/>
          <w:szCs w:val="24"/>
        </w:rPr>
        <w:t>R E P U B L I K A    H R V A T S K A</w:t>
      </w:r>
    </w:p>
    <w:p w:rsidRDefault="00D851CE" w:rsidP="00D851CE" w:rsidR="00D851CE" w:rsidRPr="00EB3DE4">
      <w:pPr>
        <w:pStyle w:val="Naslov1"/>
        <w:rPr>
          <w:b w:val="false"/>
          <w:sz w:val="24"/>
          <w:szCs w:val="24"/>
        </w:rPr>
      </w:pPr>
      <w:r w:rsidRPr="00EB3DE4">
        <w:rPr>
          <w:b w:val="false"/>
          <w:sz w:val="24"/>
          <w:szCs w:val="24"/>
        </w:rPr>
        <w:t>R J E Š E N J E</w:t>
      </w:r>
    </w:p>
    <w:p w:rsidRDefault="00936FC4" w:rsidP="00D851CE" w:rsidR="00936FC4" w:rsidRPr="00EB3DE4"/>
    <w:p w:rsidRDefault="00313E5D" w:rsidP="00313E5D" w:rsidR="00313E5D" w:rsidRPr="00313E5D">
      <w:pPr>
        <w:jc w:val="both"/>
        <w:rPr>
          <w:rFonts w:cs="Arial" w:hAnsi="Arial" w:ascii="Arial"/>
          <w:color w:val="003366"/>
          <w:sz w:val="18"/>
          <w:szCs w:val="18"/>
          <w:lang w:eastAsia="hr-HR"/>
        </w:rPr>
      </w:pPr>
      <w:r w:rsidRPr="00957E7D">
        <w:t xml:space="preserve">Trgovački sud u Rijeci, po stečajnom sucu Veri Jelenović, </w:t>
      </w:r>
      <w:r w:rsidRPr="00C04BA0">
        <w:t xml:space="preserve">u nastavku postupka radi naknadne diobe stečajne mase </w:t>
      </w:r>
      <w:r w:rsidR="008104CA">
        <w:t>iza MAJER društvo s ograničenom odgovornošću za proizvodnju, usluge i trgovinu Gospić (Grad Gospić), Riječka 14</w:t>
      </w:r>
      <w:r w:rsidRPr="00957E7D">
        <w:t xml:space="preserve">, dana </w:t>
      </w:r>
      <w:r>
        <w:t>19. siječnja 2017. godine</w:t>
      </w:r>
    </w:p>
    <w:p w:rsidRDefault="00D851CE" w:rsidP="00D851CE" w:rsidR="00D851CE" w:rsidRPr="00EB3DE4">
      <w:pPr>
        <w:jc w:val="center"/>
      </w:pPr>
      <w:r w:rsidRPr="00EB3DE4">
        <w:t>r i j e š i o  j e</w:t>
      </w:r>
    </w:p>
    <w:p w:rsidRDefault="00D851CE" w:rsidP="00D851CE" w:rsidR="00D851CE" w:rsidRPr="00EB3DE4">
      <w:pPr>
        <w:jc w:val="center"/>
      </w:pPr>
    </w:p>
    <w:p w:rsidRDefault="00D851CE" w:rsidP="00D851CE" w:rsidR="00313E5D" w:rsidRPr="00EB3DE4">
      <w:pPr>
        <w:jc w:val="both"/>
      </w:pPr>
      <w:r w:rsidRPr="00EB3DE4">
        <w:t xml:space="preserve">          </w:t>
      </w:r>
      <w:r w:rsidR="00FD6A6E" w:rsidRPr="00EB3DE4">
        <w:t>Određuje se</w:t>
      </w:r>
      <w:r w:rsidRPr="00EB3DE4">
        <w:t xml:space="preserve"> završno ročište vjerovnika </w:t>
      </w:r>
      <w:r w:rsidR="00313E5D" w:rsidRPr="00C04BA0">
        <w:t xml:space="preserve">u nastavku postupka radi naknadne diobe stečajne mase </w:t>
      </w:r>
      <w:r w:rsidR="008104CA">
        <w:t>iza MAJER društvo s ograničenom odgovornošću za proizvodnju, usluge i trgovinu Gospić (Grad Gospić), Riječka 14</w:t>
      </w:r>
      <w:r w:rsidR="00313E5D">
        <w:rPr>
          <w:lang w:eastAsia="hr-HR"/>
        </w:rPr>
        <w:t xml:space="preserve"> </w:t>
      </w:r>
      <w:r w:rsidRPr="00EB3DE4">
        <w:t xml:space="preserve">za dan </w:t>
      </w:r>
    </w:p>
    <w:p w:rsidRDefault="00936FC4" w:rsidP="00D851CE" w:rsidR="00936FC4">
      <w:pPr>
        <w:jc w:val="center"/>
        <w:rPr>
          <w:bCs/>
        </w:rPr>
      </w:pPr>
    </w:p>
    <w:p w:rsidRDefault="008104CA" w:rsidP="00D851CE" w:rsidR="00D851CE" w:rsidRPr="00EB3DE4">
      <w:pPr>
        <w:jc w:val="center"/>
        <w:rPr>
          <w:bCs/>
        </w:rPr>
      </w:pPr>
      <w:r>
        <w:rPr>
          <w:bCs/>
        </w:rPr>
        <w:t>8</w:t>
      </w:r>
      <w:r w:rsidR="002A62C8">
        <w:rPr>
          <w:bCs/>
        </w:rPr>
        <w:t>. ožujka</w:t>
      </w:r>
      <w:r w:rsidR="001B3BD8" w:rsidRPr="00EB3DE4">
        <w:rPr>
          <w:bCs/>
        </w:rPr>
        <w:t xml:space="preserve"> 201</w:t>
      </w:r>
      <w:r w:rsidR="002A62C8">
        <w:rPr>
          <w:bCs/>
        </w:rPr>
        <w:t>7</w:t>
      </w:r>
      <w:r w:rsidR="00D851CE" w:rsidRPr="00EB3DE4">
        <w:rPr>
          <w:bCs/>
        </w:rPr>
        <w:t xml:space="preserve">. g. u </w:t>
      </w:r>
      <w:r w:rsidR="002A62C8">
        <w:rPr>
          <w:bCs/>
        </w:rPr>
        <w:t>1</w:t>
      </w:r>
      <w:r>
        <w:rPr>
          <w:bCs/>
        </w:rPr>
        <w:t>1</w:t>
      </w:r>
      <w:r w:rsidR="00D851CE" w:rsidRPr="00EB3DE4">
        <w:rPr>
          <w:bCs/>
        </w:rPr>
        <w:t>:</w:t>
      </w:r>
      <w:r>
        <w:rPr>
          <w:bCs/>
        </w:rPr>
        <w:t>15</w:t>
      </w:r>
      <w:r w:rsidR="00D851CE" w:rsidRPr="00EB3DE4">
        <w:rPr>
          <w:bCs/>
        </w:rPr>
        <w:t xml:space="preserve"> sati,</w:t>
      </w:r>
    </w:p>
    <w:p w:rsidRDefault="00D851CE" w:rsidP="00D851CE" w:rsidR="00D851CE" w:rsidRPr="00EB3DE4">
      <w:pPr>
        <w:jc w:val="center"/>
        <w:rPr>
          <w:bCs/>
        </w:rPr>
      </w:pPr>
      <w:r w:rsidRPr="00EB3DE4">
        <w:rPr>
          <w:bCs/>
        </w:rPr>
        <w:t>kod Trgovačkog suda u Rijeci, Zadarska 1-3,</w:t>
      </w:r>
    </w:p>
    <w:p w:rsidRDefault="00D851CE" w:rsidP="00D851CE" w:rsidR="00D851CE" w:rsidRPr="00EB3DE4">
      <w:pPr>
        <w:jc w:val="center"/>
        <w:rPr>
          <w:bCs/>
        </w:rPr>
      </w:pPr>
      <w:r w:rsidRPr="00EB3DE4">
        <w:rPr>
          <w:bCs/>
        </w:rPr>
        <w:t xml:space="preserve"> sudnica broj 3, I. kat</w:t>
      </w:r>
      <w:r w:rsidR="002A6860" w:rsidRPr="00EB3DE4">
        <w:rPr>
          <w:bCs/>
        </w:rPr>
        <w:t>.</w:t>
      </w:r>
    </w:p>
    <w:p w:rsidRDefault="00936FC4" w:rsidP="00D851CE" w:rsidR="00936FC4">
      <w:pPr>
        <w:jc w:val="both"/>
      </w:pPr>
    </w:p>
    <w:p w:rsidRDefault="00D851CE" w:rsidP="00D851CE" w:rsidR="00D851CE" w:rsidRPr="00EB3DE4">
      <w:pPr>
        <w:jc w:val="both"/>
      </w:pPr>
      <w:r w:rsidRPr="00EB3DE4">
        <w:t>Dnevni red:</w:t>
      </w:r>
    </w:p>
    <w:p w:rsidRDefault="00D851CE" w:rsidP="00D851CE" w:rsidR="00D851CE" w:rsidRPr="00EB3DE4">
      <w:pPr>
        <w:jc w:val="both"/>
      </w:pPr>
      <w:r w:rsidRPr="00EB3DE4">
        <w:t>1. Rasprava o završnom računu stečajnog upravitelja</w:t>
      </w:r>
    </w:p>
    <w:p w:rsidRDefault="00D851CE" w:rsidP="00D851CE" w:rsidR="00D851CE" w:rsidRPr="00EB3DE4">
      <w:pPr>
        <w:jc w:val="both"/>
      </w:pPr>
      <w:r w:rsidRPr="00EB3DE4">
        <w:t>2. Podnošenje prigovora na završni popis</w:t>
      </w:r>
    </w:p>
    <w:p w:rsidRDefault="000426A7" w:rsidP="00D851CE" w:rsidR="00D851CE" w:rsidRPr="00EB3DE4">
      <w:pPr>
        <w:jc w:val="both"/>
      </w:pPr>
      <w:r w:rsidRPr="00EB3DE4">
        <w:t>3. Odlučivanje o neunovčivim predmetima stečajne mase</w:t>
      </w:r>
    </w:p>
    <w:p w:rsidRDefault="007F25DF" w:rsidP="00D851CE" w:rsidR="007F25DF" w:rsidRPr="00EB3DE4">
      <w:pPr>
        <w:jc w:val="both"/>
      </w:pPr>
    </w:p>
    <w:p w:rsidRDefault="007F25DF" w:rsidP="00D851CE" w:rsidR="00D851CE" w:rsidRPr="00EB3DE4">
      <w:pPr>
        <w:jc w:val="center"/>
      </w:pPr>
      <w:r w:rsidRPr="00EB3DE4">
        <w:t>O</w:t>
      </w:r>
      <w:r w:rsidR="00D851CE" w:rsidRPr="00EB3DE4">
        <w:t>brazloženje</w:t>
      </w:r>
    </w:p>
    <w:p w:rsidRDefault="00D851CE" w:rsidP="00D851CE" w:rsidR="00173C89" w:rsidRPr="00EB3DE4">
      <w:pPr>
        <w:jc w:val="both"/>
      </w:pPr>
      <w:r w:rsidRPr="00EB3DE4">
        <w:tab/>
      </w:r>
      <w:r w:rsidRPr="00EB3DE4">
        <w:tab/>
      </w:r>
      <w:r w:rsidR="002A6860" w:rsidRPr="00EB3DE4">
        <w:t xml:space="preserve">Stečajni upravitelj je podnio stečajnom sucu </w:t>
      </w:r>
      <w:r w:rsidR="008104CA">
        <w:t>završno izvješće</w:t>
      </w:r>
      <w:r w:rsidR="00DF4419" w:rsidRPr="00EB3DE4">
        <w:t xml:space="preserve"> u kojem je naveo kako je tijekom stečaja unovčena duž</w:t>
      </w:r>
      <w:r w:rsidR="002F55FE" w:rsidRPr="00EB3DE4">
        <w:t>n</w:t>
      </w:r>
      <w:r w:rsidR="00DF4419" w:rsidRPr="00EB3DE4">
        <w:t xml:space="preserve">ikova </w:t>
      </w:r>
      <w:r w:rsidR="00A055F1" w:rsidRPr="00EB3DE4">
        <w:t xml:space="preserve">sva </w:t>
      </w:r>
      <w:r w:rsidR="00DF4419" w:rsidRPr="00EB3DE4">
        <w:t xml:space="preserve">stečajna masa </w:t>
      </w:r>
      <w:r w:rsidR="00A055F1" w:rsidRPr="00EB3DE4">
        <w:t>koja se mogla unovčiti</w:t>
      </w:r>
      <w:r w:rsidR="001B3BD8" w:rsidRPr="00EB3DE4">
        <w:t xml:space="preserve">, </w:t>
      </w:r>
      <w:r w:rsidR="00313E5D">
        <w:t>te namiren kao razlučni vjerovnik</w:t>
      </w:r>
      <w:r w:rsidR="008104CA">
        <w:t xml:space="preserve"> Euro-peleti d.o.o</w:t>
      </w:r>
      <w:r w:rsidR="00313E5D">
        <w:t>.</w:t>
      </w:r>
    </w:p>
    <w:p w:rsidRDefault="002A6860" w:rsidP="001B3BD8" w:rsidR="00D851CE" w:rsidRPr="00EB3DE4">
      <w:pPr>
        <w:ind w:firstLine="1418"/>
        <w:jc w:val="both"/>
      </w:pPr>
      <w:r w:rsidRPr="00EB3DE4">
        <w:t xml:space="preserve">Stečajni sudac je po prijedlogu stečajnog upravitelja </w:t>
      </w:r>
      <w:r w:rsidR="00A055F1" w:rsidRPr="00EB3DE4">
        <w:t xml:space="preserve">odredio završno ročište vjerovnika, te je </w:t>
      </w:r>
      <w:r w:rsidR="007F25DF" w:rsidRPr="00EB3DE4">
        <w:t xml:space="preserve">na temelju </w:t>
      </w:r>
      <w:r w:rsidR="00D851CE" w:rsidRPr="00EB3DE4">
        <w:t xml:space="preserve">čl. 193. </w:t>
      </w:r>
      <w:r w:rsidR="007F25DF" w:rsidRPr="00EB3DE4">
        <w:t>Stečajnog zakona (objavljen u NN b</w:t>
      </w:r>
      <w:r w:rsidR="001B3BD8" w:rsidRPr="00EB3DE4">
        <w:t>r. 44/96, 29/99, 129/00, 123/03,</w:t>
      </w:r>
      <w:r w:rsidR="007F25DF" w:rsidRPr="00EB3DE4">
        <w:t xml:space="preserve"> 82/06</w:t>
      </w:r>
      <w:r w:rsidR="001B3BD8" w:rsidRPr="00EB3DE4">
        <w:t xml:space="preserve">, </w:t>
      </w:r>
      <w:r w:rsidR="001B3BD8" w:rsidRPr="00EB3DE4">
        <w:rPr>
          <w:bCs/>
        </w:rPr>
        <w:t xml:space="preserve">116/10, 25/12, 133/12 i </w:t>
      </w:r>
      <w:r w:rsidR="001B3BD8" w:rsidRPr="00EB3DE4">
        <w:t>71/15</w:t>
      </w:r>
      <w:r w:rsidR="007F25DF" w:rsidRPr="00EB3DE4">
        <w:t>)</w:t>
      </w:r>
      <w:r w:rsidR="00D851CE" w:rsidRPr="00EB3DE4">
        <w:t xml:space="preserve"> </w:t>
      </w:r>
      <w:r w:rsidRPr="00EB3DE4">
        <w:t xml:space="preserve">valjalo je </w:t>
      </w:r>
      <w:r w:rsidR="00D851CE" w:rsidRPr="00EB3DE4">
        <w:t>riješiti kao u izreci.</w:t>
      </w:r>
    </w:p>
    <w:p w:rsidRDefault="00D851CE" w:rsidP="00D851CE" w:rsidR="00D851CE" w:rsidRPr="00EB3DE4">
      <w:pPr>
        <w:jc w:val="both"/>
      </w:pPr>
      <w:r w:rsidRPr="00EB3DE4">
        <w:tab/>
      </w:r>
      <w:r w:rsidRPr="00EB3DE4">
        <w:tab/>
      </w:r>
      <w:r w:rsidRPr="00EB3DE4">
        <w:tab/>
      </w:r>
      <w:r w:rsidRPr="00EB3DE4">
        <w:tab/>
      </w:r>
      <w:r w:rsidR="007F25DF" w:rsidRPr="00EB3DE4">
        <w:t>Rijeka</w:t>
      </w:r>
      <w:r w:rsidRPr="00EB3DE4">
        <w:t xml:space="preserve">, dana </w:t>
      </w:r>
      <w:r w:rsidR="00EB3DE4">
        <w:t>1</w:t>
      </w:r>
      <w:r w:rsidR="00313E5D">
        <w:t>9</w:t>
      </w:r>
      <w:r w:rsidR="00EB3DE4">
        <w:t>. siječnja 2017</w:t>
      </w:r>
      <w:r w:rsidRPr="00EB3DE4">
        <w:t>. g.</w:t>
      </w:r>
    </w:p>
    <w:p w:rsidRDefault="00936FC4" w:rsidR="00936FC4"/>
    <w:p w:rsidRDefault="007F25DF" w:rsidR="007F25DF" w:rsidRPr="00EB3DE4">
      <w:r w:rsidRPr="00EB3DE4">
        <w:t xml:space="preserve">                                                                                                 Stečajni sudac</w:t>
      </w:r>
    </w:p>
    <w:p w:rsidRDefault="007F25DF" w:rsidR="007F25DF" w:rsidRPr="00EB3DE4">
      <w:pPr>
        <w:jc w:val="both"/>
      </w:pPr>
      <w:r w:rsidRPr="00EB3DE4">
        <w:t xml:space="preserve">                                                                                                 Vera Jelenović </w:t>
      </w:r>
    </w:p>
    <w:p w:rsidRDefault="007F25DF" w:rsidP="007F25DF" w:rsidR="007F25DF" w:rsidRPr="00EB3DE4">
      <w:r w:rsidRPr="00EB3DE4">
        <w:t>UPUTA O PRAVNOM LIJEKU:</w:t>
      </w:r>
    </w:p>
    <w:p w:rsidRDefault="007F25DF" w:rsidP="007F25DF" w:rsidR="007F25DF" w:rsidRPr="00EB3DE4">
      <w:pPr>
        <w:jc w:val="both"/>
      </w:pPr>
      <w:r w:rsidRPr="00EB3DE4">
        <w:tab/>
        <w:t>Protiv  ovog  rješenja nezadovoljna stranka može podnijeti žalbu u roku od 8 dana od   dana primitka istog. Žalba  se podnosi putem ovog  suda u dva  istovjetna primjerka, a o žalbi odlučuje Visoki trgovački sud  Republike  Hrvatske.</w:t>
      </w:r>
    </w:p>
    <w:p w:rsidRDefault="00936FC4" w:rsidP="007F25DF" w:rsidR="002A6860" w:rsidRPr="00EB3DE4">
      <w:pPr>
        <w:jc w:val="both"/>
      </w:pPr>
      <w:r>
        <w:lastRenderedPageBreak/>
        <w:t>D</w:t>
      </w:r>
      <w:r w:rsidR="002A6860" w:rsidRPr="00EB3DE4">
        <w:t>NA</w:t>
      </w:r>
    </w:p>
    <w:p w:rsidRDefault="003B7EFD" w:rsidP="002A6860" w:rsidR="002A6860" w:rsidRPr="00EB3DE4">
      <w:pPr>
        <w:numPr>
          <w:ilvl w:val="0"/>
          <w:numId w:val="1"/>
        </w:numPr>
        <w:jc w:val="both"/>
      </w:pPr>
      <w:r w:rsidRPr="00EB3DE4">
        <w:t xml:space="preserve">st. </w:t>
      </w:r>
      <w:r w:rsidR="00A055F1" w:rsidRPr="00EB3DE4">
        <w:t>u</w:t>
      </w:r>
      <w:r w:rsidRPr="00EB3DE4">
        <w:t xml:space="preserve">pravitelj </w:t>
      </w:r>
    </w:p>
    <w:p w:rsidRDefault="001B3BD8" w:rsidP="002A6860" w:rsidR="002A6860" w:rsidRPr="00EB3DE4">
      <w:pPr>
        <w:numPr>
          <w:ilvl w:val="0"/>
          <w:numId w:val="1"/>
        </w:numPr>
        <w:jc w:val="both"/>
      </w:pPr>
      <w:r w:rsidRPr="00EB3DE4">
        <w:t>e-</w:t>
      </w:r>
      <w:r w:rsidR="002A6860" w:rsidRPr="00EB3DE4">
        <w:t>Oglasna ploča</w:t>
      </w:r>
    </w:p>
    <w:p w:rsidRDefault="00936FC4" w:rsidP="002A6860" w:rsidR="00936FC4">
      <w:pPr>
        <w:jc w:val="both"/>
      </w:pPr>
    </w:p>
    <w:p w:rsidRDefault="003B7EFD" w:rsidP="002A6860" w:rsidR="002A6860" w:rsidRPr="00EB3DE4">
      <w:pPr>
        <w:jc w:val="both"/>
      </w:pPr>
      <w:r w:rsidRPr="00EB3DE4">
        <w:t xml:space="preserve">Rijeka, </w:t>
      </w:r>
      <w:r w:rsidR="00EB3DE4">
        <w:t>1</w:t>
      </w:r>
      <w:r w:rsidR="00313E5D">
        <w:t>9</w:t>
      </w:r>
      <w:r w:rsidR="00EB3DE4">
        <w:t>. siječnja 2017</w:t>
      </w:r>
      <w:r w:rsidR="002A6860" w:rsidRPr="00EB3DE4">
        <w:t>.</w:t>
      </w:r>
    </w:p>
    <w:p w:rsidRDefault="002A6860" w:rsidP="002A6860" w:rsidR="002A6860" w:rsidRPr="00EB3DE4">
      <w:pPr>
        <w:jc w:val="both"/>
      </w:pPr>
    </w:p>
    <w:p w:rsidRDefault="002A6860" w:rsidR="002A6860" w:rsidRPr="00EB3DE4">
      <w:r w:rsidRPr="00EB3DE4">
        <w:t xml:space="preserve">                                                                                                 Stečajni sudac</w:t>
      </w:r>
    </w:p>
    <w:p w:rsidRDefault="002A6860" w:rsidR="002A6860" w:rsidRPr="00EB3DE4">
      <w:pPr>
        <w:jc w:val="both"/>
      </w:pPr>
      <w:r w:rsidRPr="00EB3DE4">
        <w:t xml:space="preserve">                                                                                                 Vera Jelenović </w:t>
      </w:r>
    </w:p>
    <w:p w:rsidRDefault="002A6860" w:rsidP="002A6860" w:rsidR="002A6860" w:rsidRPr="00EB3DE4">
      <w:pPr>
        <w:jc w:val="both"/>
      </w:pPr>
    </w:p>
    <w:sectPr w:rsidSect="007F25DF" w:rsidR="002A6860" w:rsidRPr="00EB3DE4"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255B" w:rsidR="00A6255B">
      <w:r>
        <w:separator/>
      </w:r>
    </w:p>
  </w:endnote>
  <w:endnote w:id="0" w:type="continuationSeparator">
    <w:p w:rsidRDefault="00A6255B" w:rsidR="00A625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55FE" w:rsidP="00AA7F34" w:rsidR="002F55F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F55FE" w:rsidR="002F55F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55FE" w:rsidP="00AA7F34" w:rsidR="002F55F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4D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F55FE" w:rsidR="002F55F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255B" w:rsidR="00A6255B">
      <w:r>
        <w:separator/>
      </w:r>
    </w:p>
  </w:footnote>
  <w:footnote w:id="0" w:type="continuationSeparator">
    <w:p w:rsidRDefault="00A6255B" w:rsidR="00A6255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51CE"/>
    <w:rsid w:val="000426A7"/>
    <w:rsid w:val="00051797"/>
    <w:rsid w:val="001305C0"/>
    <w:rsid w:val="00173C89"/>
    <w:rsid w:val="001B3BD8"/>
    <w:rsid w:val="002A62C8"/>
    <w:rsid w:val="002A6860"/>
    <w:rsid w:val="002F55FE"/>
    <w:rsid w:val="00313E5D"/>
    <w:rsid w:val="003B7EFD"/>
    <w:rsid w:val="004105DF"/>
    <w:rsid w:val="00414DA1"/>
    <w:rsid w:val="004D2997"/>
    <w:rsid w:val="005231F7"/>
    <w:rsid w:val="00573302"/>
    <w:rsid w:val="005955D4"/>
    <w:rsid w:val="0059734B"/>
    <w:rsid w:val="005C1CE1"/>
    <w:rsid w:val="00607AEA"/>
    <w:rsid w:val="006D2FE2"/>
    <w:rsid w:val="007F25DF"/>
    <w:rsid w:val="008104CA"/>
    <w:rsid w:val="008F1D23"/>
    <w:rsid w:val="00936FC4"/>
    <w:rsid w:val="009D0517"/>
    <w:rsid w:val="009D4860"/>
    <w:rsid w:val="00A0264B"/>
    <w:rsid w:val="00A055F1"/>
    <w:rsid w:val="00A6255B"/>
    <w:rsid w:val="00AA7F34"/>
    <w:rsid w:val="00C9428B"/>
    <w:rsid w:val="00CC4264"/>
    <w:rsid w:val="00CE67B1"/>
    <w:rsid w:val="00D24481"/>
    <w:rsid w:val="00D26E0E"/>
    <w:rsid w:val="00D53608"/>
    <w:rsid w:val="00D851CE"/>
    <w:rsid w:val="00D85A0B"/>
    <w:rsid w:val="00DC1A05"/>
    <w:rsid w:val="00DF4419"/>
    <w:rsid w:val="00EB3DE4"/>
    <w:rsid w:val="00F56AA8"/>
    <w:rsid w:val="00FD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851CE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851CE"/>
    <w:pPr>
      <w:keepNext/>
      <w:jc w:val="center"/>
      <w:outlineLvl w:val="0"/>
    </w:pPr>
    <w:rPr>
      <w:b/>
      <w:bCs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F55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55FE"/>
  </w:style>
  <w:style w:styleId="Tekstrezerviranogmjesta" w:type="character">
    <w:name w:val="Placeholder Text"/>
    <w:basedOn w:val="Zadanifontodlomka"/>
    <w:uiPriority w:val="99"/>
    <w:semiHidden/>
    <w:rsid w:val="00414D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D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D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D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D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14D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14DA1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851CE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851CE"/>
    <w:pPr>
      <w:keepNext/>
      <w:jc w:val="center"/>
      <w:outlineLvl w:val="0"/>
    </w:pPr>
    <w:rPr>
      <w:b/>
      <w:bCs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F55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55FE"/>
  </w:style>
  <w:style w:styleId="Tekstrezerviranogmjesta" w:type="character">
    <w:name w:val="Placeholder Text"/>
    <w:basedOn w:val="Zadanifontodlomka"/>
    <w:uiPriority w:val="99"/>
    <w:semiHidden/>
    <w:rsid w:val="00414D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D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D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D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D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14D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14DA1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17844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698136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38514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30574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79098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53199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24678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4219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9836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2393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2913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98551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396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74589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58541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47631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704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65505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771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4772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745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7079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2014.</izvorni_sadrzaj>
    <derivirana_varijabla naziv="DomainObject.Predmet.DatumOsnivanja_1">30.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St-244/2014</izvorni_sadrzaj>
    <derivirana_varijabla naziv="DomainObject.Predmet.OznakaBroj_1">St-244/2014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imovine,
veza 14 St-191/13</izvorni_sadrzaj>
    <derivirana_varijabla naziv="DomainObject.Predmet.PrimjedbaSuca_1">Nastavak postupka radi naknadne imovine,
veza 14 St-191/13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MAJER d.o.o.  Gospić</izvorni_sadrzaj>
    <derivirana_varijabla naziv="DomainObject.Predmet.ProtustrankaFormated_1">  Stečajna masa MAJER d.o.o.  Gospić</derivirana_varijabla>
  </DomainObject.Predmet.ProtustrankaFormated>
  <DomainObject.Predmet.ProtustrankaFormatedOIB>
    <izvorni_sadrzaj>  Stečajna masa MAJER d.o.o.  Gospić, OIB 75979888197</izvorni_sadrzaj>
    <derivirana_varijabla naziv="DomainObject.Predmet.ProtustrankaFormatedOIB_1">  Stečajna masa MAJER d.o.o.  Gospić, OIB 75979888197</derivirana_varijabla>
  </DomainObject.Predmet.ProtustrankaFormatedOIB>
  <DomainObject.Predmet.ProtustrankaFormatedWithAdress>
    <izvorni_sadrzaj> Stečajna masa MAJER d.o.o.  Gospić, Riječka 14, 53000 Gospić</izvorni_sadrzaj>
    <derivirana_varijabla naziv="DomainObject.Predmet.ProtustrankaFormatedWithAdress_1"> Stečajna masa MAJER d.o.o.  Gospić, Riječka 14, 53000 Gospić</derivirana_varijabla>
  </DomainObject.Predmet.ProtustrankaFormatedWithAdress>
  <DomainObject.Predmet.ProtustrankaFormatedWithAdressOIB>
    <izvorni_sadrzaj> Stečajna masa MAJER d.o.o.  Gospić, OIB 75979888197, Riječka 14, 53000 Gospić</izvorni_sadrzaj>
    <derivirana_varijabla naziv="DomainObject.Predmet.ProtustrankaFormatedWithAdressOIB_1"> Stečajna masa MAJER d.o.o.  Gospić, OIB 75979888197, Riječka 14, 53000 Gospić</derivirana_varijabla>
  </DomainObject.Predmet.ProtustrankaFormatedWithAdressOIB>
  <DomainObject.Predmet.ProtustrankaWithAdress>
    <izvorni_sadrzaj>Stečajna masa MAJER d.o.o.  Gospić Riječka 14, 53000 Gospić</izvorni_sadrzaj>
    <derivirana_varijabla naziv="DomainObject.Predmet.ProtustrankaWithAdress_1">Stečajna masa MAJER d.o.o.  Gospić Riječka 14, 53000 Gospić</derivirana_varijabla>
  </DomainObject.Predmet.ProtustrankaWithAdress>
  <DomainObject.Predmet.ProtustrankaWithAdressOIB>
    <izvorni_sadrzaj>Stečajna masa MAJER d.o.o.  Gospić, OIB 75979888197, Riječka 14, 53000 Gospić</izvorni_sadrzaj>
    <derivirana_varijabla naziv="DomainObject.Predmet.ProtustrankaWithAdressOIB_1">Stečajna masa MAJER d.o.o.  Gospić, OIB 75979888197, Riječka 14, 53000 Gospić</derivirana_varijabla>
  </DomainObject.Predmet.ProtustrankaWithAdressOIB>
  <DomainObject.Predmet.ProtustrankaNazivFormated>
    <izvorni_sadrzaj>Stečajna masa MAJER d.o.o.  Gospić</izvorni_sadrzaj>
    <derivirana_varijabla naziv="DomainObject.Predmet.ProtustrankaNazivFormated_1">Stečajna masa MAJER d.o.o.  Gospić</derivirana_varijabla>
  </DomainObject.Predmet.ProtustrankaNazivFormated>
  <DomainObject.Predmet.ProtustrankaNazivFormatedOIB>
    <izvorni_sadrzaj>Stečajna masa MAJER d.o.o.  Gospić, OIB 75979888197</izvorni_sadrzaj>
    <derivirana_varijabla naziv="DomainObject.Predmet.ProtustrankaNazivFormatedOIB_1">Stečajna masa MAJER d.o.o.  Gospić, OIB 75979888197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POŠTANSKA BANKA d.d.  Zagreb</izvorni_sadrzaj>
    <derivirana_varijabla naziv="DomainObject.Predmet.StrankaFormated_1">  HRVATSKA POŠTANSKA BANKA d.d.  Zagreb</derivirana_varijabla>
  </DomainObject.Predmet.StrankaFormated>
  <DomainObject.Predmet.StrankaFormatedOIB>
    <izvorni_sadrzaj>  HRVATSKA POŠTANSKA BANKA d.d.  Zagreb, OIB 87939104217</izvorni_sadrzaj>
    <derivirana_varijabla naziv="DomainObject.Predmet.StrankaFormatedOIB_1">  HRVATSKA POŠTANSKA BANKA d.d.  Zagreb, OIB 87939104217</derivirana_varijabla>
  </DomainObject.Predmet.StrankaFormatedOIB>
  <DomainObject.Predmet.StrankaFormatedWithAdress>
    <izvorni_sadrzaj> HRVATSKA POŠTANSKA BANKA d.d.  Zagreb, Jurišićeva 4, 10000 Zagreb</izvorni_sadrzaj>
    <derivirana_varijabla naziv="DomainObject.Predmet.StrankaFormatedWithAdress_1"> HRVATSKA POŠTANSKA BANKA d.d.  Zagreb, Jurišićeva 4, 10000 Zagreb</derivirana_varijabla>
  </DomainObject.Predmet.StrankaFormatedWithAdress>
  <DomainObject.Predmet.StrankaFormatedWithAdressOIB>
    <izvorni_sadrzaj> HRVATSKA POŠTANSKA BANKA d.d.  Zagreb, OIB 87939104217, Jurišićeva 4, 10000 Zagreb</izvorni_sadrzaj>
    <derivirana_varijabla naziv="DomainObject.Predmet.StrankaFormatedWithAdressOIB_1"> HRVATSKA POŠTANSKA BANKA d.d.  Zagreb, OIB 87939104217, Jurišićeva 4, 10000 Zagreb</derivirana_varijabla>
  </DomainObject.Predmet.StrankaFormatedWithAdressOIB>
  <DomainObject.Predmet.StrankaWithAdress>
    <izvorni_sadrzaj>HRVATSKA POŠTANSKA BANKA d.d.  Zagreb Jurišićeva 4,10000 Zagreb</izvorni_sadrzaj>
    <derivirana_varijabla naziv="DomainObject.Predmet.StrankaWithAdress_1">HRVATSKA POŠTANSKA BANKA d.d.  Zagreb Jurišićeva 4,10000 Zagreb</derivirana_varijabla>
  </DomainObject.Predmet.StrankaWithAdress>
  <DomainObject.Predmet.StrankaWithAdressOIB>
    <izvorni_sadrzaj>HRVATSKA POŠTANSKA BANKA d.d.  Zagreb, OIB 87939104217, Jurišićeva 4,10000 Zagreb</izvorni_sadrzaj>
    <derivirana_varijabla naziv="DomainObject.Predmet.StrankaWithAdressOIB_1">HRVATSKA POŠTANSKA BANKA d.d.  Zagreb, OIB 87939104217, Jurišićeva 4,10000 Zagreb</derivirana_varijabla>
  </DomainObject.Predmet.StrankaWithAdressOIB>
  <DomainObject.Predmet.StrankaNazivFormated>
    <izvorni_sadrzaj>HRVATSKA POŠTANSKA BANKA d.d.  Zagreb</izvorni_sadrzaj>
    <derivirana_varijabla naziv="DomainObject.Predmet.StrankaNazivFormated_1">HRVATSKA POŠTANSKA BANKA d.d.  Zagreb</derivirana_varijabla>
  </DomainObject.Predmet.StrankaNazivFormated>
  <DomainObject.Predmet.StrankaNazivFormatedOIB>
    <izvorni_sadrzaj>HRVATSKA POŠTANSKA BANKA d.d.  Zagreb, OIB 87939104217</izvorni_sadrzaj>
    <derivirana_varijabla naziv="DomainObject.Predmet.StrankaNazivFormatedOIB_1">HRVATSKA POŠTANSKA BANKA d.d.  Zagreb, OIB 87939104217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HRVATSKA POŠTANSKA BANKA d.d.  Zagreb</item>
    </izvorni_sadrzaj>
    <derivirana_varijabla naziv="DomainObject.Predmet.StrankaListFormated_1">
      <item>HRVATSKA POŠTANSKA BANKA d.d.  Zagreb</item>
    </derivirana_varijabla>
  </DomainObject.Predmet.StrankaListFormated>
  <DomainObject.Predmet.StrankaListFormatedOIB>
    <izvorni_sadrzaj>
      <item>HRVATSKA POŠTANSKA BANKA d.d.  Zagreb, OIB 87939104217</item>
    </izvorni_sadrzaj>
    <derivirana_varijabla naziv="DomainObject.Predmet.StrankaListFormatedOIB_1">
      <item>HRVATSKA POŠTANSKA BANKA d.d.  Zagreb, OIB 87939104217</item>
    </derivirana_varijabla>
  </DomainObject.Predmet.StrankaListFormatedOIB>
  <DomainObject.Predmet.StrankaListFormatedWithAdress>
    <izvorni_sadrzaj>
      <item>HRVATSKA POŠTANSKA BANKA d.d.  Zagreb, Jurišićeva 4, 10000 Zagreb</item>
    </izvorni_sadrzaj>
    <derivirana_varijabla naziv="DomainObject.Predmet.StrankaListFormatedWithAdress_1">
      <item>HRVATSKA POŠTANSKA BANKA d.d.  Zagreb, Jurišićeva 4, 10000 Zagreb</item>
    </derivirana_varijabla>
  </DomainObject.Predmet.StrankaListFormatedWithAdress>
  <DomainObject.Predmet.StrankaListFormatedWithAdressOIB>
    <izvorni_sadrzaj>
      <item>HRVATSKA POŠTANSKA BANKA d.d.  Zagreb, OIB 87939104217, Jurišićeva 4, 10000 Zagreb</item>
    </izvorni_sadrzaj>
    <derivirana_varijabla naziv="DomainObject.Predmet.StrankaListFormatedWithAdressOIB_1">
      <item>HRVATSKA POŠTANSKA BANKA d.d.  Zagreb, OIB 87939104217, Jurišićeva 4, 10000 Zagreb</item>
    </derivirana_varijabla>
  </DomainObject.Predmet.StrankaListFormatedWithAdressOIB>
  <DomainObject.Predmet.StrankaListNazivFormated>
    <izvorni_sadrzaj>
      <item>HRVATSKA POŠTANSKA BANKA d.d.  Zagreb</item>
    </izvorni_sadrzaj>
    <derivirana_varijabla naziv="DomainObject.Predmet.StrankaListNazivFormated_1">
      <item>HRVATSKA POŠTANSKA BANKA d.d.  Zagreb</item>
    </derivirana_varijabla>
  </DomainObject.Predmet.StrankaListNazivFormated>
  <DomainObject.Predmet.StrankaListNazivFormatedOIB>
    <izvorni_sadrzaj>
      <item>HRVATSKA POŠTANSKA BANKA d.d.  Zagreb, OIB 87939104217</item>
    </izvorni_sadrzaj>
    <derivirana_varijabla naziv="DomainObject.Predmet.StrankaListNazivFormatedOIB_1">
      <item>HRVATSKA POŠTANSKA BANKA d.d.  Zagreb, OIB 87939104217</item>
    </derivirana_varijabla>
  </DomainObject.Predmet.StrankaListNazivFormatedOIB>
  <DomainObject.Predmet.ProtuStrankaListFormated>
    <izvorni_sadrzaj>
      <item>Stečajna masa MAJER d.o.o.  Gospić</item>
    </izvorni_sadrzaj>
    <derivirana_varijabla naziv="DomainObject.Predmet.ProtuStrankaListFormated_1">
      <item>Stečajna masa MAJER d.o.o.  Gospić</item>
    </derivirana_varijabla>
  </DomainObject.Predmet.ProtuStrankaListFormated>
  <DomainObject.Predmet.ProtuStrankaListFormatedOIB>
    <izvorni_sadrzaj>
      <item>Stečajna masa MAJER d.o.o.  Gospić, OIB 75979888197</item>
    </izvorni_sadrzaj>
    <derivirana_varijabla naziv="DomainObject.Predmet.ProtuStrankaListFormatedOIB_1">
      <item>Stečajna masa MAJER d.o.o.  Gospić, OIB 75979888197</item>
    </derivirana_varijabla>
  </DomainObject.Predmet.ProtuStrankaListFormatedOIB>
  <DomainObject.Predmet.ProtuStrankaListFormatedWithAdress>
    <izvorni_sadrzaj>
      <item>Stečajna masa MAJER d.o.o.  Gospić, Riječka 14, 53000 Gospić</item>
    </izvorni_sadrzaj>
    <derivirana_varijabla naziv="DomainObject.Predmet.ProtuStrankaListFormatedWithAdress_1">
      <item>Stečajna masa MAJER d.o.o.  Gospić, Riječka 14, 53000 Gospić</item>
    </derivirana_varijabla>
  </DomainObject.Predmet.ProtuStrankaListFormatedWithAdress>
  <DomainObject.Predmet.ProtuStrankaListFormatedWithAdressOIB>
    <izvorni_sadrzaj>
      <item>Stečajna masa MAJER d.o.o.  Gospić, OIB 75979888197, Riječka 14, 53000 Gospić</item>
    </izvorni_sadrzaj>
    <derivirana_varijabla naziv="DomainObject.Predmet.ProtuStrankaListFormatedWithAdressOIB_1">
      <item>Stečajna masa MAJER d.o.o.  Gospić, OIB 75979888197, Riječka 14, 53000 Gospić</item>
    </derivirana_varijabla>
  </DomainObject.Predmet.ProtuStrankaListFormatedWithAdressOIB>
  <DomainObject.Predmet.ProtuStrankaListNazivFormated>
    <izvorni_sadrzaj>
      <item>Stečajna masa MAJER d.o.o.  Gospić</item>
    </izvorni_sadrzaj>
    <derivirana_varijabla naziv="DomainObject.Predmet.ProtuStrankaListNazivFormated_1">
      <item>Stečajna masa MAJER d.o.o.  Gospić</item>
    </derivirana_varijabla>
  </DomainObject.Predmet.ProtuStrankaListNazivFormated>
  <DomainObject.Predmet.ProtuStrankaListNazivFormatedOIB>
    <izvorni_sadrzaj>
      <item>Stečajna masa MAJER d.o.o.  Gospić, OIB 75979888197</item>
    </izvorni_sadrzaj>
    <derivirana_varijabla naziv="DomainObject.Predmet.ProtuStrankaListNazivFormatedOIB_1">
      <item>Stečajna masa MAJER d.o.o.  Gospić, OIB 75979888197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POŠTANSKA BANKA d.d.  Zagreb</izvorni_sadrzaj>
    <derivirana_varijabla naziv="DomainObject.Predmet.StrankaIDrugi_1">HRVATSKA POŠTANSKA BANKA d.d.  Zagreb</derivirana_varijabla>
  </DomainObject.Predmet.StrankaIDrugi>
  <DomainObject.Predmet.ProtustrankaIDrugi>
    <izvorni_sadrzaj>Stečajna masa MAJER d.o.o.  Gospić</izvorni_sadrzaj>
    <derivirana_varijabla naziv="DomainObject.Predmet.ProtustrankaIDrugi_1">Stečajna masa MAJER d.o.o.  Gospić</derivirana_varijabla>
  </DomainObject.Predmet.ProtustrankaIDrugi>
  <DomainObject.Predmet.StrankaIDrugiAdressOIB>
    <izvorni_sadrzaj>HRVATSKA POŠTANSKA BANKA d.d.  Zagreb, OIB 87939104217, Jurišićeva 4, 10000 Zagreb</izvorni_sadrzaj>
    <derivirana_varijabla naziv="DomainObject.Predmet.StrankaIDrugiAdressOIB_1">HRVATSKA POŠTANSKA BANKA d.d.  Zagreb, OIB 87939104217, Jurišićeva 4, 10000 Zagreb</derivirana_varijabla>
  </DomainObject.Predmet.StrankaIDrugiAdressOIB>
  <DomainObject.Predmet.ProtustrankaIDrugiAdressOIB>
    <izvorni_sadrzaj>Stečajna masa MAJER d.o.o.  Gospić, OIB 75979888197, Riječka 14, 53000 Gospić</izvorni_sadrzaj>
    <derivirana_varijabla naziv="DomainObject.Predmet.ProtustrankaIDrugiAdressOIB_1">Stečajna masa MAJER d.o.o.  Gospić, OIB 75979888197, Riječka 14,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POŠTANSKA BANKA d.d.  Zagreb</item>
      <item>Stečajna masa MAJER d.o.o.  Gospić</item>
    </izvorni_sadrzaj>
    <derivirana_varijabla naziv="DomainObject.Predmet.SudioniciListNaziv_1">
      <item>HRVATSKA POŠTANSKA BANKA d.d.  Zagreb</item>
      <item>Stečajna masa MAJER d.o.o.  Gospić</item>
    </derivirana_varijabla>
  </DomainObject.Predmet.SudioniciListNaziv>
  <DomainObject.Predmet.SudioniciListAdressOIB>
    <izvorni_sadrzaj>
      <item>HRVATSKA POŠTANSKA BANKA d.d.  Zagreb, OIB 87939104217, Jurišićeva 4,10000 Zagreb</item>
      <item>Stečajna masa MAJER d.o.o.  Gospić, OIB 75979888197, Riječka 14,53000 Gospić</item>
    </izvorni_sadrzaj>
    <derivirana_varijabla naziv="DomainObject.Predmet.SudioniciListAdressOIB_1">
      <item>HRVATSKA POŠTANSKA BANKA d.d.  Zagreb, OIB 87939104217, Jurišićeva 4,10000 Zagreb</item>
      <item>Stečajna masa MAJER d.o.o.  Gospić, OIB 75979888197, Riječka 14,53000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87939104217</item>
      <item>, OIB 75979888197</item>
    </izvorni_sadrzaj>
    <derivirana_varijabla naziv="DomainObject.Predmet.SudioniciListNazivOIB_1">
      <item>, OIB 87939104217</item>
      <item>, OIB 75979888197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296</properties:Words>
  <properties:Characters>1489</properties:Characters>
  <properties:Lines>52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 XIV St-30/09-22</vt:lpstr>
      <vt:lpstr>Poslovni broj XIV St-30/09-22</vt:lpstr>
    </vt:vector>
  </properties:TitlesOfParts>
  <properties:LinksUpToDate>false</properties:LinksUpToDate>
  <properties:CharactersWithSpaces>2184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2017-01-19T13:35:00Z</dcterms:created>
  <dc:creator>vjelenovic</dc:creator>
  <cp:lastModifiedBy>Danijela Fumić</cp:lastModifiedBy>
  <cp:lastPrinted>2017-01-19T13:34:00Z</cp:lastPrinted>
  <dcterms:modified xmlns:xsi="http://www.w3.org/2001/XMLSchema-instance" xsi:type="dcterms:W3CDTF">2017-01-19T13:36:00Z</dcterms:modified>
  <cp:revision>3</cp:revision>
  <dc:title>Poslovni broj XIV St-30/09-22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