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2809" w14:paraId="e2e280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095BF6">
        <w:t>5</w:t>
      </w:r>
      <w:r w:rsidR="00B3758A">
        <w:t>49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B3758A">
        <w:rPr>
          <w:szCs w:val="20"/>
        </w:rPr>
        <w:t>GOSPODARSKO POLJOPRIVREDNA ZADRUGA BRANITELJA HRVATSKA DUBICA, Hrvatska Dubica, Željka Volarevića 2, MBS: 120004210, OIB: 41351187461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3758A">
        <w:t>89.626,72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2246D9"/>
    <w:rsid w:val="00241F71"/>
    <w:rsid w:val="00457EF8"/>
    <w:rsid w:val="00460924"/>
    <w:rsid w:val="004E6B5C"/>
    <w:rsid w:val="0069561D"/>
    <w:rsid w:val="006B2226"/>
    <w:rsid w:val="007A1913"/>
    <w:rsid w:val="008D1BF2"/>
    <w:rsid w:val="00950F54"/>
    <w:rsid w:val="00951125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B0A70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3549</izvorni_sadrzaj>
    <derivirana_varijabla naziv="DomainObject.Predmet.Broj_1">3549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St-3549/2015</izvorni_sadrzaj>
    <derivirana_varijabla naziv="DomainObject.Predmet.OznakaBroj_1">St-3549/2015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poljoprivredna zadruga branitelja Hrvatska Dubica</izvorni_sadrzaj>
    <derivirana_varijabla naziv="DomainObject.Predmet.ProtustrankaFormated_1">  Gospodarsko poljoprivredna zadruga branitelja Hrvatska Dubica</derivirana_varijabla>
  </DomainObject.Predmet.ProtustrankaFormated>
  <DomainObject.Predmet.ProtustrankaFormatedOIB>
    <izvorni_sadrzaj>  Gospodarsko poljoprivredna zadruga branitelja Hrvatska Dubica, OIB 41351187461</izvorni_sadrzaj>
    <derivirana_varijabla naziv="DomainObject.Predmet.ProtustrankaFormatedOIB_1">  Gospodarsko poljoprivredna zadruga branitelja Hrvatska Dubica, OIB 41351187461</derivirana_varijabla>
  </DomainObject.Predmet.ProtustrankaFormatedOIB>
  <DomainObject.Predmet.ProtustrankaFormatedWithAdress>
    <izvorni_sadrzaj> Gospodarsko poljoprivredna zadruga branitelja Hrvatska Dubica, Željka Volarevića 2, 44450 Hrvatska Dubica</izvorni_sadrzaj>
    <derivirana_varijabla naziv="DomainObject.Predmet.ProtustrankaFormatedWithAdress_1"> Gospodarsko poljoprivredna zadruga branitelja Hrvatska Dubica, Željka Volarevića 2, 44450 Hrvatska Dubica</derivirana_varijabla>
  </DomainObject.Predmet.ProtustrankaFormatedWithAdress>
  <DomainObject.Predmet.ProtustrankaFormatedWithAdressOIB>
    <izvorni_sadrzaj> Gospodarsko poljoprivredna zadruga branitelja Hrvatska Dubica, OIB 41351187461, Željka Volarevića 2, 44450 Hrvatska Dubica</izvorni_sadrzaj>
    <derivirana_varijabla naziv="DomainObject.Predmet.ProtustrankaFormatedWithAdressOIB_1"> Gospodarsko poljoprivredna zadruga branitelja Hrvatska Dubica, OIB 41351187461, Željka Volarevića 2, 44450 Hrvatska Dubica</derivirana_varijabla>
  </DomainObject.Predmet.ProtustrankaFormatedWithAdressOIB>
  <DomainObject.Predmet.ProtustrankaWithAdress>
    <izvorni_sadrzaj>Gospodarsko poljoprivredna zadruga branitelja Hrvatska Dubica Željka Volarevića 2, 44450 Hrvatska Dubica</izvorni_sadrzaj>
    <derivirana_varijabla naziv="DomainObject.Predmet.ProtustrankaWithAdress_1">Gospodarsko poljoprivredna zadruga branitelja Hrvatska Dubica Željka Volarevića 2, 44450 Hrvatska Dubica</derivirana_varijabla>
  </DomainObject.Predmet.ProtustrankaWithAdress>
  <DomainObject.Predmet.ProtustrankaWithAdressOIB>
    <izvorni_sadrzaj>Gospodarsko poljoprivredna zadruga branitelja Hrvatska Dubica, OIB 41351187461, Željka Volarevića 2, 44450 Hrvatska Dubica</izvorni_sadrzaj>
    <derivirana_varijabla naziv="DomainObject.Predmet.ProtustrankaWithAdressOIB_1">Gospodarsko poljoprivredna zadruga branitelja Hrvatska Dubica, OIB 41351187461, Željka Volarevića 2, 44450 Hrvatska Dubica</derivirana_varijabla>
  </DomainObject.Predmet.ProtustrankaWithAdressOIB>
  <DomainObject.Predmet.ProtustrankaNazivFormated>
    <izvorni_sadrzaj>Gospodarsko poljoprivredna zadruga branitelja Hrvatska Dubica</izvorni_sadrzaj>
    <derivirana_varijabla naziv="DomainObject.Predmet.ProtustrankaNazivFormated_1">Gospodarsko poljoprivredna zadruga branitelja Hrvatska Dubica</derivirana_varijabla>
  </DomainObject.Predmet.ProtustrankaNazivFormated>
  <DomainObject.Predmet.ProtustrankaNazivFormatedOIB>
    <izvorni_sadrzaj>Gospodarsko poljoprivredna zadruga branitelja Hrvatska Dubica, OIB 41351187461</izvorni_sadrzaj>
    <derivirana_varijabla naziv="DomainObject.Predmet.ProtustrankaNazivFormatedOIB_1">Gospodarsko poljoprivredna zadruga branitelja Hrvatska Dubica, OIB 41351187461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poljoprivredna zadruga branitelja Hrvatska Dubica</item>
    </izvorni_sadrzaj>
    <derivirana_varijabla naziv="DomainObject.Predmet.ProtuStrankaListFormated_1">
      <item>Gospodarsko poljoprivredna zadruga branitelja Hrvatska Dubica</item>
    </derivirana_varijabla>
  </DomainObject.Predmet.ProtuStrankaListFormated>
  <DomainObject.Predmet.ProtuStrankaListFormatedOIB>
    <izvorni_sadrzaj>
      <item>Gospodarsko poljoprivredna zadruga branitelja Hrvatska Dubica, OIB 41351187461</item>
    </izvorni_sadrzaj>
    <derivirana_varijabla naziv="DomainObject.Predmet.ProtuStrankaListFormatedOIB_1">
      <item>Gospodarsko poljoprivredna zadruga branitelja Hrvatska Dubica, OIB 41351187461</item>
    </derivirana_varijabla>
  </DomainObject.Predmet.ProtuStrankaListFormatedOIB>
  <DomainObject.Predmet.ProtuStrankaListFormatedWithAdress>
    <izvorni_sadrzaj>
      <item>Gospodarsko poljoprivredna zadruga branitelja Hrvatska Dubica, Željka Volarevića 2, 44450 Hrvatska Dubica</item>
    </izvorni_sadrzaj>
    <derivirana_varijabla naziv="DomainObject.Predmet.ProtuStrankaListFormatedWithAdress_1">
      <item>Gospodarsko poljoprivredna zadruga branitelja Hrvatska Dubica, Željka Volarevića 2, 44450 Hrvatska Dubica</item>
    </derivirana_varijabla>
  </DomainObject.Predmet.ProtuStrankaListFormatedWithAdress>
  <DomainObject.Predmet.ProtuStrankaListFormatedWithAdressOIB>
    <izvorni_sadrzaj>
      <item>Gospodarsko poljoprivredna zadruga branitelja Hrvatska Dubica, OIB 41351187461, Željka Volarevića 2, 44450 Hrvatska Dubica</item>
    </izvorni_sadrzaj>
    <derivirana_varijabla naziv="DomainObject.Predmet.ProtuStrankaListFormatedWithAdressOIB_1">
      <item>Gospodarsko poljoprivredna zadruga branitelja Hrvatska Dubica, OIB 41351187461, Željka Volarevića 2, 44450 Hrvatska Dubica</item>
    </derivirana_varijabla>
  </DomainObject.Predmet.ProtuStrankaListFormatedWithAdressOIB>
  <DomainObject.Predmet.ProtuStrankaListNazivFormated>
    <izvorni_sadrzaj>
      <item>Gospodarsko poljoprivredna zadruga branitelja Hrvatska Dubica</item>
    </izvorni_sadrzaj>
    <derivirana_varijabla naziv="DomainObject.Predmet.ProtuStrankaListNazivFormated_1">
      <item>Gospodarsko poljoprivredna zadruga branitelja Hrvatska Dubica</item>
    </derivirana_varijabla>
  </DomainObject.Predmet.ProtuStrankaListNazivFormated>
  <DomainObject.Predmet.ProtuStrankaListNazivFormatedOIB>
    <izvorni_sadrzaj>
      <item>Gospodarsko poljoprivredna zadruga branitelja Hrvatska Dubica, OIB 41351187461</item>
    </izvorni_sadrzaj>
    <derivirana_varijabla naziv="DomainObject.Predmet.ProtuStrankaListNazivFormatedOIB_1">
      <item>Gospodarsko poljoprivredna zadruga branitelja Hrvatska Dubica, OIB 41351187461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poljoprivredna zadruga branitelja Hrvatska Dubica</izvorni_sadrzaj>
    <derivirana_varijabla naziv="DomainObject.Predmet.ProtustrankaIDrugi_1">Gospodarsko poljoprivredna zadruga branitelja Hrvatska Dubica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poljoprivredna zadruga branitelja Hrvatska Dubica, OIB 41351187461, Željka Volarevića 2, 44450 Hrvatska Dubica</izvorni_sadrzaj>
    <derivirana_varijabla naziv="DomainObject.Predmet.ProtustrankaIDrugiAdressOIB_1">Gospodarsko poljoprivredna zadruga branitelja Hrvatska Dubica, OIB 41351187461, Željka Volarevića 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 poljoprivredna zadruga branitelja Hrvatska Dubica</item>
    </izvorni_sadrzaj>
    <derivirana_varijabla naziv="DomainObject.Predmet.SudioniciListNaziv_1">
      <item>FINA Regionalni centar Zagreb</item>
      <item>Gospodarsko poljoprivredna zadruga branitelja Hrvatska Dubica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 poljoprivredna zadruga branitelja Hrvatska Dubica, OIB 41351187461, Željka Volarevića 2,44450 Hrvatska Dubica</item>
    </izvorni_sadrzaj>
    <derivirana_varijabla naziv="DomainObject.Predmet.SudioniciListAdressOIB_1">
      <item>FINA Regionalni centar Zagreb, OIB 85821130368, Trg svibanjskih žrtava 1995. 1,10000 Zagreb</item>
      <item>Gospodarsko poljoprivredna zadruga branitelja Hrvatska Dubica, OIB 41351187461, Željka Volarevića 2,44450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41351187461</item>
    </izvorni_sadrzaj>
    <derivirana_varijabla naziv="DomainObject.Predmet.SudioniciListNazivOIB_1">
      <item>, OIB 85821130368</item>
      <item>, OIB 41351187461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1370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2016-01-26T09:19:00Z</dcterms:created>
  <dc:creator>Ivana Manestar</dc:creator>
  <cp:lastModifiedBy>Ksenija Nol</cp:lastModifiedBy>
  <cp:lastPrinted>2016-01-26T09:16:00Z</cp:lastPrinted>
  <dcterms:modified xmlns:xsi="http://www.w3.org/2001/XMLSchema-instance" xsi:type="dcterms:W3CDTF">2016-01-26T10:10:00Z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