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5e34" w14:paraId="ef25e34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7F7C5F">
        <w:t>1400</w:t>
      </w:r>
      <w:r>
        <w:t>/17-</w:t>
      </w:r>
      <w:r w:rsidR="001771F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Jagera 3, za pokretanje skraćenog stečajnog postupka nad dužnikom </w:t>
      </w:r>
      <w:r w:rsidR="007F7C5F">
        <w:t>AGRO-ANTE j.d.o.o. za stočarstvo, poljoprivredu i trgovinu, Kondrić, Župnika Luke Vincetića 71, MBS: 030157636, OIB: 06068978264</w:t>
      </w:r>
      <w:r>
        <w:t xml:space="preserve">, dana </w:t>
      </w:r>
      <w:r w:rsidR="007F7C5F">
        <w:t>14</w:t>
      </w:r>
      <w:r>
        <w:t xml:space="preserve">. </w:t>
      </w:r>
      <w:r w:rsidR="001771F8">
        <w:t>studenoga</w:t>
      </w:r>
      <w:r>
        <w:t xml:space="preserve">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7F7C5F">
        <w:t>AGRO-ANTE j.d.o.o. za stočarstvo, poljoprivredu i trgovinu, Kondrić, Župnika Luke Vincetića 71, MBS: 030157636, OIB: 06068978264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2F741F">
        <w:t xml:space="preserve"> </w:t>
      </w:r>
      <w:r w:rsidR="007F7C5F">
        <w:t xml:space="preserve">Ana-Maria Bogović, Naselje Lutvinka ulaz 2/9, Slavonski Brod, </w:t>
      </w:r>
      <w:r w:rsidR="007F7C5F" w:rsidRPr="005A50B3">
        <w:t xml:space="preserve"> OIB </w:t>
      </w:r>
      <w:r w:rsidR="007F7C5F">
        <w:t xml:space="preserve">36495483478  </w:t>
      </w:r>
      <w:r w:rsidR="002F741F" w:rsidRPr="005A50B3">
        <w:t>automatskom dodjelom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7F7C5F">
        <w:t>AGRO-ANTE j.d.o.o. za stočarstvo, poljoprivredu i trgovinu, Kondrić, Župnika Luke Vincetića 71, MBS: 030157636, OIB: 06068978264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7F7C5F">
        <w:rPr>
          <w:bCs/>
        </w:rPr>
        <w:t>15</w:t>
      </w:r>
      <w:r>
        <w:rPr>
          <w:bCs/>
        </w:rPr>
        <w:t xml:space="preserve">. </w:t>
      </w:r>
      <w:r w:rsidR="001771F8">
        <w:rPr>
          <w:bCs/>
        </w:rPr>
        <w:t>rujna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7F7C5F">
        <w:t>AGRO-ANTE j.d.o.o. za stočarstvo, poljoprivredu i trgovinu, Kondrić, Župnika Luke Vincetića 71, MBS: 030157636, OIB: 06068978264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7F7C5F">
        <w:t>1400</w:t>
      </w:r>
      <w:r>
        <w:t>/17-6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1771F8">
        <w:t>22</w:t>
      </w:r>
      <w:r>
        <w:t xml:space="preserve">. </w:t>
      </w:r>
      <w:r w:rsidR="001771F8">
        <w:t>rujna</w:t>
      </w:r>
      <w:r>
        <w:t xml:space="preserve"> 2017., objavio oglas na mrežnoj stranici e-oglasna ploča sudova pod poslovnim brojem  St-</w:t>
      </w:r>
      <w:r w:rsidR="007F7C5F">
        <w:t>1400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7F7C5F">
        <w:t>14</w:t>
      </w:r>
      <w:r>
        <w:t xml:space="preserve">. </w:t>
      </w:r>
      <w:r w:rsidR="001771F8">
        <w:t>studenoga</w:t>
      </w:r>
      <w:r>
        <w:t xml:space="preserve">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F7C5F">
        <w:t>28</w:t>
      </w:r>
      <w:r>
        <w:t>/</w:t>
      </w:r>
      <w:r w:rsidR="001771F8">
        <w:t>12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771F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2F741F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7F7C5F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0B5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3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3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St-1400/2017</izvorni_sadrzaj>
    <derivirana_varijabla naziv="DomainObject.Predmet.OznakaBroj_1">St-1400/2017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AGRO-ANTE j.d.o.o. za stočarstvo, poljoprivredu i trgovinu</izvorni_sadrzaj>
    <derivirana_varijabla naziv="DomainObject.Predmet.ProtustrankaFormated_1">  AGRO-ANTE j.d.o.o. za stočarstvo, poljoprivredu i trgovinu</derivirana_varijabla>
  </DomainObject.Predmet.ProtustrankaFormated>
  <DomainObject.Predmet.ProtustrankaFormatedOIB>
    <izvorni_sadrzaj>  AGRO-ANTE j.d.o.o. za stočarstvo, poljoprivredu i trgovinu, OIB 06068978264</izvorni_sadrzaj>
    <derivirana_varijabla naziv="DomainObject.Predmet.ProtustrankaFormatedOIB_1">  AGRO-ANTE j.d.o.o. za stočarstvo, poljoprivredu i trgovinu, OIB 06068978264</derivirana_varijabla>
  </DomainObject.Predmet.ProtustrankaFormatedOIB>
  <DomainObject.Predmet.ProtustrankaFormatedWithAdress>
    <izvorni_sadrzaj> AGRO-ANTE j.d.o.o. za stočarstvo, poljoprivredu i trgovinu, Župnika Luke Vincetića 71, 31400 Kondrić</izvorni_sadrzaj>
    <derivirana_varijabla naziv="DomainObject.Predmet.ProtustrankaFormatedWithAdress_1"> AGRO-ANTE j.d.o.o. za stočarstvo, poljoprivredu i trgovinu, Župnika Luke Vincetića 71, 31400 Kondrić</derivirana_varijabla>
  </DomainObject.Predmet.ProtustrankaFormatedWithAdress>
  <DomainObject.Predmet.ProtustrankaFormatedWithAdressOIB>
    <izvorni_sadrzaj> AGRO-ANTE j.d.o.o. za stočarstvo, poljoprivredu i trgovinu, OIB 06068978264, Župnika Luke Vincetića 71, 31400 Kondrić</izvorni_sadrzaj>
    <derivirana_varijabla naziv="DomainObject.Predmet.ProtustrankaFormatedWithAdressOIB_1"> AGRO-ANTE j.d.o.o. za stočarstvo, poljoprivredu i trgovinu, OIB 06068978264, Župnika Luke Vincetića 71, 31400 Kondrić</derivirana_varijabla>
  </DomainObject.Predmet.ProtustrankaFormatedWithAdressOIB>
  <DomainObject.Predmet.ProtustrankaWithAdress>
    <izvorni_sadrzaj>AGRO-ANTE j.d.o.o. za stočarstvo, poljoprivredu i trgovinu Župnika Luke Vincetića 71, 31400 Kondrić</izvorni_sadrzaj>
    <derivirana_varijabla naziv="DomainObject.Predmet.ProtustrankaWithAdress_1">AGRO-ANTE j.d.o.o. za stočarstvo, poljoprivredu i trgovinu Župnika Luke Vincetića 71, 31400 Kondrić</derivirana_varijabla>
  </DomainObject.Predmet.ProtustrankaWithAdress>
  <DomainObject.Predmet.ProtustrankaWithAdressOIB>
    <izvorni_sadrzaj>AGRO-ANTE j.d.o.o. za stočarstvo, poljoprivredu i trgovinu, OIB 06068978264, Župnika Luke Vincetića 71, 31400 Kondrić</izvorni_sadrzaj>
    <derivirana_varijabla naziv="DomainObject.Predmet.ProtustrankaWithAdressOIB_1">AGRO-ANTE j.d.o.o. za stočarstvo, poljoprivredu i trgovinu, OIB 06068978264, Župnika Luke Vincetića 71, 31400 Kondrić</derivirana_varijabla>
  </DomainObject.Predmet.ProtustrankaWithAdressOIB>
  <DomainObject.Predmet.ProtustrankaNazivFormated>
    <izvorni_sadrzaj>AGRO-ANTE j.d.o.o. za stočarstvo, poljoprivredu i trgovinu</izvorni_sadrzaj>
    <derivirana_varijabla naziv="DomainObject.Predmet.ProtustrankaNazivFormated_1">AGRO-ANTE j.d.o.o. za stočarstvo, poljoprivredu i trgovinu</derivirana_varijabla>
  </DomainObject.Predmet.ProtustrankaNazivFormated>
  <DomainObject.Predmet.ProtustrankaNazivFormatedOIB>
    <izvorni_sadrzaj>AGRO-ANTE j.d.o.o. za stočarstvo, poljoprivredu i trgovinu, OIB 06068978264</izvorni_sadrzaj>
    <derivirana_varijabla naziv="DomainObject.Predmet.ProtustrankaNazivFormatedOIB_1">AGRO-ANTE j.d.o.o. za stočarstvo, poljoprivredu i trgovinu, OIB 06068978264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AGRO-ANTE j.d.o.o. za stočarstvo, poljoprivredu i trgovinu</item>
    </izvorni_sadrzaj>
    <derivirana_varijabla naziv="DomainObject.Predmet.ProtuStrankaListFormated_1">
      <item>AGRO-ANTE j.d.o.o. za stočarstvo, poljoprivredu i trgovinu</item>
    </derivirana_varijabla>
  </DomainObject.Predmet.ProtuStrankaListFormated>
  <DomainObject.Predmet.ProtuStrankaListFormatedOIB>
    <izvorni_sadrzaj>
      <item>AGRO-ANTE j.d.o.o. za stočarstvo, poljoprivredu i trgovinu, OIB 06068978264</item>
    </izvorni_sadrzaj>
    <derivirana_varijabla naziv="DomainObject.Predmet.ProtuStrankaListFormatedOIB_1">
      <item>AGRO-ANTE j.d.o.o. za stočarstvo, poljoprivredu i trgovinu, OIB 06068978264</item>
    </derivirana_varijabla>
  </DomainObject.Predmet.ProtuStrankaListFormatedOIB>
  <DomainObject.Predmet.ProtuStrankaListFormatedWithAdress>
    <izvorni_sadrzaj>
      <item>AGRO-ANTE j.d.o.o. za stočarstvo, poljoprivredu i trgovinu, Župnika Luke Vincetića 71, 31400 Kondrić</item>
    </izvorni_sadrzaj>
    <derivirana_varijabla naziv="DomainObject.Predmet.ProtuStrankaListFormatedWithAdress_1">
      <item>AGRO-ANTE j.d.o.o. za stočarstvo, poljoprivredu i trgovinu, Župnika Luke Vincetića 71, 31400 Kondrić</item>
    </derivirana_varijabla>
  </DomainObject.Predmet.ProtuStrankaListFormatedWithAdress>
  <DomainObject.Predmet.ProtuStrankaListFormatedWithAdressOIB>
    <izvorni_sadrzaj>
      <item>AGRO-ANTE j.d.o.o. za stočarstvo, poljoprivredu i trgovinu, OIB 06068978264, Župnika Luke Vincetića 71, 31400 Kondrić</item>
    </izvorni_sadrzaj>
    <derivirana_varijabla naziv="DomainObject.Predmet.ProtuStrankaListFormatedWithAdressOIB_1">
      <item>AGRO-ANTE j.d.o.o. za stočarstvo, poljoprivredu i trgovinu, OIB 06068978264, Župnika Luke Vincetića 71, 31400 Kondrić</item>
    </derivirana_varijabla>
  </DomainObject.Predmet.ProtuStrankaListFormatedWithAdressOIB>
  <DomainObject.Predmet.ProtuStrankaListNazivFormated>
    <izvorni_sadrzaj>
      <item>AGRO-ANTE j.d.o.o. za stočarstvo, poljoprivredu i trgovinu</item>
    </izvorni_sadrzaj>
    <derivirana_varijabla naziv="DomainObject.Predmet.ProtuStrankaListNazivFormated_1">
      <item>AGRO-ANTE j.d.o.o. za stočarstvo, poljoprivredu i trgovinu</item>
    </derivirana_varijabla>
  </DomainObject.Predmet.ProtuStrankaListNazivFormated>
  <DomainObject.Predmet.ProtuStrankaListNazivFormatedOIB>
    <izvorni_sadrzaj>
      <item>AGRO-ANTE j.d.o.o. za stočarstvo, poljoprivredu i trgovinu, OIB 06068978264</item>
    </izvorni_sadrzaj>
    <derivirana_varijabla naziv="DomainObject.Predmet.ProtuStrankaListNazivFormatedOIB_1">
      <item>AGRO-ANTE j.d.o.o. za stočarstvo, poljoprivredu i trgovinu, OIB 06068978264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AGRO-ANTE j.d.o.o. za stočarstvo, poljoprivredu i trgovinu</izvorni_sadrzaj>
    <derivirana_varijabla naziv="DomainObject.Predmet.ProtustrankaIDrugi_1">AGRO-ANTE j.d.o.o. za stočarstvo, poljoprivredu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AGRO-ANTE j.d.o.o. za stočarstvo, poljoprivredu i trgovinu, OIB 06068978264, Župnika Luke Vincetića 71, 31400 Kondrić</izvorni_sadrzaj>
    <derivirana_varijabla naziv="DomainObject.Predmet.ProtustrankaIDrugiAdressOIB_1">AGRO-ANTE j.d.o.o. za stočarstvo, poljoprivredu i trgovinu, OIB 06068978264, Župnika Luke Vincetića 71,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AGRO-ANTE j.d.o.o. za stočarstvo, poljoprivredu i trgovinu</item>
    </izvorni_sadrzaj>
    <derivirana_varijabla naziv="DomainObject.Predmet.SudioniciListNaziv_1">
      <item>FINA RC OSIJEK</item>
      <item>AGRO-ANTE j.d.o.o. za stočarstvo, poljoprivredu i trgovinu</item>
    </derivirana_varijabla>
  </DomainObject.Predmet.SudioniciListNaziv>
  <DomainObject.Predmet.SudioniciListAdressOIB>
    <izvorni_sadrzaj>
      <item>FINA RC OSIJEK, OIB 85821130368</item>
      <item>AGRO-ANTE j.d.o.o. za stočarstvo, poljoprivredu i trgovinu, OIB 06068978264, Župnika Luke Vincetića 71,31400 Kondrić</item>
    </izvorni_sadrzaj>
    <derivirana_varijabla naziv="DomainObject.Predmet.SudioniciListAdressOIB_1">
      <item>FINA RC OSIJEK, OIB 85821130368</item>
      <item>AGRO-ANTE j.d.o.o. za stočarstvo, poljoprivredu i trgovinu, OIB 06068978264, Župnika Luke Vincetića 71,31400 Kondrić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06068978264</item>
    </izvorni_sadrzaj>
    <derivirana_varijabla naziv="DomainObject.Predmet.SudioniciListNazivOIB_1">
      <item>, OIB 85821130368</item>
      <item>, OIB 06068978264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2886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2017-11-14T12:22:00Z</dcterms:created>
  <dc:creator>Korisnik</dc:creator>
  <cp:lastModifiedBy>Snježana Markotić Jurić</cp:lastModifiedBy>
  <cp:lastPrinted>2017-11-13T09:31:00Z</cp:lastPrinted>
  <dcterms:modified xmlns:xsi="http://www.w3.org/2001/XMLSchema-instance" xsi:type="dcterms:W3CDTF">2017-11-14T12:23:00Z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