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f704" w14:paraId="ca2f70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A82E41">
        <w:t>1748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0A0A90">
        <w:t xml:space="preserve">Financijske agencije Regionalni centar Osijek Podružnica Osijek, L. Jagera 3, za pokretanje skraćenog stečajnog postupka nad dužnikom </w:t>
      </w:r>
      <w:r w:rsidR="00A82E41">
        <w:t>TRIUMPH TRADE  jednostavno društvo s ograničenom odgovornošću za trgovinu i usluge, Briješće Vrtna 35 MBS: 030150884, OIB: 68372261603</w:t>
      </w:r>
      <w:r w:rsidR="00231648">
        <w:t xml:space="preserve">, dana </w:t>
      </w:r>
      <w:r w:rsidR="000A0A90">
        <w:t>27</w:t>
      </w:r>
      <w:r w:rsidR="006D22B1">
        <w:t>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TRIUMPH TRADE  jednostavno društvo s ograničenom odgovornošću za trgovinu i usluge, Briješće Vrtna 35 MBS: 030150884, OIB: 68372261603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A82E41">
        <w:t>Zvonko Tomljanović, Našice, J. Runjanina 7, OIB: 01559486405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A82E41">
        <w:t>TRIUMPH TRADE  jednostavno društvo s ograničenom odgovornošću za trgovinu i usluge, Briješće Vrtna 35 MBS: 030150884, OIB: 68372261603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0A0A90">
        <w:t>Osijek</w:t>
      </w:r>
      <w:r>
        <w:t xml:space="preserve">, Podružnica </w:t>
      </w:r>
      <w:r w:rsidR="000A0A90">
        <w:t>Osijek</w:t>
      </w:r>
      <w:r>
        <w:t xml:space="preserve"> podnijela je dana </w:t>
      </w:r>
      <w:r w:rsidR="00A82E41">
        <w:t>25</w:t>
      </w:r>
      <w:r w:rsidR="000A0A90">
        <w:t>. svibnja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A82E41">
        <w:t>TRIUMPH TRADE  jednostavno društvo s ograničenom odgovornošću za trgovinu i usluge, Briješće Vrtna 35 MBS: 030150884, OIB: 68372261603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0A0A90">
        <w:t>20. lipnja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A82E41">
        <w:t>1748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0A0A90">
        <w:t>1</w:t>
      </w:r>
      <w:r w:rsidR="00A82E41">
        <w:t>748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0A0A90">
        <w:t>27</w:t>
      </w:r>
      <w:r w:rsidR="006D22B1">
        <w:t>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0A0A90">
        <w:t>15/9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D47E0"/>
    <w:rsid w:val="008D7500"/>
    <w:rsid w:val="00917B69"/>
    <w:rsid w:val="009D33A7"/>
    <w:rsid w:val="009F2371"/>
    <w:rsid w:val="009F5360"/>
    <w:rsid w:val="009F696E"/>
    <w:rsid w:val="00A571AD"/>
    <w:rsid w:val="00A82E41"/>
    <w:rsid w:val="00A868A7"/>
    <w:rsid w:val="00AA2908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82EF2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2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82EF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82EF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EF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EF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2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82EF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82EF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EF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EF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1748</izvorni_sadrzaj>
    <derivirana_varijabla naziv="DomainObject.Predmet.Broj_1">1748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St-1748/2016</izvorni_sadrzaj>
    <derivirana_varijabla naziv="DomainObject.Predmet.OznakaBroj_1">St-1748/2016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TRIUMPH TRADE jednostavno društvo s ograničenom odgovornošću za trgovinu i usluge</izvorni_sadrzaj>
    <derivirana_varijabla naziv="DomainObject.Predmet.ProtustrankaFormated_1">  TRIUMPH TRADE jednostavno društvo s ograničenom odgovornošću za trgovinu i usluge</derivirana_varijabla>
  </DomainObject.Predmet.ProtustrankaFormated>
  <DomainObject.Predmet.ProtustrankaFormatedOIB>
    <izvorni_sadrzaj>  TRIUMPH TRADE jednostavno društvo s ograničenom odgovornošću za trgovinu i usluge, OIB 68372261603</izvorni_sadrzaj>
    <derivirana_varijabla naziv="DomainObject.Predmet.ProtustrankaFormatedOIB_1">  TRIUMPH TRADE jednostavno društvo s ograničenom odgovornošću za trgovinu i usluge, OIB 68372261603</derivirana_varijabla>
  </DomainObject.Predmet.ProtustrankaFormatedOIB>
  <DomainObject.Predmet.ProtustrankaFormatedWithAdress>
    <izvorni_sadrzaj> TRIUMPH TRADE jednostavno društvo s ograničenom odgovornošću za trgovinu i usluge, Vrtna 35, 31000 Briješće</izvorni_sadrzaj>
    <derivirana_varijabla naziv="DomainObject.Predmet.ProtustrankaFormatedWithAdress_1"> TRIUMPH TRADE jednostavno društvo s ograničenom odgovornošću za trgovinu i usluge, Vrtna 35, 31000 Briješće</derivirana_varijabla>
  </DomainObject.Predmet.ProtustrankaFormatedWithAdress>
  <DomainObject.Predmet.ProtustrankaFormatedWithAdressOIB>
    <izvorni_sadrzaj> TRIUMPH TRADE jednostavno društvo s ograničenom odgovornošću za trgovinu i usluge, OIB 68372261603, Vrtna 35, 31000 Briješće</izvorni_sadrzaj>
    <derivirana_varijabla naziv="DomainObject.Predmet.ProtustrankaFormatedWithAdressOIB_1"> TRIUMPH TRADE jednostavno društvo s ograničenom odgovornošću za trgovinu i usluge, OIB 68372261603, Vrtna 35, 31000 Briješće</derivirana_varijabla>
  </DomainObject.Predmet.ProtustrankaFormatedWithAdressOIB>
  <DomainObject.Predmet.ProtustrankaWithAdress>
    <izvorni_sadrzaj>TRIUMPH TRADE jednostavno društvo s ograničenom odgovornošću za trgovinu i usluge Vrtna 35, 31000 Briješće</izvorni_sadrzaj>
    <derivirana_varijabla naziv="DomainObject.Predmet.ProtustrankaWithAdress_1">TRIUMPH TRADE jednostavno društvo s ograničenom odgovornošću za trgovinu i usluge Vrtna 35, 31000 Briješće</derivirana_varijabla>
  </DomainObject.Predmet.ProtustrankaWithAdress>
  <DomainObject.Predmet.ProtustrankaWithAdressOIB>
    <izvorni_sadrzaj>TRIUMPH TRADE jednostavno društvo s ograničenom odgovornošću za trgovinu i usluge, OIB 68372261603, Vrtna 35, 31000 Briješće</izvorni_sadrzaj>
    <derivirana_varijabla naziv="DomainObject.Predmet.ProtustrankaWithAdressOIB_1">TRIUMPH TRADE jednostavno društvo s ograničenom odgovornošću za trgovinu i usluge, OIB 68372261603, Vrtna 35, 31000 Briješće</derivirana_varijabla>
  </DomainObject.Predmet.ProtustrankaWithAdressOIB>
  <DomainObject.Predmet.ProtustrankaNazivFormated>
    <izvorni_sadrzaj>TRIUMPH TRADE jednostavno društvo s ograničenom odgovornošću za trgovinu i usluge</izvorni_sadrzaj>
    <derivirana_varijabla naziv="DomainObject.Predmet.ProtustrankaNazivFormated_1">TRIUMPH TRADE jednostavno društvo s ograničenom odgovornošću za trgovinu i usluge</derivirana_varijabla>
  </DomainObject.Predmet.ProtustrankaNazivFormated>
  <DomainObject.Predmet.ProtustrankaNazivFormatedOIB>
    <izvorni_sadrzaj>TRIUMPH TRADE jednostavno društvo s ograničenom odgovornošću za trgovinu i usluge, OIB 68372261603</izvorni_sadrzaj>
    <derivirana_varijabla naziv="DomainObject.Predmet.ProtustrankaNazivFormatedOIB_1">TRIUMPH TRADE jednostavno društvo s ograničenom odgovornošću za trgovinu i usluge, OIB 68372261603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TRIUMPH TRADE jednostavno društvo s ograničenom odgovornošću za trgovinu i usluge</item>
    </izvorni_sadrzaj>
    <derivirana_varijabla naziv="DomainObject.Predmet.ProtuStrankaListFormated_1">
      <item>TRIUMPH TRADE jednostavno društvo s ograničenom odgovornošću za trgovinu i usluge</item>
    </derivirana_varijabla>
  </DomainObject.Predmet.ProtuStrankaListFormated>
  <DomainObject.Predmet.ProtuStrankaListFormatedOIB>
    <izvorni_sadrzaj>
      <item>TRIUMPH TRADE jednostavno društvo s ograničenom odgovornošću za trgovinu i usluge, OIB 68372261603</item>
    </izvorni_sadrzaj>
    <derivirana_varijabla naziv="DomainObject.Predmet.ProtuStrankaListFormatedOIB_1">
      <item>TRIUMPH TRADE jednostavno društvo s ograničenom odgovornošću za trgovinu i usluge, OIB 68372261603</item>
    </derivirana_varijabla>
  </DomainObject.Predmet.ProtuStrankaListFormatedOIB>
  <DomainObject.Predmet.ProtuStrankaListFormatedWithAdress>
    <izvorni_sadrzaj>
      <item>TRIUMPH TRADE jednostavno društvo s ograničenom odgovornošću za trgovinu i usluge, Vrtna 35, 31000 Briješće</item>
    </izvorni_sadrzaj>
    <derivirana_varijabla naziv="DomainObject.Predmet.ProtuStrankaListFormatedWithAdress_1">
      <item>TRIUMPH TRADE jednostavno društvo s ograničenom odgovornošću za trgovinu i usluge, Vrtna 35, 31000 Briješće</item>
    </derivirana_varijabla>
  </DomainObject.Predmet.ProtuStrankaListFormatedWithAdress>
  <DomainObject.Predmet.ProtuStrankaListFormatedWithAdressOIB>
    <izvorni_sadrzaj>
      <item>TRIUMPH TRADE jednostavno društvo s ograničenom odgovornošću za trgovinu i usluge, OIB 68372261603, Vrtna 35, 31000 Briješće</item>
    </izvorni_sadrzaj>
    <derivirana_varijabla naziv="DomainObject.Predmet.ProtuStrankaListFormatedWithAdressOIB_1">
      <item>TRIUMPH TRADE jednostavno društvo s ograničenom odgovornošću za trgovinu i usluge, OIB 68372261603, Vrtna 35, 31000 Briješće</item>
    </derivirana_varijabla>
  </DomainObject.Predmet.ProtuStrankaListFormatedWithAdressOIB>
  <DomainObject.Predmet.ProtuStrankaListNazivFormated>
    <izvorni_sadrzaj>
      <item>TRIUMPH TRADE jednostavno društvo s ograničenom odgovornošću za trgovinu i usluge</item>
    </izvorni_sadrzaj>
    <derivirana_varijabla naziv="DomainObject.Predmet.ProtuStrankaListNazivFormated_1">
      <item>TRIUMPH TRADE jednostavno društvo s ograničenom odgovornošću za trgovinu i usluge</item>
    </derivirana_varijabla>
  </DomainObject.Predmet.ProtuStrankaListNazivFormated>
  <DomainObject.Predmet.ProtuStrankaListNazivFormatedOIB>
    <izvorni_sadrzaj>
      <item>TRIUMPH TRADE jednostavno društvo s ograničenom odgovornošću za trgovinu i usluge, OIB 68372261603</item>
    </izvorni_sadrzaj>
    <derivirana_varijabla naziv="DomainObject.Predmet.ProtuStrankaListNazivFormatedOIB_1">
      <item>TRIUMPH TRADE jednostavno društvo s ograničenom odgovornošću za trgovinu i usluge, OIB 68372261603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TRIUMPH TRADE jednostavno društvo s ograničenom odgovornošću za trgovinu i usluge</izvorni_sadrzaj>
    <derivirana_varijabla naziv="DomainObject.Predmet.ProtustrankaIDrugi_1">TRIUMPH TRADE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TRIUMPH TRADE jednostavno društvo s ograničenom odgovornošću za trgovinu i usluge, OIB 68372261603, Vrtna 35, 31000 Briješće</izvorni_sadrzaj>
    <derivirana_varijabla naziv="DomainObject.Predmet.ProtustrankaIDrugiAdressOIB_1">TRIUMPH TRADE jednostavno društvo s ograničenom odgovornošću za trgovinu i usluge, OIB 68372261603, Vrtna 35, 31000 Briješće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TRIUMPH TRADE jednostavno društvo s ograničenom odgovornošću za trgovinu i usluge</item>
    </izvorni_sadrzaj>
    <derivirana_varijabla naziv="DomainObject.Predmet.SudioniciListNaziv_1">
      <item>FINA RC OSIJEK</item>
      <item>TRIUMPH TRADE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TRIUMPH TRADE jednostavno društvo s ograničenom odgovornošću za trgovinu i usluge, OIB 68372261603, Vrtna 35,31000 Briješće</item>
    </izvorni_sadrzaj>
    <derivirana_varijabla naziv="DomainObject.Predmet.SudioniciListAdressOIB_1">
      <item>FINA RC OSIJEK, OIB 85821130368</item>
      <item>TRIUMPH TRADE jednostavno društvo s ograničenom odgovornošću za trgovinu i usluge, OIB 68372261603, Vrtna 35,31000 Briješće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68372261603</item>
    </izvorni_sadrzaj>
    <derivirana_varijabla naziv="DomainObject.Predmet.SudioniciListNazivOIB_1">
      <item>, OIB 85821130368</item>
      <item>, OIB 68372261603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2347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2016-07-27T06:52:00Z</dcterms:created>
  <dc:creator>korisnik</dc:creator>
  <cp:lastModifiedBy>Žana Bem</cp:lastModifiedBy>
  <cp:lastPrinted>2016-07-01T06:45:00Z</cp:lastPrinted>
  <dcterms:modified xmlns:xsi="http://www.w3.org/2001/XMLSchema-instance" xsi:type="dcterms:W3CDTF">2016-07-27T06:55:00Z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