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a6c4" w14:paraId="c11a6c4" w:rsidRDefault="009A2262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</w:t>
      </w:r>
      <w:r w:rsidR="00FE5B45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>231</w:t>
      </w:r>
      <w:r w:rsidR="00FE5B45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7B0D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EC2341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EC2341" w:rsidRP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FE5B45" w:rsidRP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FE5B45" w:rsidRP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EC2341">
        <w:rPr>
          <w:rFonts w:cs="Times New Roman" w:hAnsi="Times New Roman" w:ascii="Times New Roman"/>
          <w:sz w:val="24"/>
          <w:szCs w:val="24"/>
        </w:rPr>
        <w:t xml:space="preserve"> </w:t>
      </w:r>
      <w:r w:rsidR="00EC2341" w:rsidRPr="00EC2341">
        <w:rPr>
          <w:rFonts w:cs="Times New Roman" w:hAnsi="Times New Roman" w:ascii="Times New Roman"/>
          <w:sz w:val="24"/>
          <w:szCs w:val="24"/>
        </w:rPr>
        <w:t>KALUNA j.d.o.o. za savjetodavne usluge, Bibinje, Put Mira 20 A, OIB: 96266185047</w:t>
      </w:r>
      <w:r w:rsidR="00FE5B45" w:rsidRPr="00EC2341">
        <w:rPr>
          <w:rFonts w:cs="Times New Roman" w:hAnsi="Times New Roman" w:ascii="Times New Roman"/>
          <w:sz w:val="24"/>
          <w:szCs w:val="24"/>
        </w:rPr>
        <w:t>,</w:t>
      </w:r>
      <w:r w:rsidR="00FE5B45" w:rsidRP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2341" w:rsidRP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FE5B45" w:rsidRP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FE5B45" w:rsidRP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EC234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EC234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EC234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EC2341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EC23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EC2341">
        <w:rPr>
          <w:rFonts w:cs="Times New Roman" w:hAnsi="Times New Roman" w:ascii="Times New Roman"/>
          <w:sz w:val="24"/>
          <w:szCs w:val="24"/>
        </w:rPr>
        <w:t xml:space="preserve"> </w:t>
      </w:r>
      <w:r w:rsidR="00EC2341" w:rsidRPr="00EC2341">
        <w:rPr>
          <w:rFonts w:cs="Times New Roman" w:hAnsi="Times New Roman" w:ascii="Times New Roman"/>
          <w:sz w:val="24"/>
          <w:szCs w:val="24"/>
        </w:rPr>
        <w:t>KALUNA j.d.o.o. za savjetodavne usluge, Bibinje, Put Mira 20 A, OIB: 96266185047</w:t>
      </w:r>
      <w:r w:rsidR="00E432F2" w:rsidRPr="00EC2341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5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srpnja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16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1.033,28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17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rujna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15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C2341" w:rsidP="000368D5" w:rsidR="00EC2341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C2341" w:rsidP="000368D5" w:rsidR="00FE5B45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      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                   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EC2341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Anita Ivandić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Ana </w:t>
      </w:r>
      <w:proofErr w:type="spellStart"/>
      <w:r w:rsidR="000C5313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FD6A13" w:rsidR="009C1693">
      <w:headerReference w:type="default" r:id="rId9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R="000C5313">
    <w:pPr>
      <w:pStyle w:val="Zaglavlje"/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EC2341">
      <w:rPr>
        <w:rFonts w:cs="Times New Roman" w:eastAsia="Times New Roman" w:hAnsi="Times New Roman" w:ascii="Times New Roman"/>
        <w:sz w:val="24"/>
        <w:szCs w:val="24"/>
        <w:lang w:eastAsia="hr-HR"/>
      </w:rPr>
      <w:t>231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/2018-</w:t>
    </w:r>
    <w:r w:rsidR="00EC2341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8D5"/>
    <w:rsid w:val="000C5313"/>
    <w:rsid w:val="00120612"/>
    <w:rsid w:val="00231E74"/>
    <w:rsid w:val="003423C2"/>
    <w:rsid w:val="003D0AEE"/>
    <w:rsid w:val="00455949"/>
    <w:rsid w:val="00634D5F"/>
    <w:rsid w:val="00653B37"/>
    <w:rsid w:val="00696CB1"/>
    <w:rsid w:val="006C23B1"/>
    <w:rsid w:val="007B0DBD"/>
    <w:rsid w:val="007F081E"/>
    <w:rsid w:val="0082351B"/>
    <w:rsid w:val="00846F88"/>
    <w:rsid w:val="00882752"/>
    <w:rsid w:val="009A2262"/>
    <w:rsid w:val="009C1693"/>
    <w:rsid w:val="00AC5180"/>
    <w:rsid w:val="00AF1A22"/>
    <w:rsid w:val="00BE4064"/>
    <w:rsid w:val="00C56F6D"/>
    <w:rsid w:val="00D25609"/>
    <w:rsid w:val="00DA1D9D"/>
    <w:rsid w:val="00E432F2"/>
    <w:rsid w:val="00E463D8"/>
    <w:rsid w:val="00EC2341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2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26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226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226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226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2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2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22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22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22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St-231/2018</izvorni_sadrzaj>
    <derivirana_varijabla naziv="DomainObject.Predmet.OznakaBroj_1">St-231/2018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KALUNA j.d.o.o. za savjetodavne usluge</izvorni_sadrzaj>
    <derivirana_varijabla naziv="DomainObject.Predmet.ProtustrankaFormated_1">  KALUNA j.d.o.o. za savjetodavne usluge</derivirana_varijabla>
  </DomainObject.Predmet.ProtustrankaFormated>
  <DomainObject.Predmet.ProtustrankaFormatedOIB>
    <izvorni_sadrzaj>  KALUNA j.d.o.o. za savjetodavne usluge, OIB 96266185047</izvorni_sadrzaj>
    <derivirana_varijabla naziv="DomainObject.Predmet.ProtustrankaFormatedOIB_1">  KALUNA j.d.o.o. za savjetodavne usluge, OIB 96266185047</derivirana_varijabla>
  </DomainObject.Predmet.ProtustrankaFormatedOIB>
  <DomainObject.Predmet.ProtustrankaFormatedWithAdress>
    <izvorni_sadrzaj> KALUNA j.d.o.o. za savjetodavne usluge, Put Mira 20/A, 23205 Bibinje</izvorni_sadrzaj>
    <derivirana_varijabla naziv="DomainObject.Predmet.ProtustrankaFormatedWithAdress_1"> KALUNA j.d.o.o. za savjetodavne usluge, Put Mira 20/A, 23205 Bibinje</derivirana_varijabla>
  </DomainObject.Predmet.ProtustrankaFormatedWithAdress>
  <DomainObject.Predmet.ProtustrankaFormatedWithAdressOIB>
    <izvorni_sadrzaj> KALUNA j.d.o.o. za savjetodavne usluge, OIB 96266185047, Put Mira 20/A, 23205 Bibinje</izvorni_sadrzaj>
    <derivirana_varijabla naziv="DomainObject.Predmet.ProtustrankaFormatedWithAdressOIB_1"> KALUNA j.d.o.o. za savjetodavne usluge, OIB 96266185047, Put Mira 20/A, 23205 Bibinje</derivirana_varijabla>
  </DomainObject.Predmet.ProtustrankaFormatedWithAdressOIB>
  <DomainObject.Predmet.ProtustrankaWithAdress>
    <izvorni_sadrzaj>KALUNA j.d.o.o. za savjetodavne usluge Put Mira 20/A, 23205 Bibinje</izvorni_sadrzaj>
    <derivirana_varijabla naziv="DomainObject.Predmet.ProtustrankaWithAdress_1">KALUNA j.d.o.o. za savjetodavne usluge Put Mira 20/A, 23205 Bibinje</derivirana_varijabla>
  </DomainObject.Predmet.ProtustrankaWithAdress>
  <DomainObject.Predmet.ProtustrankaWithAdressOIB>
    <izvorni_sadrzaj>KALUNA j.d.o.o. za savjetodavne usluge, OIB 96266185047, Put Mira 20/A, 23205 Bibinje</izvorni_sadrzaj>
    <derivirana_varijabla naziv="DomainObject.Predmet.ProtustrankaWithAdressOIB_1">KALUNA j.d.o.o. za savjetodavne usluge, OIB 96266185047, Put Mira 20/A, 23205 Bibinje</derivirana_varijabla>
  </DomainObject.Predmet.ProtustrankaWithAdressOIB>
  <DomainObject.Predmet.ProtustrankaNazivFormated>
    <izvorni_sadrzaj>KALUNA j.d.o.o. za savjetodavne usluge</izvorni_sadrzaj>
    <derivirana_varijabla naziv="DomainObject.Predmet.ProtustrankaNazivFormated_1">KALUNA j.d.o.o. za savjetodavne usluge</derivirana_varijabla>
  </DomainObject.Predmet.ProtustrankaNazivFormated>
  <DomainObject.Predmet.ProtustrankaNazivFormatedOIB>
    <izvorni_sadrzaj>KALUNA j.d.o.o. za savjetodavne usluge, OIB 96266185047</izvorni_sadrzaj>
    <derivirana_varijabla naziv="DomainObject.Predmet.ProtustrankaNazivFormatedOIB_1">KALUNA j.d.o.o. za savjetodavne usluge, OIB 96266185047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KALUNA j.d.o.o. za savjetodavne usluge</item>
    </izvorni_sadrzaj>
    <derivirana_varijabla naziv="DomainObject.Predmet.ProtuStrankaListFormated_1">
      <item>KALUNA j.d.o.o. za savjetodavne usluge</item>
    </derivirana_varijabla>
  </DomainObject.Predmet.ProtuStrankaListFormated>
  <DomainObject.Predmet.ProtuStrankaListFormatedOIB>
    <izvorni_sadrzaj>
      <item>KALUNA j.d.o.o. za savjetodavne usluge, OIB 96266185047</item>
    </izvorni_sadrzaj>
    <derivirana_varijabla naziv="DomainObject.Predmet.ProtuStrankaListFormatedOIB_1">
      <item>KALUNA j.d.o.o. za savjetodavne usluge, OIB 96266185047</item>
    </derivirana_varijabla>
  </DomainObject.Predmet.ProtuStrankaListFormatedOIB>
  <DomainObject.Predmet.ProtuStrankaListFormatedWithAdress>
    <izvorni_sadrzaj>
      <item>KALUNA j.d.o.o. za savjetodavne usluge, Put Mira 20/A, 23205 Bibinje</item>
    </izvorni_sadrzaj>
    <derivirana_varijabla naziv="DomainObject.Predmet.ProtuStrankaListFormatedWithAdress_1">
      <item>KALUNA j.d.o.o. za savjetodavne usluge, Put Mira 20/A, 23205 Bibinje</item>
    </derivirana_varijabla>
  </DomainObject.Predmet.ProtuStrankaListFormatedWithAdress>
  <DomainObject.Predmet.ProtuStrankaListFormatedWithAdressOIB>
    <izvorni_sadrzaj>
      <item>KALUNA j.d.o.o. za savjetodavne usluge, OIB 96266185047, Put Mira 20/A, 23205 Bibinje</item>
    </izvorni_sadrzaj>
    <derivirana_varijabla naziv="DomainObject.Predmet.ProtuStrankaListFormatedWithAdressOIB_1">
      <item>KALUNA j.d.o.o. za savjetodavne usluge, OIB 96266185047, Put Mira 20/A, 23205 Bibinje</item>
    </derivirana_varijabla>
  </DomainObject.Predmet.ProtuStrankaListFormatedWithAdressOIB>
  <DomainObject.Predmet.ProtuStrankaListNazivFormated>
    <izvorni_sadrzaj>
      <item>KALUNA j.d.o.o. za savjetodavne usluge</item>
    </izvorni_sadrzaj>
    <derivirana_varijabla naziv="DomainObject.Predmet.ProtuStrankaListNazivFormated_1">
      <item>KALUNA j.d.o.o. za savjetodavne usluge</item>
    </derivirana_varijabla>
  </DomainObject.Predmet.ProtuStrankaListNazivFormated>
  <DomainObject.Predmet.ProtuStrankaListNazivFormatedOIB>
    <izvorni_sadrzaj>
      <item>KALUNA j.d.o.o. za savjetodavne usluge, OIB 96266185047</item>
    </izvorni_sadrzaj>
    <derivirana_varijabla naziv="DomainObject.Predmet.ProtuStrankaListNazivFormatedOIB_1">
      <item>KALUNA j.d.o.o. za savjetodavne usluge, OIB 96266185047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KALUNA j.d.o.o. za savjetodavne usluge</izvorni_sadrzaj>
    <derivirana_varijabla naziv="DomainObject.Predmet.ProtustrankaIDrugi_1">KALUNA j.d.o.o. za savjetodavne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KALUNA j.d.o.o. za savjetodavne usluge, OIB 96266185047, Put Mira 20/A, 23205 Bibinje</izvorni_sadrzaj>
    <derivirana_varijabla naziv="DomainObject.Predmet.ProtustrankaIDrugiAdressOIB_1">KALUNA j.d.o.o. za savjetodavne usluge, OIB 96266185047, Put Mira 20/A,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KALUNA j.d.o.o. za savjetodavne usluge</item>
    </izvorni_sadrzaj>
    <derivirana_varijabla naziv="DomainObject.Predmet.SudioniciListNaziv_1">
      <item>FINA</item>
      <item>KALUNA j.d.o.o. za savjetodavne usluge</item>
    </derivirana_varijabla>
  </DomainObject.Predmet.SudioniciListNaziv>
  <DomainObject.Predmet.SudioniciListAdressOIB>
    <izvorni_sadrzaj>
      <item>FINA, OIB 85821130368, Ivana Danila 4,23000 Zadar</item>
      <item>KALUNA j.d.o.o. za savjetodavne usluge, OIB 96266185047, Put Mira 20/A,23205 Bibinje</item>
    </izvorni_sadrzaj>
    <derivirana_varijabla naziv="DomainObject.Predmet.SudioniciListAdressOIB_1">
      <item>FINA, OIB 85821130368, Ivana Danila 4,23000 Zadar</item>
      <item>KALUNA j.d.o.o. za savjetodavne usluge, OIB 96266185047, Put Mira 20/A,23205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96266185047</item>
    </izvorni_sadrzaj>
    <derivirana_varijabla naziv="DomainObject.Predmet.SudioniciListNazivOIB_1">
      <item>, OIB 85821130368</item>
      <item>, OIB 96266185047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St-231/2018-3</izvorni_sadrzaj>
    <derivirana_varijabla naziv="DomainObject.PredzadnjaOdlukaIzPredmeta.Oznaka_1">St-231/2018-3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497</properties:Words>
  <properties:Characters>2707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2018-10-15T06:23:00Z</dcterms:created>
  <dc:creator>Anamarija Kovačić Milković</dc:creator>
  <cp:lastModifiedBy>Anita Ivandić</cp:lastModifiedBy>
  <cp:lastPrinted>2018-10-15T11:48:00Z</cp:lastPrinted>
  <dcterms:modified xmlns:xsi="http://www.w3.org/2001/XMLSchema-instance" xsi:type="dcterms:W3CDTF">2018-10-15T11:48:00Z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(St-231-18-RH.docx)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