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96ea" w14:paraId="26696ea" w:rsidRDefault="003F46D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F46D6" w:rsidP="003F46D6" w:rsidR="00AE649C">
      <w:pPr>
        <w:pStyle w:val="NormaleSPIS"/>
        <w:spacing w:after="0"/>
      </w:pPr>
      <w:r>
        <w:t xml:space="preserve">         Republika Hrvatska</w:t>
      </w:r>
    </w:p>
    <w:p w:rsidRDefault="003F46D6" w:rsidP="003F46D6" w:rsidR="003F46D6">
      <w:pPr>
        <w:pStyle w:val="NormaleSPIS"/>
        <w:spacing w:after="0"/>
      </w:pPr>
      <w:r>
        <w:t xml:space="preserve">     Trgovački sud u Bjelovaru</w:t>
      </w:r>
    </w:p>
    <w:p w:rsidRDefault="003F46D6" w:rsidP="003F46D6" w:rsidR="003F46D6">
      <w:pPr>
        <w:pStyle w:val="NormaleSPIS"/>
        <w:spacing w:after="0"/>
      </w:pPr>
      <w:r>
        <w:t>Bjelovar, Šetalište dr.I.Lebovića 42.</w:t>
      </w:r>
    </w:p>
    <w:p w:rsidRDefault="003F46D6" w:rsidP="003F46D6" w:rsidR="003F46D6">
      <w:pPr>
        <w:pStyle w:val="NormaleSPIS"/>
        <w:jc w:val="right"/>
      </w:pPr>
      <w:r>
        <w:t>Poslovni broj:7 St-205/2016-36</w:t>
      </w:r>
    </w:p>
    <w:p w:rsidRDefault="003F46D6" w:rsidP="003F46D6" w:rsidR="003F46D6">
      <w:pPr>
        <w:jc w:val="center"/>
      </w:pPr>
      <w:r>
        <w:t>R E P U B L I K A   H R VA T S K A</w:t>
      </w:r>
    </w:p>
    <w:p w:rsidRDefault="003F46D6" w:rsidP="003F46D6" w:rsidR="003F46D6">
      <w:pPr>
        <w:jc w:val="center"/>
      </w:pPr>
      <w:r>
        <w:t>R J E Š E N J E</w:t>
      </w:r>
    </w:p>
    <w:p w:rsidRDefault="003F46D6" w:rsidP="003F46D6" w:rsidR="003F46D6">
      <w:pPr>
        <w:spacing w:after="0"/>
        <w:jc w:val="center"/>
      </w:pPr>
      <w:bookmarkStart w:name="_GoBack" w:id="0"/>
      <w:bookmarkEnd w:id="0"/>
    </w:p>
    <w:p w:rsidRDefault="003F46D6" w:rsidP="003F46D6" w:rsidR="003F46D6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 u stečajnom postupku nad Stečajnom masom iza TISAK GAREŠNICA d.o.o. za grafičku proizvodnju i usluge u stečaju iz Slavonskog Broda, Luke Lukića 65, OIB 88190367629, 14. veljače 2019.</w:t>
      </w:r>
    </w:p>
    <w:p w:rsidRDefault="003F46D6" w:rsidP="003F46D6" w:rsidR="003F46D6">
      <w:pPr>
        <w:jc w:val="center"/>
        <w:rPr>
          <w:b/>
        </w:rPr>
      </w:pPr>
      <w:r>
        <w:t>r i j e š i o   j e</w:t>
      </w:r>
    </w:p>
    <w:p w:rsidRDefault="003F46D6" w:rsidP="003F46D6" w:rsidR="003F46D6">
      <w:pPr>
        <w:jc w:val="both"/>
      </w:pPr>
      <w:r>
        <w:tab/>
        <w:t xml:space="preserve">1.Saziva se završno ročište vjerovnika u ovom stečaju za dan 8. ožujka 2019. godine u 09,00 sati u ovom sudu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2.</w:t>
      </w:r>
    </w:p>
    <w:p w:rsidRDefault="003F46D6" w:rsidP="003F46D6" w:rsidR="003F46D6">
      <w:pPr>
        <w:jc w:val="both"/>
      </w:pPr>
      <w:r>
        <w:rPr>
          <w:b/>
        </w:rPr>
        <w:tab/>
      </w:r>
      <w:r>
        <w:t>2.Na tom ročištu raspravljati će se o prihvaćanju završnog izvješća stečajnog upravitelja od 16. siječnja 2019. godine, o prihvaćanju završnog računa stečajnog upravitelja i davanju suglasnosti za završnu diobu i zaključenju stečaja.</w:t>
      </w:r>
    </w:p>
    <w:p w:rsidRDefault="003F46D6" w:rsidP="003F46D6" w:rsidR="003F46D6">
      <w:pPr>
        <w:jc w:val="both"/>
      </w:pPr>
      <w:r>
        <w:tab/>
        <w:t xml:space="preserve">3.Na završno ročište pozivaju se vjerovnici i stečajni upravitelj Predrag Filajdić. </w:t>
      </w:r>
    </w:p>
    <w:p w:rsidRDefault="003F46D6" w:rsidP="003F46D6" w:rsidR="003F46D6">
      <w:r>
        <w:tab/>
        <w:t>4.Ovo rješenje objavit će se na e-oglasnoj ploči ovog suda.</w:t>
      </w:r>
    </w:p>
    <w:p w:rsidRDefault="003F46D6" w:rsidP="003F46D6" w:rsidR="003F46D6">
      <w:pPr>
        <w:rPr>
          <w:b/>
        </w:rPr>
      </w:pPr>
    </w:p>
    <w:p w:rsidRDefault="003F46D6" w:rsidP="003F46D6" w:rsidR="003F46D6">
      <w:pPr>
        <w:ind w:firstLine="720"/>
        <w:jc w:val="center"/>
      </w:pPr>
      <w:r>
        <w:t>Bjelovar 14. veljače 2019.</w:t>
      </w:r>
    </w:p>
    <w:p w:rsidRDefault="003F46D6" w:rsidP="003F46D6" w:rsidR="003F46D6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3F46D6" w:rsidP="003F46D6" w:rsidR="003F46D6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Tomislav Mrazović</w:t>
      </w:r>
      <w:r>
        <w:t>,v.r.</w:t>
      </w:r>
    </w:p>
    <w:p w:rsidRDefault="003F46D6" w:rsidP="003F46D6" w:rsidR="003F46D6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F46D6" w:rsidP="003F46D6" w:rsidR="003F46D6">
      <w:pPr>
        <w:ind w:firstLine="720"/>
        <w:jc w:val="both"/>
      </w:pPr>
      <w:r>
        <w:t xml:space="preserve">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F46D6" w:rsidP="003F46D6" w:rsidR="003F46D6">
      <w:pPr>
        <w:ind w:firstLine="720"/>
        <w:jc w:val="both"/>
      </w:pPr>
    </w:p>
    <w:p w:rsidRDefault="003F46D6" w:rsidP="003F46D6" w:rsidR="003F46D6">
      <w:pPr>
        <w:jc w:val="both"/>
      </w:pPr>
      <w:r>
        <w:t xml:space="preserve">PRAVNA POUKA: Protiv ovog rješenja nije dopuštena posebna žalba. </w:t>
      </w:r>
    </w:p>
    <w:p w:rsidRDefault="003F46D6" w:rsidP="003F46D6" w:rsidR="003F46D6">
      <w:pPr>
        <w:jc w:val="both"/>
      </w:pPr>
    </w:p>
    <w:p w:rsidRDefault="003F46D6" w:rsidP="003F46D6" w:rsidR="003F46D6">
      <w:pPr>
        <w:jc w:val="both"/>
      </w:pPr>
    </w:p>
    <w:p w:rsidRDefault="003F46D6" w:rsidP="003F46D6" w:rsidR="003F46D6">
      <w:pPr>
        <w:jc w:val="both"/>
      </w:pPr>
    </w:p>
    <w:p w:rsidRDefault="003F46D6" w:rsidP="003F46D6" w:rsidR="003F46D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6D6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161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St-205/2016-36</izvorni_sadrzaj>
    <derivirana_varijabla naziv="DomainObject.Oznaka_1">St-205/2016-36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kolovoza 2016.</izvorni_sadrzaj>
    <derivirana_varijabla naziv="DomainObject.Predmet.DatumRjesavanja_1">3.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St-205/2016</izvorni_sadrzaj>
    <derivirana_varijabla naziv="DomainObject.Predmet.OznakaBroj_1">St-205/2016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TISAK GAREŠNICA društvo s ograničenom odgovornošću za grafičku proizvodnju i usluge u stečaju zastupanog po punomoćniku Ljubinka Gazibara; Njegovan Gazibara</izvorni_sadrzaj>
    <derivirana_varijabla naziv="DomainObject.Predmet.ProtustrankaFormated_1">  Stečajna masa iza TISAK GAREŠNICA društvo s ograničenom odgovornošću za grafičku proizvodnju i usluge u stečaju zastupanog po punomoćniku Ljubinka Gazibara; Njegovan Gazibara</derivirana_varijabla>
  </DomainObject.Predmet.ProtustrankaFormated>
  <DomainObject.Predmet.ProtustrankaFormatedOIB>
    <izvorni_sadrzaj>  Stečajna masa iza TISAK GAREŠNICA društvo s ograničenom odgovornošću za grafičku proizvodnju i usluge u stečaju, OIB 88190367629 zastupanog po punomoćniku Ljubinka Gazibara; Njegovan Gazibara</izvorni_sadrzaj>
    <derivirana_varijabla naziv="DomainObject.Predmet.ProtustrankaFormatedOIB_1">  Stečajna masa iza TISAK GAREŠNICA društvo s ograničenom odgovornošću za grafičku proizvodnju i usluge u stečaju, OIB 88190367629 zastupanog po punomoćniku Ljubinka Gazibara; Njegovan Gazibara</derivirana_varijabla>
  </DomainObject.Predmet.ProtustrankaFormatedOIB>
  <DomainObject.Predmet.ProtustrankaFormatedWithAdress>
    <izvorni_sadrzaj> Stečajna masa iza TISAK GAREŠNICA društvo s ograničenom odgovornošću za grafičku proizvodnju i usluge u stečaju, Luke Lukića 65, 35000 Slavonski Brod zastupanog po punomoćniku Ljubinka Gazibara; Njegovan Gazibara</izvorni_sadrzaj>
    <derivirana_varijabla naziv="DomainObject.Predmet.ProtustrankaFormatedWithAdress_1"> Stečajna masa iza TISAK GAREŠNICA društvo s ograničenom odgovornošću za grafičku proizvodnju i usluge u stečaju, Luke Lukića 65, 35000 Slavonski Brod zastupanog po punomoćniku Ljubinka Gazibara; Njegovan Gazibara</derivirana_varijabla>
  </DomainObject.Predmet.ProtustrankaFormatedWithAdress>
  <DomainObject.Predmet.ProtustrankaFormatedWithAdressOIB>
    <izvorni_sadrzaj> Stečajna masa iza TISAK GAREŠNICA društvo s ograničenom odgovornošću za grafičku proizvodnju i usluge u stečaju, OIB 88190367629, Luke Lukića 65, 35000 Slavonski Brod zastupanog po punomoćniku Ljubinka Gazibara; Njegovan Gazibara</izvorni_sadrzaj>
    <derivirana_varijabla naziv="DomainObject.Predmet.ProtustrankaFormatedWithAdressOIB_1"> Stečajna masa iza TISAK GAREŠNICA društvo s ograničenom odgovornošću za grafičku proizvodnju i usluge u stečaju, OIB 88190367629, Luke Lukića 65, 35000 Slavonski Brod zastupanog po punomoćniku Ljubinka Gazibara; Njegovan Gazibara</derivirana_varijabla>
  </DomainObject.Predmet.ProtustrankaFormatedWithAdressOIB>
  <DomainObject.Predmet.ProtustrankaWithAdress>
    <izvorni_sadrzaj>Stečajna masa iza TISAK GAREŠNICA društvo s ograničenom odgovornošću za grafičku proizvodnju i usluge u stečaju Luke Lukića 65, 35000 Slavonski Brod</izvorni_sadrzaj>
    <derivirana_varijabla naziv="DomainObject.Predmet.ProtustrankaWithAdress_1">Stečajna masa iza TISAK GAREŠNICA društvo s ograničenom odgovornošću za grafičku proizvodnju i usluge u stečaju Luke Lukića 65, 35000 Slavonski Brod</derivirana_varijabla>
  </DomainObject.Predmet.ProtustrankaWithAdress>
  <DomainObject.Predmet.ProtustrankaWith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WithAdressOIB_1">Stečajna masa iza TISAK GAREŠNICA društvo s ograničenom odgovornošću za grafičku proizvodnju i usluge u stečaju, OIB 88190367629, Luke Lukića 65, 35000 Slavonski Brod</derivirana_varijabla>
  </DomainObject.Predmet.ProtustrankaWithAdressOIB>
  <DomainObject.Predmet.ProtustrankaNazivFormated>
    <izvorni_sadrzaj>Stečajna masa iza TISAK GAREŠNICA društvo s ograničenom odgovornošću za grafičku proizvodnju i usluge u stečaju</izvorni_sadrzaj>
    <derivirana_varijabla naziv="DomainObject.Predmet.ProtustrankaNazivFormated_1">Stečajna masa iza TISAK GAREŠNICA društvo s ograničenom odgovornošću za grafičku proizvodnju i usluge u stečaju</derivirana_varijabla>
  </DomainObject.Predmet.ProtustrankaNazivFormated>
  <DomainObject.Predmet.ProtustrankaNazivFormatedOIB>
    <izvorni_sadrzaj>Stečajna masa iza TISAK GAREŠNICA društvo s ograničenom odgovornošću za grafičku proizvodnju i usluge u stečaju, OIB 88190367629</izvorni_sadrzaj>
    <derivirana_varijabla naziv="DomainObject.Predmet.ProtustrankaNazivFormatedOIB_1">Stečajna masa iza TISAK GAREŠNICA društvo s ograničenom odgovornošću za grafičku proizvodnju i usluge u stečaju, OIB 88190367629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Stečajna masa iza TISAK GAREŠNICA društvo s ograničenom odgovornošću za grafičku proizvodnju i usluge u stečaju zastupanog po punomoćniku Ljubinka Gazibara; Njegovan Gazibara</item>
    </izvorni_sadrzaj>
    <derivirana_varijabla naziv="DomainObject.Predmet.ProtuStrankaListFormated_1">
      <item>Stečajna masa iza TISAK GAREŠNICA društvo s ograničenom odgovornošću za grafičku proizvodnju i usluge u stečaju zastupanog po punomoćniku Ljubinka Gazibara; Njegovan Gazibara</item>
    </derivirana_varijabla>
  </DomainObject.Predmet.ProtuStrankaListFormated>
  <DomainObject.Predmet.ProtuStrankaListFormatedOIB>
    <izvorni_sadrzaj>
      <item>Stečajna masa iza TISAK GAREŠNICA društvo s ograničenom odgovornošću za grafičku proizvodnju i usluge u stečaju, OIB 88190367629 zastupanog po punomoćniku Ljubinka Gazibara; Njegovan Gazibara</item>
    </izvorni_sadrzaj>
    <derivirana_varijabla naziv="DomainObject.Predmet.ProtuStrankaListFormatedOIB_1">
      <item>Stečajna masa iza TISAK GAREŠNICA društvo s ograničenom odgovornošću za grafičku proizvodnju i usluge u stečaju, OIB 88190367629 zastupanog po punomoćniku Ljubinka Gazibara; Njegovan Gazibara</item>
    </derivirana_varijabla>
  </DomainObject.Predmet.ProtuStrankaListFormatedOIB>
  <DomainObject.Predmet.ProtuStrankaListFormatedWithAdress>
    <izvorni_sadrzaj>
      <item>Stečajna masa iza TISAK GAREŠNICA društvo s ograničenom odgovornošću za grafičku proizvodnju i usluge u stečaju, Luke Lukića 65, 35000 Slavonski Brod zastupanog po punomoćniku Ljubinka Gazibara; Njegovan Gazibara</item>
    </izvorni_sadrzaj>
    <derivirana_varijabla naziv="DomainObject.Predmet.ProtuStrankaListFormatedWithAdress_1">
      <item>Stečajna masa iza TISAK GAREŠNICA društvo s ograničenom odgovornošću za grafičku proizvodnju i usluge u stečaju, Luke Lukića 65, 35000 Slavonski Brod zastupanog po punomoćniku Ljubinka Gazibara; Njegovan Gazibara</item>
    </derivirana_varijabla>
  </DomainObject.Predmet.ProtuStrankaListFormatedWithAdress>
  <DomainObject.Predmet.ProtuStrankaListFormatedWithAdressOIB>
    <izvorni_sadrzaj>
      <item>Stečajna masa iza TISAK GAREŠNICA društvo s ograničenom odgovornošću za grafičku proizvodnju i usluge u stečaju, OIB 88190367629, Luke Lukića 65, 35000 Slavonski Brod zastupanog po punomoćniku Ljubinka Gazibara; Njegovan Gazibara</item>
    </izvorni_sadrzaj>
    <derivirana_varijabla naziv="DomainObject.Predmet.ProtuStrankaListFormatedWithAdressOIB_1">
      <item>Stečajna masa iza TISAK GAREŠNICA društvo s ograničenom odgovornošću za grafičku proizvodnju i usluge u stečaju, OIB 88190367629, Luke Lukića 65, 35000 Slavonski Brod zastupanog po punomoćniku Ljubinka Gazibara; Njegovan Gazibara</item>
    </derivirana_varijabla>
  </DomainObject.Predmet.ProtuStrankaListFormatedWithAdressOIB>
  <DomainObject.Predmet.ProtuStrankaListNazivFormated>
    <izvorni_sadrzaj>
      <item>Stečajna masa iza TISAK GAREŠNICA društvo s ograničenom odgovornošću za grafičku proizvodnju i usluge u stečaju</item>
    </izvorni_sadrzaj>
    <derivirana_varijabla naziv="DomainObject.Predmet.ProtuStrankaListNazivFormated_1">
      <item>Stečajna masa iza TISAK GAREŠNICA društvo s ograničenom odgovornošću za grafičku proizvodnju i usluge u stečaju</item>
    </derivirana_varijabla>
  </DomainObject.Predmet.ProtuStrankaListNazivFormated>
  <DomainObject.Predmet.ProtuStrankaListNazivFormatedOIB>
    <izvorni_sadrzaj>
      <item>Stečajna masa iza TISAK GAREŠNICA društvo s ograničenom odgovornošću za grafičku proizvodnju i usluge u stečaju, OIB 88190367629</item>
    </izvorni_sadrzaj>
    <derivirana_varijabla naziv="DomainObject.Predmet.ProtuStrankaListNazivFormatedOIB_1">
      <item>Stečajna masa iza TISAK GAREŠNICA društvo s ograničenom odgovornošću za grafičku proizvodnju i usluge u stečaju, OIB 88190367629</item>
    </derivirana_varijabla>
  </DomainObject.Predmet.ProtuStrankaListNazivFormatedOIB>
  <DomainObject.Predmet.OstaliListFormated>
    <izvorni_sadrzaj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izvorni_sadrzaj>
    <derivirana_varijabla naziv="DomainObject.Predmet.OstaliListFormated_1">
      <item>Ljubinka Gazibara punomoćnik sudionika u postupku Stečajna masa iza TISAK GAREŠNICA društvo s ograničenom odgovornošću za grafičku proizvodnju i usluge u stečaju</item>
      <item>Njegovan Gazibara punomoćnik sudionika u postupku Stečajna masa iza TISAK GAREŠNICA društvo s ograničenom odgovornošću za grafičku proizvodnju i usluge u stečaju</item>
    </derivirana_varijabla>
  </DomainObject.Predmet.OstaliListFormated>
  <DomainObject.Predmet.OstaliListFormatedOIB>
    <izvorni_sadrzaj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izvorni_sadrzaj>
    <derivirana_varijabla naziv="DomainObject.Predmet.OstaliListFormatedOIB_1">
      <item>Ljubinka Gazibara, OIB 91819424938 punomoćnik sudionika u postupku Stečajna masa iza TISAK GAREŠNICA društvo s ograničenom odgovornošću za grafičku proizvodnju i usluge u stečaju</item>
      <item>Njegovan Gazibara, OIB 94430515606 punomoćnik sudionika u postupku Stečajna masa iza TISAK GAREŠNICA društvo s ograničenom odgovornošću za grafičku proizvodnju i usluge u stečaju</item>
    </derivirana_varijabla>
  </DomainObject.Predmet.OstaliListFormatedOIB>
  <DomainObject.Predmet.OstaliListFormatedWithAdress>
    <izvorni_sadrzaj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_1">
      <item>Ljubinka Gazibara, Trg Hrvatskih Branitelja 10., 43280 Garešnica punomoćnik sudionika u postupku Stečajna masa iza TISAK GAREŠNICA društvo s ograničenom odgovornošću za grafičku proizvodnju i usluge u stečaju</item>
      <item>Njegovan Gazibara,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>
  <DomainObject.Predmet.OstaliListFormatedWithAdressOIB>
    <izvorni_sadrzaj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izvorni_sadrzaj>
    <derivirana_varijabla naziv="DomainObject.Predmet.OstaliListFormatedWithAdressOIB_1">
      <item>Ljubinka Gazibara, OIB 91819424938, Trg Hrvatskih Branitelja 10., 43280 Garešnica punomoćnik sudionika u postupku Stečajna masa iza TISAK GAREŠNICA društvo s ograničenom odgovornošću za grafičku proizvodnju i usluge u stečaju</item>
      <item>Njegovan Gazibara, OIB 94430515606, Trg Hrvatskih Branitelja 10., 43280 Garešnica punomoćnik sudionika u postupku Stečajna masa iza TISAK GAREŠNICA društvo s ograničenom odgovornošću za grafičku proizvodnju i usluge u stečaju</item>
    </derivirana_varijabla>
  </DomainObject.Predmet.OstaliListFormatedWithAdressOIB>
  <DomainObject.Predmet.OstaliListNazivFormated>
    <izvorni_sadrzaj>
      <item>Ljubinka Gazibara</item>
      <item>Njegovan Gazibara</item>
    </izvorni_sadrzaj>
    <derivirana_varijabla naziv="DomainObject.Predmet.OstaliListNazivFormated_1">
      <item>Ljubinka Gazibara</item>
      <item>Njegovan Gazibara</item>
    </derivirana_varijabla>
  </DomainObject.Predmet.OstaliListNazivFormated>
  <DomainObject.Predmet.OstaliListNazivFormatedOIB>
    <izvorni_sadrzaj>
      <item>Ljubinka Gazibara, OIB 91819424938</item>
      <item>Njegovan Gazibara, OIB 94430515606</item>
    </izvorni_sadrzaj>
    <derivirana_varijabla naziv="DomainObject.Predmet.OstaliListNazivFormatedOIB_1">
      <item>Ljubinka Gazibara, OIB 91819424938</item>
      <item>Njegovan Gazibara, OIB 94430515606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St-205/2016-36</izvorni_sadrzaj>
    <derivirana_varijabla naziv="DomainObject.PoslovniBrojDokumenta_1">St-205/2016-36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Stečajna masa iza TISAK GAREŠNICA društvo s ograničenom odgovornošću za grafičku proizvodnju i usluge u stečaju</izvorni_sadrzaj>
    <derivirana_varijabla naziv="DomainObject.Predmet.ProtustrankaIDrugi_1">Stečajna masa iza TISAK GAREŠNICA društvo s ograničenom odgovornošću za grafičku proizvodnju i usluge u stečaju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Stečajna masa iza TISAK GAREŠNICA društvo s ograničenom odgovornošću za grafičku proizvodnju i usluge u stečaju, OIB 88190367629, Luke Lukića 65, 35000 Slavonski Brod</izvorni_sadrzaj>
    <derivirana_varijabla naziv="DomainObject.Predmet.ProtustrankaIDrugiAdressOIB_1">Stečajna masa iza TISAK GAREŠNICA društvo s ograničenom odgovornošću za grafičku proizvodnju i usluge u stečaju, OIB 88190367629,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kolovoza 2016.</izvorni_sadrzaj>
    <derivirana_varijabla naziv="DomainObject.Predmet.OdlukaRjesenje.DatumDonosenjaOdluke_1">3. kolovoza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St-205/2016-9</izvorni_sadrzaj>
    <derivirana_varijabla naziv="DomainObject.Predmet.OdlukaRjesenje.Oznaka_1">St-205/2016-9</derivirana_varijabla>
  </DomainObject.Predmet.OdlukaRjesenje.Oznaka>
  <DomainObject.Predmet.SudioniciListNaziv>
    <izvorni_sadrzaj>
      <item>FINA, RC ZAGREB, Podružnica Bjelovar</item>
      <item>Stečajna masa iza TISAK GAREŠNICA društvo s ograničenom odgovornošću za grafičku proizvodnju i usluge u stečaju</item>
      <item>Ljubinka Gazibara</item>
      <item>Njegovan Gazibara</item>
    </izvorni_sadrzaj>
    <derivirana_varijabla naziv="DomainObject.Predmet.SudioniciListNaziv_1">
      <item>FINA, RC ZAGREB, Podružnica Bjelovar</item>
      <item>Stečajna masa iza TISAK GAREŠNICA društvo s ograničenom odgovornošću za grafičku proizvodnju i usluge u stečaju</item>
      <item>Ljubinka Gazibara</item>
      <item>Njegovan Gazibara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izvorni_sadrzaj>
    <derivirana_varijabla naziv="DomainObject.Predmet.SudioniciListAdressOIB_1">
      <item>FINA, RC ZAGREB, Podružnica Bjelovar, OIB 85821130368, F. Supila 4,43000 Bjelovar</item>
      <item>Stečajna masa iza TISAK GAREŠNICA društvo s ograničenom odgovornošću za grafičku proizvodnju i usluge u stečaju, OIB 88190367629, Luke Lukića 65,35000 Slavonski Brod</item>
      <item>Ljubinka Gazibara, OIB 91819424938, Trg Hrvatskih Branitelja 10.,43280 Garešnica</item>
      <item>Njegovan Gazibara, OIB 94430515606, Trg Hrvatskih Branitelja 10.,43280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4CE9D-F979-484C-8C11-ED189AF78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186</properties:Words>
  <properties:Characters>952</properties:Characters>
  <properties:Lines>31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2019-02-14T13:01:00Z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St-205/2016-36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