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3d59" w14:paraId="1873d5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11C70">
        <w:t>552</w:t>
      </w:r>
      <w:r w:rsidRPr="00151FF0">
        <w:t>/1</w:t>
      </w:r>
      <w:r w:rsidR="00111C70">
        <w:t>6</w:t>
      </w:r>
      <w:r w:rsidRPr="00151FF0">
        <w:t>-</w:t>
      </w:r>
      <w:r w:rsidR="009502E3">
        <w:t>2</w:t>
      </w:r>
      <w:r w:rsidR="006F5948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74235F" w:rsidRPr="0074235F">
        <w:t>KLASIKA d.o.o. za građevinarstvo, ugostiteljstvo, proizvodnju i trgovinu, Laslovo, Kolodvorska 24, MBS 030064074, OIB 18926048079</w:t>
      </w:r>
      <w:r w:rsidRPr="00655274">
        <w:t xml:space="preserve">, dana </w:t>
      </w:r>
      <w:r>
        <w:t>2</w:t>
      </w:r>
      <w:r w:rsidR="0074235F">
        <w:t>3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4235F" w:rsidR="007B6DF7">
      <w:pPr>
        <w:pStyle w:val="Tijeloteksta"/>
        <w:numPr>
          <w:ilvl w:val="0"/>
          <w:numId w:val="1"/>
        </w:numPr>
      </w:pPr>
      <w:r>
        <w:t>Privremeno</w:t>
      </w:r>
      <w:r w:rsidR="0074235F">
        <w:t>j</w:t>
      </w:r>
      <w:r>
        <w:t xml:space="preserve"> s</w:t>
      </w:r>
      <w:r w:rsidR="00F14D32">
        <w:t>tečajno</w:t>
      </w:r>
      <w:r w:rsidR="0074235F">
        <w:t>j</w:t>
      </w:r>
      <w:r w:rsidR="00F14D32">
        <w:t xml:space="preserve"> upravitelj</w:t>
      </w:r>
      <w:r w:rsidR="0074235F">
        <w:t>ici</w:t>
      </w:r>
      <w:r w:rsidR="00F14D32">
        <w:t xml:space="preserve"> </w:t>
      </w:r>
      <w:r w:rsidR="0074235F" w:rsidRPr="0074235F">
        <w:t>Kata Rašić, Vinkovci, S.S. Kranjčevića 31, OIB 84450283675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4235F" w:rsidRPr="0074235F">
        <w:t>KLASIKA d.o.o. za građevinarstvo, ugostiteljstvo, proizvodnju i trgovinu, Laslovo, Kolodvorska 24, MBS 030064074, OIB 18926048079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A51282">
        <w:t>e</w:t>
      </w:r>
      <w:r>
        <w:t xml:space="preserve"> </w:t>
      </w:r>
      <w:r w:rsidR="00C17E69">
        <w:t>stečajn</w:t>
      </w:r>
      <w:r w:rsidR="00A51282">
        <w:t>e</w:t>
      </w:r>
      <w:r w:rsidR="00C17E69">
        <w:t xml:space="preserve"> upravitelj</w:t>
      </w:r>
      <w:r w:rsidR="002C07DF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C07D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2C07DF">
        <w:t>j</w:t>
      </w:r>
      <w:r w:rsidR="00A126F0">
        <w:t xml:space="preserve"> </w:t>
      </w:r>
      <w:r>
        <w:t>stečajno</w:t>
      </w:r>
      <w:r w:rsidR="002C07DF">
        <w:t>j</w:t>
      </w:r>
      <w:r>
        <w:t xml:space="preserve"> upravitelj</w:t>
      </w:r>
      <w:r w:rsidR="002C07DF">
        <w:t>ici</w:t>
      </w:r>
      <w:r w:rsidR="00FF4063">
        <w:t xml:space="preserve"> </w:t>
      </w:r>
      <w:r>
        <w:t>na nje</w:t>
      </w:r>
      <w:r w:rsidR="002C07DF">
        <w:t>n</w:t>
      </w:r>
      <w:r>
        <w:t xml:space="preserve"> žiro-račun </w:t>
      </w:r>
      <w:r w:rsidR="00BC068F">
        <w:t xml:space="preserve">broj </w:t>
      </w:r>
      <w:r w:rsidR="002C07DF" w:rsidRPr="002C07DF">
        <w:t>HR98 2340 0093 1031 01409 kod PRIVREDNE BANKE ZAGREB d.d. Zagreb</w:t>
      </w:r>
      <w:r w:rsidR="002C07DF">
        <w:t xml:space="preserve"> 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C07DF">
        <w:t>552</w:t>
      </w:r>
      <w:r w:rsidR="009B0F1B">
        <w:t>/</w:t>
      </w:r>
      <w:r w:rsidR="00FE5A6E">
        <w:t>1</w:t>
      </w:r>
      <w:r w:rsidR="002C07DF">
        <w:t>6</w:t>
      </w:r>
      <w:r w:rsidR="009B0F1B">
        <w:t>-</w:t>
      </w:r>
      <w:r w:rsidR="00764FCC">
        <w:t>1</w:t>
      </w:r>
      <w:r w:rsidR="002C07DF">
        <w:t>2</w:t>
      </w:r>
      <w:r w:rsidR="009B0F1B">
        <w:t xml:space="preserve"> od </w:t>
      </w:r>
      <w:r w:rsidR="002C07DF">
        <w:t>10</w:t>
      </w:r>
      <w:r w:rsidR="009B0F1B">
        <w:t>.</w:t>
      </w:r>
      <w:r w:rsidR="00D3098C">
        <w:t>0</w:t>
      </w:r>
      <w:r w:rsidR="002C07DF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2C07DF">
        <w:t>a</w:t>
      </w:r>
      <w:r w:rsidR="0040049C">
        <w:t xml:space="preserve"> je</w:t>
      </w:r>
      <w:r w:rsidR="009B0F1B">
        <w:t xml:space="preserve"> </w:t>
      </w:r>
      <w:r w:rsidR="002C07DF">
        <w:t>Kata Rašić iz Vinkovaca</w:t>
      </w:r>
      <w:r w:rsidR="00932A65">
        <w:t xml:space="preserve"> </w:t>
      </w:r>
      <w:r w:rsidR="009B0F1B">
        <w:t>za privremen</w:t>
      </w:r>
      <w:r w:rsidR="002C07DF">
        <w:t>u</w:t>
      </w:r>
      <w:r w:rsidR="009B0F1B">
        <w:t xml:space="preserve"> stečajn</w:t>
      </w:r>
      <w:r w:rsidR="002C07DF">
        <w:t>u</w:t>
      </w:r>
      <w:r w:rsidR="009B0F1B">
        <w:t xml:space="preserve"> upravitelj</w:t>
      </w:r>
      <w:r w:rsidR="002C07DF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F53370">
        <w:t>a</w:t>
      </w:r>
      <w:r>
        <w:t xml:space="preserve"> stečajn</w:t>
      </w:r>
      <w:r w:rsidR="00F53370">
        <w:t>a</w:t>
      </w:r>
      <w:r>
        <w:t xml:space="preserve"> upravitelj</w:t>
      </w:r>
      <w:r w:rsidR="00F53370">
        <w:t>ica</w:t>
      </w:r>
      <w:r>
        <w:t xml:space="preserve"> obavi</w:t>
      </w:r>
      <w:r w:rsidR="00F53370">
        <w:t>la</w:t>
      </w:r>
      <w:r>
        <w:t xml:space="preserve"> je sve potrebne radnje, te je sastavi</w:t>
      </w:r>
      <w:r w:rsidR="00F53370">
        <w:t>la</w:t>
      </w:r>
      <w:r>
        <w:t xml:space="preserve"> i dostavi</w:t>
      </w:r>
      <w:r w:rsidR="00F53370">
        <w:t>la</w:t>
      </w:r>
      <w:r w:rsidR="006764F3">
        <w:t xml:space="preserve"> </w:t>
      </w:r>
      <w:r>
        <w:t>svoje pisano izvješće i nazoči</w:t>
      </w:r>
      <w:r w:rsidR="00F53370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F53370">
        <w:t>7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F53370">
        <w:t>e</w:t>
      </w:r>
      <w:r>
        <w:t xml:space="preserve"> stečajn</w:t>
      </w:r>
      <w:r w:rsidR="00F53370">
        <w:t>e</w:t>
      </w:r>
      <w:r w:rsidR="008D4802">
        <w:t xml:space="preserve"> </w:t>
      </w:r>
      <w:r>
        <w:t>upravitelj</w:t>
      </w:r>
      <w:r w:rsidR="00F53370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F53370">
        <w:t>3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F53370">
        <w:t>a</w:t>
      </w:r>
      <w:r w:rsidR="0040049C">
        <w:t xml:space="preserve"> </w:t>
      </w:r>
      <w:r w:rsidR="00D5639E">
        <w:t>stečajn</w:t>
      </w:r>
      <w:r w:rsidR="00F53370">
        <w:t>a</w:t>
      </w:r>
      <w:r w:rsidR="00D5639E">
        <w:t xml:space="preserve"> </w:t>
      </w:r>
      <w:r w:rsidR="0061543A">
        <w:t>upravitelj</w:t>
      </w:r>
      <w:r w:rsidR="00F53370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2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111C70" w:rsidRPr="00111C70">
      <w:t>14 St-552/16-20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1C70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07D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3F726E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235F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1282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337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2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2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26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26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2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2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26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26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KLASIKA d.o.o. za građevinastvo, ugostiteljstvo, proizvodnju i trgovinu</izvorni_sadrzaj>
    <derivirana_varijabla naziv="DomainObject.Predmet.ProtustrankaFormated_1">  KLASIKA d.o.o. za građevinastvo, ugostiteljstvo, proizvodnju i trgovinu</derivirana_varijabla>
  </DomainObject.Predmet.ProtustrankaFormated>
  <DomainObject.Predmet.ProtustrankaFormatedOIB>
    <izvorni_sadrzaj>  KLASIKA d.o.o. za građevinastvo, ugostiteljstvo, proizvodnju i trgovinu, OIB 18926048079</izvorni_sadrzaj>
    <derivirana_varijabla naziv="DomainObject.Predmet.ProtustrankaFormatedOIB_1">  KLASIKA d.o.o. za građevinastvo, ugostiteljstvo, proizvodnju i trgovinu, OIB 18926048079</derivirana_varijabla>
  </DomainObject.Predmet.ProtustrankaFormatedOIB>
  <DomainObject.Predmet.ProtustrankaFormatedWithAdress>
    <izvorni_sadrzaj> KLASIKA d.o.o. za građevinastvo, ugostiteljstvo, proizvodnju i trgovinu, Kolodvorska 24, 31207 Laslovo</izvorni_sadrzaj>
    <derivirana_varijabla naziv="DomainObject.Predmet.ProtustrankaFormatedWithAdress_1"> KLASIKA d.o.o. za građevinastvo, ugostiteljstvo, proizvodnju i trgovinu, Kolodvorska 24, 31207 Laslovo</derivirana_varijabla>
  </DomainObject.Predmet.ProtustrankaFormatedWithAdress>
  <DomainObject.Predmet.ProtustrankaFormatedWithAdressOIB>
    <izvorni_sadrzaj> KLASIKA d.o.o. za građevinastvo, ugostiteljstvo, proizvodnju i trgovinu, OIB 18926048079, Kolodvorska 24, 31207 Laslovo</izvorni_sadrzaj>
    <derivirana_varijabla naziv="DomainObject.Predmet.ProtustrankaFormatedWithAdressOIB_1"> KLASIKA d.o.o. za građevinastvo, ugostiteljstvo, proizvodnju i trgovinu, OIB 18926048079, Kolodvorska 24, 31207 Laslovo</derivirana_varijabla>
  </DomainObject.Predmet.ProtustrankaFormatedWithAdressOIB>
  <DomainObject.Predmet.ProtustrankaWithAdress>
    <izvorni_sadrzaj>KLASIKA d.o.o. za građevinastvo, ugostiteljstvo, proizvodnju i trgovinu Kolodvorska 24, 31207 Laslovo</izvorni_sadrzaj>
    <derivirana_varijabla naziv="DomainObject.Predmet.ProtustrankaWithAdress_1">KLASIKA d.o.o. za građevinastvo, ugostiteljstvo, proizvodnju i trgovinu Kolodvorska 24, 31207 Laslovo</derivirana_varijabla>
  </DomainObject.Predmet.ProtustrankaWithAdress>
  <DomainObject.Predmet.ProtustrankaWithAdressOIB>
    <izvorni_sadrzaj>KLASIKA d.o.o. za građevinastvo, ugostiteljstvo, proizvodnju i trgovinu, OIB 18926048079, Kolodvorska 24, 31207 Laslovo</izvorni_sadrzaj>
    <derivirana_varijabla naziv="DomainObject.Predmet.ProtustrankaWithAdressOIB_1">KLASIKA d.o.o. za građevinastvo, ugostiteljstvo, proizvodnju i trgovinu, OIB 18926048079, Kolodvorska 24, 31207 Laslovo</derivirana_varijabla>
  </DomainObject.Predmet.ProtustrankaWithAdressOIB>
  <DomainObject.Predmet.ProtustrankaNazivFormated>
    <izvorni_sadrzaj>KLASIKA d.o.o. za građevinastvo, ugostiteljstvo, proizvodnju i trgovinu</izvorni_sadrzaj>
    <derivirana_varijabla naziv="DomainObject.Predmet.ProtustrankaNazivFormated_1">KLASIKA d.o.o. za građevinastvo, ugostiteljstvo, proizvodnju i trgovinu</derivirana_varijabla>
  </DomainObject.Predmet.ProtustrankaNazivFormated>
  <DomainObject.Predmet.ProtustrankaNazivFormatedOIB>
    <izvorni_sadrzaj>KLASIKA d.o.o. za građevinastvo, ugostiteljstvo, proizvodnju i trgovinu, OIB 18926048079</izvorni_sadrzaj>
    <derivirana_varijabla naziv="DomainObject.Predmet.ProtustrankaNazivFormatedOIB_1">KLASIKA d.o.o. za građevinastvo, ugostiteljstvo, proizvodnju i trgovinu, OIB 18926048079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KLASIKA d.o.o. za građevinastvo, ugostiteljstvo, proizvodnju i trgovinu</item>
    </izvorni_sadrzaj>
    <derivirana_varijabla naziv="DomainObject.Predmet.ProtuStrankaListFormated_1">
      <item>KLASIKA d.o.o. za građevinastvo, ugostiteljstvo, proizvodnju i trgovinu</item>
    </derivirana_varijabla>
  </DomainObject.Predmet.ProtuStrankaListFormated>
  <DomainObject.Predmet.ProtuStrankaListFormatedOIB>
    <izvorni_sadrzaj>
      <item>KLASIKA d.o.o. za građevinastvo, ugostiteljstvo, proizvodnju i trgovinu, OIB 18926048079</item>
    </izvorni_sadrzaj>
    <derivirana_varijabla naziv="DomainObject.Predmet.ProtuStrankaListFormatedOIB_1">
      <item>KLASIKA d.o.o. za građevinastvo, ugostiteljstvo, proizvodnju i trgovinu, OIB 18926048079</item>
    </derivirana_varijabla>
  </DomainObject.Predmet.ProtuStrankaListFormatedOIB>
  <DomainObject.Predmet.ProtuStrankaListFormatedWithAdress>
    <izvorni_sadrzaj>
      <item>KLASIKA d.o.o. za građevinastvo, ugostiteljstvo, proizvodnju i trgovinu, Kolodvorska 24, 31207 Laslovo</item>
    </izvorni_sadrzaj>
    <derivirana_varijabla naziv="DomainObject.Predmet.ProtuStrankaListFormatedWithAdress_1">
      <item>KLASIKA d.o.o. za građevinastvo, ugostiteljstvo, proizvodnju i trgovinu, Kolodvorska 24, 31207 Laslovo</item>
    </derivirana_varijabla>
  </DomainObject.Predmet.ProtuStrankaListFormatedWithAdress>
  <DomainObject.Predmet.ProtuStrankaListFormatedWithAdressOIB>
    <izvorni_sadrzaj>
      <item>KLASIKA d.o.o. za građevinastvo, ugostiteljstvo, proizvodnju i trgovinu, OIB 18926048079, Kolodvorska 24, 31207 Laslovo</item>
    </izvorni_sadrzaj>
    <derivirana_varijabla naziv="DomainObject.Predmet.ProtuStrankaListFormatedWithAdressOIB_1">
      <item>KLASIKA d.o.o. za građevinastvo, ugostiteljstvo, proizvodnju i trgovinu, OIB 18926048079, Kolodvorska 24, 31207 Laslovo</item>
    </derivirana_varijabla>
  </DomainObject.Predmet.ProtuStrankaListFormatedWithAdressOIB>
  <DomainObject.Predmet.ProtuStrankaListNazivFormated>
    <izvorni_sadrzaj>
      <item>KLASIKA d.o.o. za građevinastvo, ugostiteljstvo, proizvodnju i trgovinu</item>
    </izvorni_sadrzaj>
    <derivirana_varijabla naziv="DomainObject.Predmet.ProtuStrankaListNazivFormated_1">
      <item>KLASIKA d.o.o. za građevinastvo, ugostiteljstvo, proizvodnju i trgovinu</item>
    </derivirana_varijabla>
  </DomainObject.Predmet.ProtuStrankaListNazivFormated>
  <DomainObject.Predmet.ProtuStrankaListNazivFormatedOIB>
    <izvorni_sadrzaj>
      <item>KLASIKA d.o.o. za građevinastvo, ugostiteljstvo, proizvodnju i trgovinu, OIB 18926048079</item>
    </izvorni_sadrzaj>
    <derivirana_varijabla naziv="DomainObject.Predmet.ProtuStrankaListNazivFormatedOIB_1">
      <item>KLASIKA d.o.o. za građevinastvo, ugostiteljstvo, proizvodnju i trgovinu, OIB 18926048079</item>
    </derivirana_varijabla>
  </DomainObject.Predmet.ProtuStrankaListNazivFormatedOIB>
  <DomainObject.Predmet.OstaliListFormated>
    <izvorni_sadrzaj>
      <item>Kata Rašić</item>
      <item>ŽDO GUO Osijek</item>
      <item>Andrej Kralj</item>
    </izvorni_sadrzaj>
    <derivirana_varijabla naziv="DomainObject.Predmet.OstaliListFormated_1">
      <item>Kata Rašić</item>
      <item>ŽDO GUO Osijek</item>
      <item>Andrej Kralj</item>
    </derivirana_varijabla>
  </DomainObject.Predmet.OstaliListFormated>
  <DomainObject.Predmet.OstaliListFormatedOIB>
    <izvorni_sadrzaj>
      <item>Kata Rašić, OIB 84450283675</item>
      <item>ŽDO GUO Osijek</item>
      <item>Andrej Kralj, OIB 49732359932</item>
    </izvorni_sadrzaj>
    <derivirana_varijabla naziv="DomainObject.Predmet.OstaliListFormatedOIB_1">
      <item>Kata Rašić, OIB 84450283675</item>
      <item>ŽDO GUO Osijek</item>
      <item>Andrej Kralj, OIB 49732359932</item>
    </derivirana_varijabla>
  </DomainObject.Predmet.OstaliListFormatedOIB>
  <DomainObject.Predmet.OstaliListFormatedWithAdress>
    <izvorni_sadrzaj>
      <item>Kata Rašić, S.S. Kranjčevića 31, 32100 Vinkovci</item>
      <item>ŽDO GUO Osijek</item>
      <item>Andrej Kralj, Kolodvorska 24, 31207 Laslovo</item>
    </izvorni_sadrzaj>
    <derivirana_varijabla naziv="DomainObject.Predmet.OstaliListFormatedWithAdress_1">
      <item>Kata Rašić, S.S. Kranjčevića 31, 32100 Vinkovci</item>
      <item>ŽDO GUO Osijek</item>
      <item>Andrej Kralj, Kolodvorska 24, 31207 Laslovo</item>
    </derivirana_varijabla>
  </DomainObject.Predmet.OstaliListFormatedWithAdress>
  <DomainObject.Predmet.OstaliListFormatedWithAdressOIB>
    <izvorni_sadrzaj>
      <item>Kata Rašić, OIB 84450283675, S.S. Kranjčevića 31, 32100 Vinkovci</item>
      <item>ŽDO GUO Osijek</item>
      <item>Andrej Kralj, OIB 49732359932, Kolodvorska 24, 31207 Laslovo</item>
    </izvorni_sadrzaj>
    <derivirana_varijabla naziv="DomainObject.Predmet.OstaliListFormatedWithAdressOIB_1">
      <item>Kata Rašić, OIB 84450283675, S.S. Kranjčevića 31, 32100 Vinkovci</item>
      <item>ŽDO GUO Osijek</item>
      <item>Andrej Kralj, OIB 49732359932, Kolodvorska 24, 31207 Laslovo</item>
    </derivirana_varijabla>
  </DomainObject.Predmet.OstaliListFormatedWithAdressOIB>
  <DomainObject.Predmet.OstaliListNazivFormated>
    <izvorni_sadrzaj>
      <item>Kata Rašić</item>
      <item>ŽDO GUO Osijek</item>
      <item>Andrej Kralj</item>
    </izvorni_sadrzaj>
    <derivirana_varijabla naziv="DomainObject.Predmet.OstaliListNazivFormated_1">
      <item>Kata Rašić</item>
      <item>ŽDO GUO Osijek</item>
      <item>Andrej Kralj</item>
    </derivirana_varijabla>
  </DomainObject.Predmet.OstaliListNazivFormated>
  <DomainObject.Predmet.OstaliListNazivFormatedOIB>
    <izvorni_sadrzaj>
      <item>Kata Rašić, OIB 84450283675</item>
      <item>ŽDO GUO Osijek</item>
      <item>Andrej Kralj, OIB 49732359932</item>
    </izvorni_sadrzaj>
    <derivirana_varijabla naziv="DomainObject.Predmet.OstaliListNazivFormatedOIB_1">
      <item>Kata Rašić, OIB 84450283675</item>
      <item>ŽDO GUO Osijek</item>
      <item>Andrej Kralj, OIB 49732359932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KLASIKA d.o.o. za građevinastvo, ugostiteljstvo, proizvodnju i trgovinu</izvorni_sadrzaj>
    <derivirana_varijabla naziv="DomainObject.Predmet.ProtustrankaIDrugi_1">KLASIKA d.o.o. za građevinastvo, ugostiteljstvo,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KLASIKA d.o.o. za građevinastvo, ugostiteljstvo, proizvodnju i trgovinu, OIB 18926048079, Kolodvorska 24, 31207 Laslovo</izvorni_sadrzaj>
    <derivirana_varijabla naziv="DomainObject.Predmet.ProtustrankaIDrugiAdressOIB_1">KLASIKA d.o.o. za građevinastvo, ugostiteljstvo, proizvodnju i trgovinu, OIB 18926048079, Kolodvorska 24,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KLASIKA d.o.o. za građevinastvo, ugostiteljstvo, proizvodnju i trgovinu</item>
      <item>Kata Rašić</item>
      <item>ŽDO GUO Osijek</item>
      <item>Andrej Kralj</item>
    </izvorni_sadrzaj>
    <derivirana_varijabla naziv="DomainObject.Predmet.SudioniciListNaziv_1">
      <item>FINA RC OSIJEK</item>
      <item>KLASIKA d.o.o. za građevinastvo, ugostiteljstvo, proizvodnju i trgovinu</item>
      <item>Kata Rašić</item>
      <item>ŽDO GUO Osijek</item>
      <item>Andrej Kralj</item>
    </derivirana_varijabla>
  </DomainObject.Predmet.SudioniciListNaziv>
  <DomainObject.Predmet.SudioniciListAdressOIB>
    <izvorni_sadrzaj>
      <item>FINA RC OSIJEK, OIB 85821130368</item>
      <item>KLASIKA d.o.o. za građevinastvo, ugostiteljstvo, proizvodnju i trgovinu, OIB 18926048079, Kolodvorska 24,31207 Laslovo</item>
      <item>Kata Rašić, OIB 84450283675, S.S. Kranjčevića 31,32100 Vinkovci</item>
      <item>ŽDO GUO Osijek</item>
      <item>Andrej Kralj, OIB 49732359932, Kolodvorska 24,31207 Laslovo</item>
    </izvorni_sadrzaj>
    <derivirana_varijabla naziv="DomainObject.Predmet.SudioniciListAdressOIB_1">
      <item>FINA RC OSIJEK, OIB 85821130368</item>
      <item>KLASIKA d.o.o. za građevinastvo, ugostiteljstvo, proizvodnju i trgovinu, OIB 18926048079, Kolodvorska 24,31207 Laslovo</item>
      <item>Kata Rašić, OIB 84450283675, S.S. Kranjčevića 31,32100 Vinkovci</item>
      <item>ŽDO GUO Osijek</item>
      <item>Andrej Kralj, OIB 49732359932, Kolodvorska 24,31207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18926048079</item>
      <item>, OIB 84450283675</item>
      <item>, OIB null</item>
      <item>, OIB 49732359932</item>
    </izvorni_sadrzaj>
    <derivirana_varijabla naziv="DomainObject.Predmet.SudioniciListNazivOIB_1">
      <item>, OIB 85821130368</item>
      <item>, OIB 18926048079</item>
      <item>, OIB 84450283675</item>
      <item>, OIB null</item>
      <item>, OIB 49732359932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437</properties:Words>
  <properties:Characters>2491</properties:Characters>
  <properties:Lines>74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2016-06-23T11:36:00Z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