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528c" w14:paraId="aac528c" w:rsidRDefault="00A95E7A" w:rsidP="00A95E7A" w:rsidR="00A95E7A">
      <w:pPr>
        <w:tabs>
          <w:tab w:pos="345" w:val="left"/>
          <w:tab w:pos="9070" w:val="right"/>
        </w:tabs>
        <w:overflowPunct w:val="false"/>
        <w:autoSpaceDE w:val="false"/>
        <w:autoSpaceDN w:val="false"/>
        <w15:collapsed w:val="false"/>
        <w:rPr>
          <w:b/>
          <w:bCs/>
          <w:noProof w:val="false"/>
        </w:rPr>
      </w:pPr>
      <w:bookmarkStart w:name="_GoBack" w:id="0"/>
      <w:bookmarkEnd w:id="0"/>
      <w:r>
        <w:rPr>
          <w:b/>
          <w:bCs/>
          <w:noProof w:val="false"/>
        </w:rPr>
        <w:tab/>
      </w:r>
    </w:p>
    <w:p w:rsidRDefault="00A95E7A" w:rsidP="00A95E7A" w:rsidR="00A95E7A" w:rsidRPr="00344E37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 w:rsidRPr="00344E37">
        <w:rPr>
          <w:b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95E7A" w:rsidR="00A95E7A" w:rsidRPr="00344E37">
        <w:tc>
          <w:tcPr>
            <w:tcW w:type="dxa" w:w="3060"/>
            <w:hideMark/>
          </w:tcPr>
          <w:p w:rsidRDefault="00A95E7A" w:rsidR="00A95E7A" w:rsidRPr="00344E37">
            <w:pPr>
              <w:jc w:val="center"/>
            </w:pPr>
            <w:r w:rsidRPr="00344E37">
              <w:t>REPUBLIKA HRVATSKA</w:t>
            </w:r>
          </w:p>
          <w:p w:rsidRDefault="00A95E7A" w:rsidR="00A95E7A" w:rsidRPr="00344E37">
            <w:pPr>
              <w:jc w:val="center"/>
            </w:pPr>
            <w:r w:rsidRPr="00344E37">
              <w:t>Trgovački sud u Zagrebu</w:t>
            </w:r>
          </w:p>
          <w:p w:rsidRDefault="00A95E7A" w:rsidR="00A95E7A" w:rsidRPr="00344E37">
            <w:pPr>
              <w:jc w:val="center"/>
            </w:pPr>
            <w:r w:rsidRPr="00344E37">
              <w:t>Zagreb, Amruševa 2/II</w:t>
            </w:r>
          </w:p>
        </w:tc>
      </w:tr>
    </w:tbl>
    <w:p w:rsidRDefault="00A95E7A" w:rsidP="00A95E7A" w:rsidR="00A95E7A" w:rsidRPr="00344E37">
      <w:pPr>
        <w:tabs>
          <w:tab w:pos="180" w:val="left"/>
          <w:tab w:pos="4251" w:val="center"/>
        </w:tabs>
        <w:rPr>
          <w:b/>
        </w:rPr>
      </w:pPr>
      <w:r w:rsidRPr="00344E37">
        <w:rPr>
          <w:b/>
        </w:rPr>
        <w:tab/>
        <w:t xml:space="preserve"> </w:t>
      </w:r>
    </w:p>
    <w:p w:rsidRDefault="00C01174" w:rsidP="00A95E7A" w:rsidR="00A95E7A" w:rsidRPr="00344E37">
      <w:pPr>
        <w:tabs>
          <w:tab w:pos="180" w:val="left"/>
          <w:tab w:pos="4251" w:val="center"/>
        </w:tabs>
        <w:jc w:val="right"/>
      </w:pPr>
      <w:r w:rsidRPr="00344E37">
        <w:t>46</w:t>
      </w:r>
      <w:r w:rsidR="00A95E7A" w:rsidRPr="00344E37">
        <w:t>. St-</w:t>
      </w:r>
      <w:r w:rsidR="00344E37" w:rsidRPr="00344E37">
        <w:t>2647</w:t>
      </w:r>
      <w:r w:rsidR="00A95E7A" w:rsidRPr="00344E37">
        <w:t>/1</w:t>
      </w:r>
      <w:r w:rsidR="00344E37" w:rsidRPr="00344E37">
        <w:t>7</w:t>
      </w:r>
      <w:r w:rsidR="00692EB5">
        <w:t>-48</w:t>
      </w:r>
    </w:p>
    <w:p w:rsidRDefault="00A95E7A" w:rsidP="00A95E7A" w:rsidR="00A95E7A" w:rsidRPr="00344E37">
      <w:pPr>
        <w:tabs>
          <w:tab w:pos="180" w:val="left"/>
          <w:tab w:pos="4251" w:val="center"/>
        </w:tabs>
        <w:jc w:val="center"/>
      </w:pPr>
      <w:r w:rsidRPr="00344E37">
        <w:t>R E P U B L I K A  H R V A T S K A</w:t>
      </w:r>
    </w:p>
    <w:p w:rsidRDefault="00A95E7A" w:rsidP="00A95E7A" w:rsidR="00A95E7A" w:rsidRPr="00344E37">
      <w:pPr>
        <w:jc w:val="center"/>
        <w:rPr>
          <w:b/>
        </w:rPr>
      </w:pPr>
    </w:p>
    <w:p w:rsidRDefault="00CD2F81" w:rsidP="00A95E7A" w:rsidR="00A95E7A" w:rsidRPr="00344E37">
      <w:pPr>
        <w:ind w:firstLine="660" w:left="2880"/>
      </w:pPr>
      <w:r w:rsidRPr="00344E37">
        <w:t>Z A K L J U Č A K</w:t>
      </w:r>
    </w:p>
    <w:p w:rsidRDefault="00A95E7A" w:rsidP="00A95E7A" w:rsidR="00A95E7A" w:rsidRPr="00344E37">
      <w:pPr>
        <w:jc w:val="center"/>
        <w:rPr>
          <w:b/>
        </w:rPr>
      </w:pPr>
    </w:p>
    <w:p w:rsidRDefault="00C01174" w:rsidP="00C01174" w:rsidR="00C01174" w:rsidRPr="00344E37">
      <w:pPr>
        <w:ind w:firstLine="720"/>
        <w:jc w:val="both"/>
      </w:pPr>
      <w:r w:rsidRPr="00344E37">
        <w:t>Trgovački sud u Zagrebu</w:t>
      </w:r>
      <w:r w:rsidR="009C4AC0" w:rsidRPr="00344E37">
        <w:t>,</w:t>
      </w:r>
      <w:r w:rsidRPr="00344E37">
        <w:t xml:space="preserve"> po sutkinji Maj</w:t>
      </w:r>
      <w:r w:rsidR="009C4AC0" w:rsidRPr="00344E37">
        <w:t>i</w:t>
      </w:r>
      <w:r w:rsidRPr="00344E37">
        <w:t xml:space="preserve"> Praljak</w:t>
      </w:r>
      <w:r w:rsidR="009C4AC0" w:rsidRPr="00344E37">
        <w:t>,</w:t>
      </w:r>
      <w:r w:rsidRPr="00344E37">
        <w:t xml:space="preserve"> </w:t>
      </w:r>
      <w:r w:rsidR="00344E37" w:rsidRPr="00344E37">
        <w:t xml:space="preserve">u stečajnom postupku </w:t>
      </w:r>
      <w:r w:rsidRPr="00344E37">
        <w:t xml:space="preserve">nad dužnikom </w:t>
      </w:r>
      <w:r w:rsidR="00344E37" w:rsidRPr="00344E37">
        <w:t xml:space="preserve">G.F. NEKRETNINE d.o.o. u stečaju, Zagrebačka 17, Velika Gorica, OIB: 55672363398, 5. studenog </w:t>
      </w:r>
      <w:r w:rsidRPr="00344E37">
        <w:t>2018.</w:t>
      </w:r>
    </w:p>
    <w:p w:rsidRDefault="00A95E7A" w:rsidP="00A95E7A" w:rsidR="00A95E7A" w:rsidRPr="00344E37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C01174" w:rsidP="00C01174" w:rsidR="00C01174" w:rsidRPr="00344E37">
      <w:pPr>
        <w:jc w:val="center"/>
      </w:pPr>
      <w:r w:rsidRPr="00344E37">
        <w:t>z a k lj u č i o    j e</w:t>
      </w:r>
    </w:p>
    <w:p w:rsidRDefault="00702ADA" w:rsidP="00344E37" w:rsidR="00702ADA" w:rsidRPr="00344E37">
      <w:pPr>
        <w:jc w:val="both"/>
      </w:pPr>
    </w:p>
    <w:p w:rsidRDefault="00702ADA" w:rsidP="00702ADA" w:rsidR="00702ADA" w:rsidRPr="00344E37">
      <w:pPr>
        <w:pStyle w:val="Odlomakpopisa"/>
        <w:numPr>
          <w:ilvl w:val="0"/>
          <w:numId w:val="1"/>
        </w:numPr>
        <w:jc w:val="both"/>
      </w:pPr>
      <w:r w:rsidRPr="00344E37">
        <w:t>Ročište vjerovnika na kojem će se ispitati prijavljene tražbine (ispitno ročište) od</w:t>
      </w:r>
      <w:r w:rsidR="00ED23B3">
        <w:t>r</w:t>
      </w:r>
      <w:r w:rsidRPr="00344E37">
        <w:t xml:space="preserve">žati će se </w:t>
      </w:r>
      <w:r w:rsidR="00301BF7" w:rsidRPr="00344E37">
        <w:rPr>
          <w:b/>
        </w:rPr>
        <w:t xml:space="preserve">21. </w:t>
      </w:r>
      <w:r w:rsidR="00344E37" w:rsidRPr="00344E37">
        <w:rPr>
          <w:b/>
        </w:rPr>
        <w:t xml:space="preserve">veljače </w:t>
      </w:r>
      <w:r w:rsidR="00301BF7" w:rsidRPr="00344E37">
        <w:rPr>
          <w:b/>
        </w:rPr>
        <w:t>201</w:t>
      </w:r>
      <w:r w:rsidR="00344E37" w:rsidRPr="00344E37">
        <w:rPr>
          <w:b/>
        </w:rPr>
        <w:t>9</w:t>
      </w:r>
      <w:r w:rsidR="00301BF7" w:rsidRPr="00344E37">
        <w:rPr>
          <w:b/>
        </w:rPr>
        <w:t xml:space="preserve">. u </w:t>
      </w:r>
      <w:r w:rsidR="00344E37" w:rsidRPr="00344E37">
        <w:rPr>
          <w:b/>
        </w:rPr>
        <w:t xml:space="preserve">10,00 </w:t>
      </w:r>
      <w:r w:rsidR="00301BF7" w:rsidRPr="00344E37">
        <w:rPr>
          <w:b/>
        </w:rPr>
        <w:t>sati</w:t>
      </w:r>
      <w:r w:rsidRPr="00344E37">
        <w:t xml:space="preserve"> u zgradi Trgovačkog suda u Zagrebu, Zagreb, Petrinjska 8, soba broj</w:t>
      </w:r>
      <w:r w:rsidR="00344E37" w:rsidRPr="00344E37">
        <w:t xml:space="preserve"> 96</w:t>
      </w:r>
      <w:r w:rsidRPr="00344E37">
        <w:t>/II (</w:t>
      </w:r>
      <w:r w:rsidR="00344E37" w:rsidRPr="00344E37">
        <w:t>ulična</w:t>
      </w:r>
      <w:r w:rsidRPr="00344E37">
        <w:t xml:space="preserve"> zgrada).</w:t>
      </w:r>
    </w:p>
    <w:p w:rsidRDefault="00702ADA" w:rsidP="00702ADA" w:rsidR="00702ADA" w:rsidRPr="00344E37">
      <w:pPr>
        <w:pStyle w:val="Odlomakpopisa"/>
      </w:pPr>
    </w:p>
    <w:p w:rsidRDefault="00702ADA" w:rsidP="00702ADA" w:rsidR="00C01174" w:rsidRPr="00344E37">
      <w:pPr>
        <w:pStyle w:val="Odlomakpopisa"/>
        <w:numPr>
          <w:ilvl w:val="0"/>
          <w:numId w:val="1"/>
        </w:numPr>
        <w:jc w:val="both"/>
      </w:pPr>
      <w:r w:rsidRPr="00344E37">
        <w:t xml:space="preserve">Skupština vjerovnika na kojoj će se na temelju izviješća stečajnog upravitelja odlučivati o daljnjem tijeku stečajnog postupka (izvještajno ročište), održati će </w:t>
      </w:r>
      <w:r w:rsidR="00301BF7" w:rsidRPr="00344E37">
        <w:t xml:space="preserve">se </w:t>
      </w:r>
      <w:r w:rsidR="00301BF7" w:rsidRPr="00344E37">
        <w:rPr>
          <w:b/>
        </w:rPr>
        <w:t xml:space="preserve">21. </w:t>
      </w:r>
      <w:r w:rsidR="00344E37" w:rsidRPr="00344E37">
        <w:rPr>
          <w:b/>
        </w:rPr>
        <w:t xml:space="preserve">veljače </w:t>
      </w:r>
      <w:r w:rsidR="00301BF7" w:rsidRPr="00344E37">
        <w:rPr>
          <w:b/>
        </w:rPr>
        <w:t>201</w:t>
      </w:r>
      <w:r w:rsidR="00344E37" w:rsidRPr="00344E37">
        <w:rPr>
          <w:b/>
        </w:rPr>
        <w:t>9</w:t>
      </w:r>
      <w:r w:rsidR="00301BF7" w:rsidRPr="00344E37">
        <w:rPr>
          <w:b/>
        </w:rPr>
        <w:t xml:space="preserve">. u </w:t>
      </w:r>
      <w:r w:rsidR="00344E37" w:rsidRPr="00344E37">
        <w:rPr>
          <w:b/>
        </w:rPr>
        <w:t>10,15</w:t>
      </w:r>
      <w:r w:rsidR="00301BF7" w:rsidRPr="00344E37">
        <w:rPr>
          <w:b/>
        </w:rPr>
        <w:t xml:space="preserve"> sati</w:t>
      </w:r>
      <w:r w:rsidR="00301BF7" w:rsidRPr="00344E37">
        <w:t xml:space="preserve"> </w:t>
      </w:r>
      <w:r w:rsidRPr="00344E37">
        <w:t xml:space="preserve">u zgradi Trgovačkog suda u Zagrebu, Zagreb, Petrinjska 8, soba broj </w:t>
      </w:r>
      <w:r w:rsidR="00344E37" w:rsidRPr="00344E37">
        <w:t>96</w:t>
      </w:r>
      <w:r w:rsidRPr="00344E37">
        <w:t>/II (</w:t>
      </w:r>
      <w:r w:rsidR="00344E37" w:rsidRPr="00344E37">
        <w:t>ulična</w:t>
      </w:r>
      <w:r w:rsidRPr="00344E37">
        <w:t xml:space="preserve"> zgrada).</w:t>
      </w:r>
    </w:p>
    <w:p w:rsidRDefault="00702ADA" w:rsidP="00A95E7A" w:rsidR="00702ADA" w:rsidRPr="00344E37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A95E7A" w:rsidP="00A95E7A" w:rsidR="00A95E7A" w:rsidRPr="00344E37">
      <w:pPr>
        <w:overflowPunct w:val="false"/>
        <w:autoSpaceDE w:val="false"/>
        <w:autoSpaceDN w:val="false"/>
        <w:jc w:val="center"/>
        <w:rPr>
          <w:noProof w:val="false"/>
        </w:rPr>
      </w:pPr>
      <w:r w:rsidRPr="00344E37">
        <w:rPr>
          <w:b/>
          <w:bCs/>
          <w:noProof w:val="false"/>
        </w:rPr>
        <w:t> </w:t>
      </w:r>
    </w:p>
    <w:p w:rsidRDefault="00A95E7A" w:rsidP="00A95E7A" w:rsidR="00A95E7A" w:rsidRPr="00344E3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44E37">
        <w:rPr>
          <w:bCs/>
          <w:noProof w:val="false"/>
        </w:rPr>
        <w:t xml:space="preserve">Zagreb,  </w:t>
      </w:r>
      <w:r w:rsidR="00344E37" w:rsidRPr="00344E37">
        <w:rPr>
          <w:bCs/>
          <w:noProof w:val="false"/>
        </w:rPr>
        <w:t>5. studenog</w:t>
      </w:r>
      <w:r w:rsidR="00146B85" w:rsidRPr="00344E37">
        <w:rPr>
          <w:bCs/>
          <w:noProof w:val="false"/>
        </w:rPr>
        <w:t xml:space="preserve"> </w:t>
      </w:r>
      <w:r w:rsidRPr="00344E37">
        <w:rPr>
          <w:bCs/>
          <w:noProof w:val="false"/>
        </w:rPr>
        <w:t>201</w:t>
      </w:r>
      <w:r w:rsidR="00146B85" w:rsidRPr="00344E37">
        <w:rPr>
          <w:bCs/>
          <w:noProof w:val="false"/>
        </w:rPr>
        <w:t>8</w:t>
      </w:r>
      <w:r w:rsidRPr="00344E37">
        <w:rPr>
          <w:bCs/>
          <w:noProof w:val="false"/>
        </w:rPr>
        <w:t>.</w:t>
      </w:r>
    </w:p>
    <w:p w:rsidRDefault="00A95E7A" w:rsidP="00A95E7A" w:rsidR="00A95E7A" w:rsidRPr="00344E3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44E37">
        <w:rPr>
          <w:noProof w:val="false"/>
        </w:rPr>
        <w:t xml:space="preserve">                                        </w:t>
      </w:r>
      <w:r w:rsidR="00C01174" w:rsidRPr="00344E37">
        <w:rPr>
          <w:noProof w:val="false"/>
        </w:rPr>
        <w:t>Sutkinja</w:t>
      </w:r>
      <w:r w:rsidRPr="00344E37">
        <w:rPr>
          <w:noProof w:val="false"/>
        </w:rPr>
        <w:t>:</w:t>
      </w:r>
    </w:p>
    <w:p w:rsidRDefault="00A95E7A" w:rsidP="00A95E7A" w:rsidR="00A95E7A">
      <w:pPr>
        <w:overflowPunct w:val="false"/>
        <w:autoSpaceDE w:val="false"/>
        <w:autoSpaceDN w:val="false"/>
        <w:jc w:val="both"/>
        <w:rPr>
          <w:noProof w:val="false"/>
        </w:rPr>
      </w:pPr>
      <w:r w:rsidRPr="00344E3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="00C01174" w:rsidRPr="00344E37">
        <w:rPr>
          <w:noProof w:val="false"/>
        </w:rPr>
        <w:t>Maja Praljak</w:t>
      </w:r>
      <w:r w:rsidR="00692EB5">
        <w:rPr>
          <w:noProof w:val="false"/>
        </w:rPr>
        <w:t>, v.r.</w:t>
      </w:r>
    </w:p>
    <w:p w:rsidRDefault="00692EB5" w:rsidP="00A95E7A" w:rsidR="00692EB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92EB5" w:rsidR="00692EB5">
      <w:r>
        <w:t>Za točnost otpravka-ovlašteni službenik:</w:t>
      </w:r>
    </w:p>
    <w:p w:rsidRDefault="00692EB5" w:rsidR="00692EB5">
      <w:r>
        <w:t>Nikolina Krunić</w:t>
      </w:r>
    </w:p>
    <w:p w:rsidRDefault="00692EB5" w:rsidP="00A95E7A" w:rsidR="00692EB5" w:rsidRPr="00344E3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A95E7A" w:rsidP="00A95E7A" w:rsidR="00A95E7A" w:rsidRPr="00344E3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A95E7A" w:rsidP="00A95E7A" w:rsidR="00C83F85" w:rsidRPr="00344E37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344E37">
        <w:rPr>
          <w:bCs/>
          <w:noProof w:val="false"/>
        </w:rPr>
        <w:t>U</w:t>
      </w:r>
      <w:r w:rsidR="00C83F85" w:rsidRPr="00344E37">
        <w:rPr>
          <w:bCs/>
          <w:noProof w:val="false"/>
        </w:rPr>
        <w:t xml:space="preserve">puta o pravnom lijeku: </w:t>
      </w:r>
    </w:p>
    <w:p w:rsidRDefault="00702ADA" w:rsidP="00C83F85" w:rsidR="00A95E7A" w:rsidRPr="00344E37">
      <w:pPr>
        <w:rPr>
          <w:noProof w:val="false"/>
        </w:rPr>
      </w:pPr>
      <w:r w:rsidRPr="00344E37">
        <w:t>Protiv ovog zaključka nije dopušten</w:t>
      </w:r>
      <w:r w:rsidR="00C83F85" w:rsidRPr="00344E37">
        <w:t xml:space="preserve"> pravni lijek (</w:t>
      </w:r>
      <w:r w:rsidRPr="00344E37">
        <w:t>čl. 19. st. 7. S</w:t>
      </w:r>
      <w:r w:rsidR="00C83F85" w:rsidRPr="00344E37">
        <w:t>tečajnog zakona)</w:t>
      </w:r>
    </w:p>
    <w:p w:rsidRDefault="000934F2" w:rsidP="000934F2" w:rsidR="000934F2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44E37" w:rsidP="00344E37" w:rsidR="00344E37">
      <w:pPr>
        <w:ind w:firstLine="720"/>
        <w:jc w:val="both"/>
        <w:rPr>
          <w:noProof w:val="false"/>
        </w:rPr>
      </w:pPr>
    </w:p>
    <w:p w:rsidRDefault="00344E37" w:rsidP="00344E37" w:rsidR="00344E37">
      <w:pPr>
        <w:ind w:firstLine="720"/>
        <w:jc w:val="both"/>
      </w:pPr>
    </w:p>
    <w:p w:rsidRDefault="00344E37" w:rsidP="00344E37" w:rsidR="00344E37">
      <w:pPr>
        <w:ind w:firstLine="720"/>
        <w:jc w:val="both"/>
      </w:pPr>
      <w:r>
        <w:tab/>
      </w:r>
    </w:p>
    <w:p w:rsidRDefault="00344E37" w:rsidP="00344E37" w:rsidR="00344E37">
      <w:pPr>
        <w:ind w:firstLine="720"/>
        <w:jc w:val="both"/>
      </w:pPr>
    </w:p>
    <w:p w:rsidRDefault="007C0713" w:rsidR="007C0713"/>
    <w:sectPr w:rsidR="007C07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66282"/>
    <w:multiLevelType w:val="hybridMultilevel"/>
    <w:tmpl w:val="936863BE"/>
    <w:lvl w:tplc="D9F2A670" w:ilvl="0">
      <w:start w:val="4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6208B2"/>
    <w:multiLevelType w:val="hybridMultilevel"/>
    <w:tmpl w:val="E626BBF4"/>
    <w:lvl w:tplc="7B48FC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E7A"/>
    <w:rsid w:val="000934F2"/>
    <w:rsid w:val="00146B85"/>
    <w:rsid w:val="00191AE7"/>
    <w:rsid w:val="002612AC"/>
    <w:rsid w:val="00301BF7"/>
    <w:rsid w:val="00344E37"/>
    <w:rsid w:val="005137C2"/>
    <w:rsid w:val="00692EB5"/>
    <w:rsid w:val="006F50FC"/>
    <w:rsid w:val="00702ADA"/>
    <w:rsid w:val="007C0713"/>
    <w:rsid w:val="008B2E82"/>
    <w:rsid w:val="009C4AC0"/>
    <w:rsid w:val="00A95E7A"/>
    <w:rsid w:val="00C01174"/>
    <w:rsid w:val="00C83F85"/>
    <w:rsid w:val="00CD2F81"/>
    <w:rsid w:val="00ED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4F2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4F2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4F2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4F2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E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EB5"/>
    <w:rPr>
      <w:rFonts w:cs="Tahoma" w:eastAsia="Times New Roman" w:hAnsi="Tahoma" w:ascii="Tahoma"/>
      <w:noProof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4F2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4F2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4F2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4F2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E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EB5"/>
    <w:rPr>
      <w:rFonts w:ascii="Tahoma" w:cs="Tahoma" w:eastAsia="Times New Roman" w:hAnsi="Tahoma"/>
      <w:noProof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24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4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46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St-2647/2017-48</izvorni_sadrzaj>
    <derivirana_varijabla naziv="DomainObject.Oznaka_1">St-2647/2017-48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St-2647/2017</izvorni_sadrzaj>
    <derivirana_varijabla naziv="DomainObject.Predmet.OznakaBroj_1">St-2647/2017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Formated_1"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Formated>
  <DomainObject.Predmet.OstaliListFormatedOIB>
    <izvorni_sadrzaj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FormatedOIB_1"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FormatedOIB>
  <DomainObject.Predmet.OstaliListFormatedWithAdress>
    <izvorni_sadrzaj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izvorni_sadrzaj>
    <derivirana_varijabla naziv="DomainObject.Predmet.OstaliListFormatedWithAdress_1"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derivirana_varijabla>
  </DomainObject.Predmet.OstaliListFormatedWithAdress>
  <DomainObject.Predmet.OstaliListFormatedWithAdressOIB>
    <izvorni_sadrzaj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izvorni_sadrzaj>
    <derivirana_varijabla naziv="DomainObject.Predmet.OstaliListFormatedWithAdressOIB_1"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derivirana_varijabla>
  </DomainObject.Predmet.OstaliListFormatedWithAdressOIB>
  <DomainObject.Predmet.OstaliListNazivFormated>
    <izvorni_sadrzaj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NazivFormated_1"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NazivFormated>
  <DomainObject.Predmet.OstaliListNazivFormatedOIB>
    <izvorni_sadrzaj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NazivFormatedOIB_1"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St-2647/2017-48</izvorni_sadrzaj>
    <derivirana_varijabla naziv="DomainObject.PoslovniBrojDokumenta_1">St-2647/2017-48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  <item>Sberbank d.d.</item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SudioniciListNaziv_1">
      <item>G.F. NEKRETNINE d.o.o.</item>
      <item>FINA Regionalni centar Zagreb</item>
      <item>Sberbank d.d.</item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  <item>, OIB 78427478595</item>
      <item>, OIB 70888300729</item>
      <item>, OIB 96292040276</item>
      <item>, OIB null</item>
      <item>, OIB 85821130368</item>
      <item>, OIB null</item>
      <item>, OIB null</item>
      <item>, OIB 18683136487</item>
      <item>, OIB 26635293339</item>
      <item>, OIB 57362618039</item>
      <item>, OIB 32284739479</item>
    </izvorni_sadrzaj>
    <derivirana_varijabla naziv="DomainObject.Predmet.SudioniciListNazivOIB_1">
      <item>, OIB 55672363398</item>
      <item>, OIB 85821130368</item>
      <item>, OIB 78427478595</item>
      <item>, OIB 70888300729</item>
      <item>, OIB 96292040276</item>
      <item>, OIB null</item>
      <item>, OIB 85821130368</item>
      <item>, OIB null</item>
      <item>, OIB null</item>
      <item>, OIB 18683136487</item>
      <item>, OIB 26635293339</item>
      <item>, OIB 57362618039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2018.</izvorni_sadrzaj>
    <derivirana_varijabla naziv="DomainObject.Predmet.DatumZadnjeOdrzaneSudskeRadnje_1">9. travnja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St-2647/2017-45</izvorni_sadrzaj>
    <derivirana_varijabla naziv="DomainObject.PredzadnjaOdlukaIzPredmeta.Oznaka_1">St-2647/2017-45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888</properties:Characters>
  <properties:Lines>42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2018-11-05T13:08:00Z</dcterms:created>
  <dc:creator>Maja Praljak</dc:creator>
  <dc:description/>
  <cp:keywords/>
  <cp:lastModifiedBy>Nikolina Krunić</cp:lastModifiedBy>
  <cp:lastPrinted>2018-11-06T12:59:00Z</cp:lastPrinted>
  <dcterms:modified xmlns:xsi="http://www.w3.org/2001/XMLSchema-instance" xsi:type="dcterms:W3CDTF">2018-11-06T12:59:00Z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St-2647/2017-48 / Odluka - Zaključak (1.__zakazivanje_ispitnog_i_izvještajnog.__zakazivanje_ispitnog_i_izvještajnog)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