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5de5" w14:paraId="c9c5de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5B9C" w:rsidP="00FA5B9C" w:rsidR="00FA5B9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Poslovni broj: 3 St-170/2017-7</w:t>
      </w:r>
    </w:p>
    <w:p w:rsidRDefault="00FA5B9C" w:rsidP="00FA5B9C" w:rsidR="00FA5B9C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REPUBLIKA HRVATSKA</w:t>
      </w:r>
    </w:p>
    <w:p w:rsidRDefault="00FA5B9C" w:rsidP="00FA5B9C" w:rsidR="00FA5B9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FA5B9C" w:rsidP="00FA5B9C" w:rsidR="00FA5B9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FA5B9C" w:rsidP="00FA5B9C" w:rsidR="00FA5B9C">
      <w:pPr>
        <w:spacing w:after="0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rPr>
          <w:rFonts w:cs="Times New Roman" w:eastAsia="Times New Roman"/>
          <w:lang w:eastAsia="hr-HR"/>
        </w:rPr>
      </w:pPr>
    </w:p>
    <w:p w:rsidRDefault="00FA5B9C" w:rsidP="00FA5B9C" w:rsidR="00FA5B9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FA5B9C" w:rsidP="00FA5B9C" w:rsidR="00FA5B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FA5B9C" w:rsidP="00FA5B9C" w:rsidR="00FA5B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Zadru, OIB:</w:t>
      </w:r>
      <w:r>
        <w:rPr>
          <w:rFonts w:cs="Times New Roman" w:eastAsia="Times New Roman"/>
          <w:szCs w:val="20"/>
          <w:lang w:eastAsia="hr-HR"/>
        </w:rPr>
        <w:t xml:space="preserve">39670464653, </w:t>
      </w:r>
      <w:r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stečajnoga postupka nad dužnikom MOJ ĐARDIN,  j.d.o.o. sa sjedištem u </w:t>
      </w:r>
      <w:proofErr w:type="spellStart"/>
      <w:r>
        <w:rPr>
          <w:rFonts w:cs="Times New Roman" w:eastAsia="Times New Roman"/>
          <w:lang w:eastAsia="hr-HR"/>
        </w:rPr>
        <w:t>Pridrazi</w:t>
      </w:r>
      <w:proofErr w:type="spellEnd"/>
      <w:r>
        <w:rPr>
          <w:rFonts w:cs="Times New Roman" w:eastAsia="Times New Roman"/>
          <w:lang w:eastAsia="hr-HR"/>
        </w:rPr>
        <w:t xml:space="preserve">, Alojzija Stepinca 20,  OIB:40630851728, 24. listopada 2017. </w:t>
      </w:r>
    </w:p>
    <w:p w:rsidRDefault="00FA5B9C" w:rsidP="00FA5B9C" w:rsidR="00FA5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FA5B9C" w:rsidP="00FA5B9C" w:rsidR="00FA5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dostave ovog zaključka, dostaviti ovom sudu potvrdu na okolnost je li uvodno označeni dužnik podmirio predmetno dugovanje povodom kojeg je podnesen prijedlog za otvaranje stečajnoga postupka. </w:t>
      </w:r>
    </w:p>
    <w:p w:rsidRDefault="00FA5B9C" w:rsidP="00FA5B9C" w:rsidR="00FA5B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24. listopada 2017. </w:t>
      </w:r>
    </w:p>
    <w:p w:rsidRDefault="00FA5B9C" w:rsidP="00FA5B9C" w:rsidR="00FA5B9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A5B9C" w:rsidP="00FA5B9C" w:rsidR="00FA5B9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A5B9C" w:rsidP="00FA5B9C" w:rsidR="00FA5B9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FA5B9C" w:rsidP="00FA5B9C" w:rsidR="00FA5B9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Tina Grgas</w:t>
      </w:r>
    </w:p>
    <w:p w:rsidRDefault="00FA5B9C" w:rsidP="00FA5B9C" w:rsidR="00FA5B9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FA5B9C" w:rsidP="00FA5B9C" w:rsidR="00FA5B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FA5B9C" w:rsidP="00FA5B9C" w:rsidR="00FA5B9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FA5B9C" w:rsidP="00FA5B9C" w:rsidR="00FA5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B9C" w:rsidP="00FA5B9C" w:rsidR="00FA5B9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FA5B9C" w:rsidP="00FA5B9C" w:rsidR="00FA5B9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5B9C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04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St-170/2017-5</izvorni_sadrzaj>
    <derivirana_varijabla naziv="DomainObject.Oznaka_1">St-170/2017-5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ĐARDIN j.d.o.o. za ugostiteljstvo i turizam</izvorni_sadrzaj>
    <derivirana_varijabla naziv="DomainObject.Predmet.ProtustrankaFormated_1">  MOJ ĐARDIN j.d.o.o. za ugostiteljstvo i turizam</derivirana_varijabla>
  </DomainObject.Predmet.ProtustrankaFormated>
  <DomainObject.Predmet.ProtustrankaFormatedOIB>
    <izvorni_sadrzaj>  MOJ ĐARDIN j.d.o.o. za ugostiteljstvo i turizam, OIB 40630851728</izvorni_sadrzaj>
    <derivirana_varijabla naziv="DomainObject.Predmet.ProtustrankaFormatedOIB_1">  MOJ ĐARDIN j.d.o.o. za ugostiteljstvo i turizam, OIB 40630851728</derivirana_varijabla>
  </DomainObject.Predmet.ProtustrankaFormatedOIB>
  <DomainObject.Predmet.ProtustrankaFormatedWithAdress>
    <izvorni_sadrzaj> MOJ ĐARDIN j.d.o.o. za ugostiteljstvo i turizam, Alojzija Stepinca 20, 23312 Pridraga</izvorni_sadrzaj>
    <derivirana_varijabla naziv="DomainObject.Predmet.ProtustrankaFormatedWithAdress_1"> MOJ ĐARDIN j.d.o.o. za ugostiteljstvo i turizam, Alojzija Stepinca 20, 23312 Pridraga</derivirana_varijabla>
  </DomainObject.Predmet.ProtustrankaFormatedWithAdress>
  <DomainObject.Predmet.ProtustrankaFormatedWithAdressOIB>
    <izvorni_sadrzaj> MOJ ĐARDIN j.d.o.o. za ugostiteljstvo i turizam, OIB 40630851728, Alojzija Stepinca 20, 23312 Pridraga</izvorni_sadrzaj>
    <derivirana_varijabla naziv="DomainObject.Predmet.ProtustrankaFormatedWithAdressOIB_1"> MOJ ĐARDIN j.d.o.o. za ugostiteljstvo i turizam, OIB 40630851728, Alojzija Stepinca 20, 23312 Pridraga</derivirana_varijabla>
  </DomainObject.Predmet.ProtustrankaFormatedWithAdressOIB>
  <DomainObject.Predmet.ProtustrankaWithAdress>
    <izvorni_sadrzaj>MOJ ĐARDIN j.d.o.o. za ugostiteljstvo i turizam Alojzija Stepinca 20, 23312 Pridraga</izvorni_sadrzaj>
    <derivirana_varijabla naziv="DomainObject.Predmet.ProtustrankaWithAdress_1">MOJ ĐARDIN j.d.o.o. za ugostiteljstvo i turizam Alojzija Stepinca 20, 23312 Pridraga</derivirana_varijabla>
  </DomainObject.Predmet.ProtustrankaWithAdress>
  <DomainObject.Predmet.ProtustrankaWithAdressOIB>
    <izvorni_sadrzaj>MOJ ĐARDIN j.d.o.o. za ugostiteljstvo i turizam, OIB 40630851728, Alojzija Stepinca 20, 23312 Pridraga</izvorni_sadrzaj>
    <derivirana_varijabla naziv="DomainObject.Predmet.ProtustrankaWithAdressOIB_1">MOJ ĐARDIN j.d.o.o. za ugostiteljstvo i turizam, OIB 40630851728, Alojzija Stepinca 20, 23312 Pridraga</derivirana_varijabla>
  </DomainObject.Predmet.ProtustrankaWithAdressOIB>
  <DomainObject.Predmet.ProtustrankaNazivFormated>
    <izvorni_sadrzaj>MOJ ĐARDIN j.d.o.o. za ugostiteljstvo i turizam</izvorni_sadrzaj>
    <derivirana_varijabla naziv="DomainObject.Predmet.ProtustrankaNazivFormated_1">MOJ ĐARDIN j.d.o.o. za ugostiteljstvo i turizam</derivirana_varijabla>
  </DomainObject.Predmet.ProtustrankaNazivFormated>
  <DomainObject.Predmet.ProtustrankaNazivFormatedOIB>
    <izvorni_sadrzaj>MOJ ĐARDIN j.d.o.o. za ugostiteljstvo i turizam, OIB 40630851728</izvorni_sadrzaj>
    <derivirana_varijabla naziv="DomainObject.Predmet.ProtustrankaNazivFormatedOIB_1">MOJ ĐARDIN j.d.o.o. za ugostiteljstvo i turizam, OIB 40630851728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ĐARDIN j.d.o.o. za ugostiteljstvo i turizam</item>
    </izvorni_sadrzaj>
    <derivirana_varijabla naziv="DomainObject.Predmet.ProtuStrankaListFormated_1">
      <item>MOJ ĐARDIN j.d.o.o. za ugostiteljstvo i turizam</item>
    </derivirana_varijabla>
  </DomainObject.Predmet.ProtuStrankaListFormated>
  <DomainObject.Predmet.ProtuStrankaListFormatedOIB>
    <izvorni_sadrzaj>
      <item>MOJ ĐARDIN j.d.o.o. za ugostiteljstvo i turizam, OIB 40630851728</item>
    </izvorni_sadrzaj>
    <derivirana_varijabla naziv="DomainObject.Predmet.ProtuStrankaListFormatedOIB_1">
      <item>MOJ ĐARDIN j.d.o.o. za ugostiteljstvo i turizam, OIB 40630851728</item>
    </derivirana_varijabla>
  </DomainObject.Predmet.ProtuStrankaListFormatedOIB>
  <DomainObject.Predmet.ProtuStrankaListFormatedWithAdress>
    <izvorni_sadrzaj>
      <item>MOJ ĐARDIN j.d.o.o. za ugostiteljstvo i turizam, Alojzija Stepinca 20, 23312 Pridraga</item>
    </izvorni_sadrzaj>
    <derivirana_varijabla naziv="DomainObject.Predmet.ProtuStrankaListFormatedWithAdress_1">
      <item>MOJ ĐARDIN j.d.o.o. za ugostiteljstvo i turizam, Alojzija Stepinca 20, 23312 Pridraga</item>
    </derivirana_varijabla>
  </DomainObject.Predmet.ProtuStrankaListFormatedWithAdress>
  <DomainObject.Predmet.ProtuStrankaListFormatedWithAdressOIB>
    <izvorni_sadrzaj>
      <item>MOJ ĐARDIN j.d.o.o. za ugostiteljstvo i turizam, OIB 40630851728, Alojzija Stepinca 20, 23312 Pridraga</item>
    </izvorni_sadrzaj>
    <derivirana_varijabla naziv="DomainObject.Predmet.ProtuStrankaListFormatedWithAdressOIB_1">
      <item>MOJ ĐARDIN j.d.o.o. za ugostiteljstvo i turizam, OIB 40630851728, Alojzija Stepinca 20, 23312 Pridraga</item>
    </derivirana_varijabla>
  </DomainObject.Predmet.ProtuStrankaListFormatedWithAdressOIB>
  <DomainObject.Predmet.ProtuStrankaListNazivFormated>
    <izvorni_sadrzaj>
      <item>MOJ ĐARDIN j.d.o.o. za ugostiteljstvo i turizam</item>
    </izvorni_sadrzaj>
    <derivirana_varijabla naziv="DomainObject.Predmet.ProtuStrankaListNazivFormated_1">
      <item>MOJ ĐARDIN j.d.o.o. za ugostiteljstvo i turizam</item>
    </derivirana_varijabla>
  </DomainObject.Predmet.ProtuStrankaListNazivFormated>
  <DomainObject.Predmet.ProtuStrankaListNazivFormatedOIB>
    <izvorni_sadrzaj>
      <item>MOJ ĐARDIN j.d.o.o. za ugostiteljstvo i turizam, OIB 40630851728</item>
    </izvorni_sadrzaj>
    <derivirana_varijabla naziv="DomainObject.Predmet.ProtuStrankaListNazivFormatedOIB_1">
      <item>MOJ ĐARDIN j.d.o.o. za ugostiteljstvo i turizam, OIB 40630851728</item>
    </derivirana_varijabla>
  </DomainObject.Predmet.ProtuStrankaListNazivFormatedOIB>
  <DomainObject.Predmet.OstaliListFormated>
    <izvorni_sadrzaj>
      <item>Bernarda Viduka</item>
    </izvorni_sadrzaj>
    <derivirana_varijabla naziv="DomainObject.Predmet.OstaliListFormated_1">
      <item>Bernarda Viduka</item>
    </derivirana_varijabla>
  </DomainObject.Predmet.OstaliListFormated>
  <DomainObject.Predmet.OstaliListFormatedOIB>
    <izvorni_sadrzaj>
      <item>Bernarda Viduka, OIB 62346629075</item>
    </izvorni_sadrzaj>
    <derivirana_varijabla naziv="DomainObject.Predmet.OstaliListFormatedOIB_1">
      <item>Bernarda Viduka, OIB 62346629075</item>
    </derivirana_varijabla>
  </DomainObject.Predmet.OstaliListFormatedOIB>
  <DomainObject.Predmet.OstaliListFormatedWithAdress>
    <izvorni_sadrzaj>
      <item>Bernarda Viduka, Ul. Alojzija Stepinca 20, 23312 Pridraga</item>
    </izvorni_sadrzaj>
    <derivirana_varijabla naziv="DomainObject.Predmet.OstaliListFormatedWithAdress_1">
      <item>Bernarda Viduka, Ul. Alojzija Stepinca 20, 23312 Pridraga</item>
    </derivirana_varijabla>
  </DomainObject.Predmet.OstaliListFormatedWithAdress>
  <DomainObject.Predmet.OstaliListFormatedWithAdressOIB>
    <izvorni_sadrzaj>
      <item>Bernarda Viduka, OIB 62346629075, Ul. Alojzija Stepinca 20, 23312 Pridraga</item>
    </izvorni_sadrzaj>
    <derivirana_varijabla naziv="DomainObject.Predmet.OstaliListFormatedWithAdressOIB_1">
      <item>Bernarda Viduka, OIB 62346629075, Ul. Alojzija Stepinca 20, 23312 Pridraga</item>
    </derivirana_varijabla>
  </DomainObject.Predmet.OstaliListFormatedWithAdressOIB>
  <DomainObject.Predmet.OstaliListNazivFormated>
    <izvorni_sadrzaj>
      <item>Bernarda Viduka</item>
    </izvorni_sadrzaj>
    <derivirana_varijabla naziv="DomainObject.Predmet.OstaliListNazivFormated_1">
      <item>Bernarda Viduka</item>
    </derivirana_varijabla>
  </DomainObject.Predmet.OstaliListNazivFormated>
  <DomainObject.Predmet.OstaliListNazivFormatedOIB>
    <izvorni_sadrzaj>
      <item>Bernarda Viduka, OIB 62346629075</item>
    </izvorni_sadrzaj>
    <derivirana_varijabla naziv="DomainObject.Predmet.OstaliListNazivFormatedOIB_1">
      <item>Bernarda Viduka, OIB 62346629075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St-170/2017-5</izvorni_sadrzaj>
    <derivirana_varijabla naziv="DomainObject.PoslovniBrojDokumenta_1">St-170/2017-5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ĐARDIN j.d.o.o. za ugostiteljstvo i turizam</izvorni_sadrzaj>
    <derivirana_varijabla naziv="DomainObject.Predmet.ProtustrankaIDrugi_1">MOJ ĐARDIN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MOJ ĐARDIN j.d.o.o. za ugostiteljstvo i turizam, OIB 40630851728, Alojzija Stepinca 20, 23312 Pridraga</izvorni_sadrzaj>
    <derivirana_varijabla naziv="DomainObject.Predmet.ProtustrankaIDrugiAdressOIB_1">MOJ ĐARDIN j.d.o.o. za ugostiteljstvo i turizam, OIB 40630851728,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ĐARDIN j.d.o.o. za ugostiteljstvo i turizam</item>
      <item>Bernarda Viduka</item>
    </izvorni_sadrzaj>
    <derivirana_varijabla naziv="DomainObject.Predmet.SudioniciListNaziv_1">
      <item>FINA</item>
      <item>MOJ ĐARDIN j.d.o.o. za ugostiteljstvo i turizam</item>
      <item>Bernarda Viduka</item>
    </derivirana_varijabla>
  </DomainObject.Predmet.SudioniciListNaziv>
  <DomainObject.Predmet.SudioniciListAdressOIB>
    <izvorni_sadrzaj>
      <item>FINA, OIB 85821130368</item>
      <item>MOJ ĐARDIN j.d.o.o. za ugostiteljstvo i turizam, OIB 40630851728, Alojzija Stepinca 20,23312 Pridraga</item>
      <item>Bernarda Viduka, OIB 62346629075, Ul. Alojzija Stepinca 20,23312 Pridraga</item>
    </izvorni_sadrzaj>
    <derivirana_varijabla naziv="DomainObject.Predmet.SudioniciListAdressOIB_1">
      <item>FINA, OIB 85821130368</item>
      <item>MOJ ĐARDIN j.d.o.o. za ugostiteljstvo i turizam, OIB 40630851728, Alojzija Stepinca 20,23312 Pridraga</item>
      <item>Bernarda Viduka, OIB 62346629075, Ul.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1D235-BBDA-4949-9416-03196A5D3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764</properties:Characters>
  <properties:Lines>39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2017-10-26T11:42:00Z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St-170/2017-5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