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e075" w14:paraId="765e075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2C72B3">
        <w:t>8</w:t>
      </w:r>
      <w:r w:rsidR="00662FD3">
        <w:t>4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FA4C72">
        <w:t xml:space="preserve"> </w:t>
      </w:r>
      <w:proofErr w:type="spellStart"/>
      <w:r w:rsidR="00662FD3">
        <w:t>ICEK</w:t>
      </w:r>
      <w:proofErr w:type="spellEnd"/>
      <w:r w:rsidR="00662FD3">
        <w:t xml:space="preserve"> društvo s ograničenom odgovornošću za prijevoz, trgovinu i usluge Kutina, Stjepana Radića 17, </w:t>
      </w:r>
      <w:proofErr w:type="spellStart"/>
      <w:r w:rsidR="00662FD3">
        <w:t>MBS</w:t>
      </w:r>
      <w:proofErr w:type="spellEnd"/>
      <w:r w:rsidR="00662FD3">
        <w:t xml:space="preserve">: 120006705, </w:t>
      </w:r>
      <w:proofErr w:type="spellStart"/>
      <w:r w:rsidR="00662FD3">
        <w:t>OIB</w:t>
      </w:r>
      <w:proofErr w:type="spellEnd"/>
      <w:r w:rsidR="00662FD3">
        <w:t xml:space="preserve">: 99662266063, </w:t>
      </w:r>
      <w:r w:rsidR="00220855">
        <w:t xml:space="preserve">dana </w:t>
      </w:r>
      <w:r w:rsidR="002C72B3">
        <w:t>21</w:t>
      </w:r>
      <w:r w:rsidR="00220855">
        <w:t>. studeni 2017.</w:t>
      </w:r>
      <w:r>
        <w:t xml:space="preserve">                      </w:t>
      </w:r>
    </w:p>
    <w:p w:rsidRDefault="002C72B3" w:rsidP="00A247C1" w:rsidR="002C72B3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2C72B3" w:rsidP="007A31D3" w:rsidR="002C72B3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662FD3">
        <w:t>ICEK</w:t>
      </w:r>
      <w:proofErr w:type="spellEnd"/>
      <w:r w:rsidR="00662FD3">
        <w:t xml:space="preserve"> društvo s ograničenom odgovornošću za prijevoz, trgovinu i usluge Kutina, Stjepana Radića 17, </w:t>
      </w:r>
      <w:proofErr w:type="spellStart"/>
      <w:r w:rsidR="00662FD3">
        <w:t>MBS</w:t>
      </w:r>
      <w:proofErr w:type="spellEnd"/>
      <w:r w:rsidR="00662FD3">
        <w:t xml:space="preserve">: 120006705, </w:t>
      </w:r>
      <w:proofErr w:type="spellStart"/>
      <w:r w:rsidR="00662FD3">
        <w:t>OIB</w:t>
      </w:r>
      <w:proofErr w:type="spellEnd"/>
      <w:r w:rsidR="00662FD3">
        <w:t>: 99662266063.</w:t>
      </w:r>
      <w:r w:rsidR="002C72B3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86F9E">
        <w:t xml:space="preserve">Sabina Lalić, </w:t>
      </w:r>
      <w:proofErr w:type="spellStart"/>
      <w:r w:rsidR="00586F9E">
        <w:t>OIB</w:t>
      </w:r>
      <w:proofErr w:type="spellEnd"/>
      <w:r w:rsidR="00586F9E">
        <w:t xml:space="preserve">: 09145874795, Osijek, </w:t>
      </w:r>
      <w:proofErr w:type="spellStart"/>
      <w:r w:rsidR="00586F9E">
        <w:t>Gundulićeva</w:t>
      </w:r>
      <w:proofErr w:type="spellEnd"/>
      <w:r w:rsidR="00586F9E">
        <w:t xml:space="preserve"> 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662FD3">
        <w:t>ICEK</w:t>
      </w:r>
      <w:proofErr w:type="spellEnd"/>
      <w:r w:rsidR="00662FD3">
        <w:t xml:space="preserve"> društvo s ograničenom odgovornošću za prijevoz, trgovinu i usluge Kutina, Stjepana Radića 17, </w:t>
      </w:r>
      <w:proofErr w:type="spellStart"/>
      <w:r w:rsidR="00662FD3">
        <w:t>MBS</w:t>
      </w:r>
      <w:proofErr w:type="spellEnd"/>
      <w:r w:rsidR="00662FD3">
        <w:t xml:space="preserve">: 120006705, </w:t>
      </w:r>
      <w:proofErr w:type="spellStart"/>
      <w:r w:rsidR="00662FD3">
        <w:t>OIB</w:t>
      </w:r>
      <w:proofErr w:type="spellEnd"/>
      <w:r w:rsidR="00662FD3">
        <w:t>: 99662266063.</w:t>
      </w:r>
      <w:r w:rsidR="003E2721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C72B3" w:rsidP="00172559" w:rsidR="002C72B3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662FD3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662FD3">
        <w:rPr>
          <w:bCs/>
        </w:rPr>
        <w:t>193</w:t>
      </w:r>
      <w:r w:rsidR="0011787E">
        <w:rPr>
          <w:bCs/>
        </w:rPr>
        <w:t xml:space="preserve"> </w:t>
      </w:r>
      <w:r w:rsidR="00486D78">
        <w:rPr>
          <w:bCs/>
        </w:rPr>
        <w:t xml:space="preserve">od </w:t>
      </w:r>
      <w:r w:rsidR="00662FD3">
        <w:rPr>
          <w:bCs/>
        </w:rPr>
        <w:t>6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662FD3">
        <w:t>ICEK</w:t>
      </w:r>
      <w:proofErr w:type="spellEnd"/>
      <w:r w:rsidR="00662FD3">
        <w:t xml:space="preserve"> društvo s ograničenom odgovornošću za prijevoz, trgovinu i usluge Kutina, Stjepana Radića 17, </w:t>
      </w:r>
      <w:proofErr w:type="spellStart"/>
      <w:r w:rsidR="00662FD3">
        <w:t>MBS</w:t>
      </w:r>
      <w:proofErr w:type="spellEnd"/>
      <w:r w:rsidR="00662FD3">
        <w:t xml:space="preserve">: 120006705, </w:t>
      </w:r>
      <w:proofErr w:type="spellStart"/>
      <w:r w:rsidR="00662FD3">
        <w:t>OIB</w:t>
      </w:r>
      <w:proofErr w:type="spellEnd"/>
      <w:r w:rsidR="00662FD3">
        <w:t xml:space="preserve">: 99662266063.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2C72B3">
        <w:t>8</w:t>
      </w:r>
      <w:r w:rsidR="00662FD3">
        <w:t>4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662FD3">
        <w:t>11</w:t>
      </w:r>
      <w:r w:rsidR="002A7A9C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2C72B3">
        <w:t>8</w:t>
      </w:r>
      <w:r w:rsidR="00662FD3">
        <w:t>4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2C72B3">
        <w:t>21</w:t>
      </w:r>
      <w:r w:rsidR="00220855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237B7"/>
    <w:rsid w:val="00035864"/>
    <w:rsid w:val="000412A0"/>
    <w:rsid w:val="000535EA"/>
    <w:rsid w:val="00061835"/>
    <w:rsid w:val="00077C9D"/>
    <w:rsid w:val="00091B4B"/>
    <w:rsid w:val="000D0569"/>
    <w:rsid w:val="000E762A"/>
    <w:rsid w:val="000F5A9A"/>
    <w:rsid w:val="00102060"/>
    <w:rsid w:val="00102927"/>
    <w:rsid w:val="00110983"/>
    <w:rsid w:val="0011787E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20855"/>
    <w:rsid w:val="0023489A"/>
    <w:rsid w:val="0025000D"/>
    <w:rsid w:val="0025611E"/>
    <w:rsid w:val="00267D26"/>
    <w:rsid w:val="00277C01"/>
    <w:rsid w:val="0028507D"/>
    <w:rsid w:val="002A2AF5"/>
    <w:rsid w:val="002A5F00"/>
    <w:rsid w:val="002A7A9C"/>
    <w:rsid w:val="002C72B3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72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E5150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FD3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B6AC4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0611C"/>
    <w:rsid w:val="00912CF5"/>
    <w:rsid w:val="0092017C"/>
    <w:rsid w:val="009213E3"/>
    <w:rsid w:val="009371EB"/>
    <w:rsid w:val="00937840"/>
    <w:rsid w:val="00940797"/>
    <w:rsid w:val="00951C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1C47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1BF5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C5397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A4C72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C539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C539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39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39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C539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C539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39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39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St-784/2017</izvorni_sadrzaj>
    <derivirana_varijabla naziv="DomainObject.Predmet.OznakaBroj_1">St-784/2017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ICEK društvo s ograničenom odgovornošću za prijevoz, trgovinu i usluge</izvorni_sadrzaj>
    <derivirana_varijabla naziv="DomainObject.Predmet.ProtustrankaFormated_1">  ICEK društvo s ograničenom odgovornošću za prijevoz, trgovinu i usluge</derivirana_varijabla>
  </DomainObject.Predmet.ProtustrankaFormated>
  <DomainObject.Predmet.ProtustrankaFormatedOIB>
    <izvorni_sadrzaj>  ICEK društvo s ograničenom odgovornošću za prijevoz, trgovinu i usluge, OIB 99662266063</izvorni_sadrzaj>
    <derivirana_varijabla naziv="DomainObject.Predmet.ProtustrankaFormatedOIB_1">  ICEK društvo s ograničenom odgovornošću za prijevoz, trgovinu i usluge, OIB 99662266063</derivirana_varijabla>
  </DomainObject.Predmet.ProtustrankaFormatedOIB>
  <DomainObject.Predmet.ProtustrankaFormatedWithAdress>
    <izvorni_sadrzaj> ICEK društvo s ograničenom odgovornošću za prijevoz, trgovinu i usluge, Stjepana Radića 17, 44320 Kutina</izvorni_sadrzaj>
    <derivirana_varijabla naziv="DomainObject.Predmet.ProtustrankaFormatedWithAdress_1"> ICEK društvo s ograničenom odgovornošću za prijevoz, trgovinu i usluge, Stjepana Radića 17, 44320 Kutina</derivirana_varijabla>
  </DomainObject.Predmet.ProtustrankaFormatedWithAdress>
  <DomainObject.Predmet.ProtustrankaFormatedWithAdressOIB>
    <izvorni_sadrzaj> ICEK društvo s ograničenom odgovornošću za prijevoz, trgovinu i usluge, OIB 99662266063, Stjepana Radića 17, 44320 Kutina</izvorni_sadrzaj>
    <derivirana_varijabla naziv="DomainObject.Predmet.ProtustrankaFormatedWithAdressOIB_1"> ICEK društvo s ograničenom odgovornošću za prijevoz, trgovinu i usluge, OIB 99662266063, Stjepana Radića 17, 44320 Kutina</derivirana_varijabla>
  </DomainObject.Predmet.ProtustrankaFormatedWithAdressOIB>
  <DomainObject.Predmet.ProtustrankaWithAdress>
    <izvorni_sadrzaj>ICEK društvo s ograničenom odgovornošću za prijevoz, trgovinu i usluge Stjepana Radića 17, 44320 Kutina</izvorni_sadrzaj>
    <derivirana_varijabla naziv="DomainObject.Predmet.ProtustrankaWithAdress_1">ICEK društvo s ograničenom odgovornošću za prijevoz, trgovinu i usluge Stjepana Radića 17, 44320 Kutina</derivirana_varijabla>
  </DomainObject.Predmet.ProtustrankaWithAdress>
  <DomainObject.Predmet.ProtustrankaWithAdressOIB>
    <izvorni_sadrzaj>ICEK društvo s ograničenom odgovornošću za prijevoz, trgovinu i usluge, OIB 99662266063, Stjepana Radića 17, 44320 Kutina</izvorni_sadrzaj>
    <derivirana_varijabla naziv="DomainObject.Predmet.ProtustrankaWithAdressOIB_1">ICEK društvo s ograničenom odgovornošću za prijevoz, trgovinu i usluge, OIB 99662266063, Stjepana Radića 17, 44320 Kutina</derivirana_varijabla>
  </DomainObject.Predmet.ProtustrankaWithAdressOIB>
  <DomainObject.Predmet.ProtustrankaNazivFormated>
    <izvorni_sadrzaj>ICEK društvo s ograničenom odgovornošću za prijevoz, trgovinu i usluge</izvorni_sadrzaj>
    <derivirana_varijabla naziv="DomainObject.Predmet.ProtustrankaNazivFormated_1">ICEK društvo s ograničenom odgovornošću za prijevoz, trgovinu i usluge</derivirana_varijabla>
  </DomainObject.Predmet.ProtustrankaNazivFormated>
  <DomainObject.Predmet.ProtustrankaNazivFormatedOIB>
    <izvorni_sadrzaj>ICEK društvo s ograničenom odgovornošću za prijevoz, trgovinu i usluge, OIB 99662266063</izvorni_sadrzaj>
    <derivirana_varijabla naziv="DomainObject.Predmet.ProtustrankaNazivFormatedOIB_1">ICEK društvo s ograničenom odgovornošću za prijevoz, trgovinu i usluge, OIB 99662266063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ICEK društvo s ograničenom odgovornošću za prijevoz, trgovinu i usluge</item>
    </izvorni_sadrzaj>
    <derivirana_varijabla naziv="DomainObject.Predmet.ProtuStrankaListFormated_1">
      <item>ICEK društvo s ograničenom odgovornošću za prijevoz, trgovinu i usluge</item>
    </derivirana_varijabla>
  </DomainObject.Predmet.ProtuStrankaListFormated>
  <DomainObject.Predmet.ProtuStrankaListFormatedOIB>
    <izvorni_sadrzaj>
      <item>ICEK društvo s ograničenom odgovornošću za prijevoz, trgovinu i usluge, OIB 99662266063</item>
    </izvorni_sadrzaj>
    <derivirana_varijabla naziv="DomainObject.Predmet.ProtuStrankaListFormatedOIB_1">
      <item>ICEK društvo s ograničenom odgovornošću za prijevoz, trgovinu i usluge, OIB 99662266063</item>
    </derivirana_varijabla>
  </DomainObject.Predmet.ProtuStrankaListFormatedOIB>
  <DomainObject.Predmet.ProtuStrankaListFormatedWithAdress>
    <izvorni_sadrzaj>
      <item>ICEK društvo s ograničenom odgovornošću za prijevoz, trgovinu i usluge, Stjepana Radića 17, 44320 Kutina</item>
    </izvorni_sadrzaj>
    <derivirana_varijabla naziv="DomainObject.Predmet.ProtuStrankaListFormatedWithAdress_1">
      <item>ICEK društvo s ograničenom odgovornošću za prijevoz, trgovinu i usluge, Stjepana Radića 17, 44320 Kutina</item>
    </derivirana_varijabla>
  </DomainObject.Predmet.ProtuStrankaListFormatedWithAdress>
  <DomainObject.Predmet.ProtuStrankaListFormatedWithAdressOIB>
    <izvorni_sadrzaj>
      <item>ICEK društvo s ograničenom odgovornošću za prijevoz, trgovinu i usluge, OIB 99662266063, Stjepana Radića 17, 44320 Kutina</item>
    </izvorni_sadrzaj>
    <derivirana_varijabla naziv="DomainObject.Predmet.ProtuStrankaListFormatedWithAdressOIB_1">
      <item>ICEK društvo s ograničenom odgovornošću za prijevoz, trgovinu i usluge, OIB 99662266063, Stjepana Radića 17, 44320 Kutina</item>
    </derivirana_varijabla>
  </DomainObject.Predmet.ProtuStrankaListFormatedWithAdressOIB>
  <DomainObject.Predmet.ProtuStrankaListNazivFormated>
    <izvorni_sadrzaj>
      <item>ICEK društvo s ograničenom odgovornošću za prijevoz, trgovinu i usluge</item>
    </izvorni_sadrzaj>
    <derivirana_varijabla naziv="DomainObject.Predmet.ProtuStrankaListNazivFormated_1">
      <item>ICEK društvo s ograničenom odgovornošću za prijevoz, trgovinu i usluge</item>
    </derivirana_varijabla>
  </DomainObject.Predmet.ProtuStrankaListNazivFormated>
  <DomainObject.Predmet.ProtuStrankaListNazivFormatedOIB>
    <izvorni_sadrzaj>
      <item>ICEK društvo s ograničenom odgovornošću za prijevoz, trgovinu i usluge, OIB 99662266063</item>
    </izvorni_sadrzaj>
    <derivirana_varijabla naziv="DomainObject.Predmet.ProtuStrankaListNazivFormatedOIB_1">
      <item>ICEK društvo s ograničenom odgovornošću za prijevoz, trgovinu i usluge, OIB 99662266063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ICEK društvo s ograničenom odgovornošću za prijevoz, trgovinu i usluge</izvorni_sadrzaj>
    <derivirana_varijabla naziv="DomainObject.Predmet.ProtustrankaIDrugi_1">ICEK društvo s ograničenom odgovornošću za prijevoz,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ICEK društvo s ograničenom odgovornošću za prijevoz, trgovinu i usluge, OIB 99662266063, Stjepana Radića 17, 44320 Kutina</izvorni_sadrzaj>
    <derivirana_varijabla naziv="DomainObject.Predmet.ProtustrankaIDrugiAdressOIB_1">ICEK društvo s ograničenom odgovornošću za prijevoz, trgovinu i usluge, OIB 99662266063, Stjepana Radića 17,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ICEK društvo s ograničenom odgovornošću za prijevoz, trgovinu i usluge</item>
      <item>FINA Regionalni centar Zagreb</item>
    </izvorni_sadrzaj>
    <derivirana_varijabla naziv="DomainObject.Predmet.SudioniciListNaziv_1">
      <item>ICEK društvo s ograničenom odgovornošću za prijevoz, trgovinu i usluge</item>
      <item>FINA Regionalni centar Zagreb</item>
    </derivirana_varijabla>
  </DomainObject.Predmet.SudioniciListNaziv>
  <DomainObject.Predmet.SudioniciListAdressOIB>
    <izvorni_sadrzaj>
      <item>ICEK društvo s ograničenom odgovornošću za prijevoz, trgovinu i usluge, OIB 99662266063, Stjepana Radića 17,44320 Kutina</item>
      <item>FINA Regionalni centar Zagreb, OIB 85821130368, Trg svibanjskih žrtava 1995. br. 1,10000 Zagreb</item>
    </izvorni_sadrzaj>
    <derivirana_varijabla naziv="DomainObject.Predmet.SudioniciListAdressOIB_1">
      <item>ICEK društvo s ograničenom odgovornošću za prijevoz, trgovinu i usluge, OIB 99662266063, Stjepana Radića 17,44320 Kutina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99662266063</item>
      <item>, OIB 85821130368</item>
    </izvorni_sadrzaj>
    <derivirana_varijabla naziv="DomainObject.Predmet.SudioniciListNazivOIB_1">
      <item>, OIB 99662266063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6DD7D-EC5B-4B38-8270-DFB6DC5E94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3251</properties:Characters>
  <properties:Lines>92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2017-11-21T07:20:00Z</dcterms:created>
  <dc:creator>Korisnik</dc:creator>
  <cp:lastModifiedBy>Ljiljana Floršić</cp:lastModifiedBy>
  <cp:lastPrinted>2017-11-21T07:26:00Z</cp:lastPrinted>
  <dcterms:modified xmlns:xsi="http://www.w3.org/2001/XMLSchema-instance" xsi:type="dcterms:W3CDTF">2017-11-21T07:27:00Z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