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34e5" w14:paraId="81234e5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D04E1E">
        <w:t>383</w:t>
      </w:r>
      <w:r w:rsidR="00BC2AA3">
        <w:t>/1</w:t>
      </w:r>
      <w:r w:rsidR="004A25E5">
        <w:t>6</w:t>
      </w:r>
      <w:r w:rsidR="00BC2AA3">
        <w:t>-</w:t>
      </w:r>
      <w:r w:rsidR="008913E5">
        <w:t>10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D04E1E">
        <w:t>ADRIA INSTALACIJE d.o.o., Zadar, Put Bokanjca bb, OIB: 40406666580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C42EA2">
        <w:t>14.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D04E1E">
        <w:t>ADRIA INSTALACIJE d.o.o., Zadar, Put Bokanjca bb, OIB: 40406666580</w:t>
      </w:r>
      <w:r w:rsidRPr="006A62B7">
        <w:t xml:space="preserve">, stečajni postupak otvoren je dana </w:t>
      </w:r>
      <w:r w:rsidR="00C42EA2">
        <w:t>14. listopada</w:t>
      </w:r>
      <w:r w:rsidR="00F26669">
        <w:t xml:space="preserve"> </w:t>
      </w:r>
      <w:r>
        <w:t>2016</w:t>
      </w:r>
      <w:r w:rsidRPr="006A62B7">
        <w:t xml:space="preserve">. u </w:t>
      </w:r>
      <w:r w:rsidR="00C42EA2">
        <w:t>14</w:t>
      </w:r>
      <w:r w:rsidRPr="006A62B7">
        <w:t xml:space="preserve"> sati i </w:t>
      </w:r>
      <w:r w:rsidR="00C42EA2">
        <w:t>15</w:t>
      </w:r>
      <w:r w:rsidRPr="006A62B7">
        <w:t xml:space="preserve"> 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C42EA2" w:rsidRPr="00C42EA2">
        <w:t>Marica Nekić iz Zadra, Put Gazića 14A, OIB: 75245904208</w:t>
      </w:r>
      <w:r w:rsidRPr="00C42EA2">
        <w:t>, 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D04E1E">
        <w:t>ADRIA INSTALACIJE d.o.o., Zadar</w:t>
      </w:r>
      <w:r w:rsidR="00C42EA2">
        <w:t>, Put Bokanjca bb, OIB: 40406666580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E359BF">
        <w:t>18</w:t>
      </w:r>
      <w:r w:rsidR="00DA1F02">
        <w:t xml:space="preserve">. ožujka </w:t>
      </w:r>
      <w:r w:rsidR="001433E2">
        <w:t>2016</w:t>
      </w:r>
      <w:r w:rsidRPr="00CE76CB">
        <w:t xml:space="preserve">. pokrenut je prethodni postupak nad dužnikom </w:t>
      </w:r>
      <w:r w:rsidR="00D04E1E">
        <w:t>ADRIA INSTALACIJE d.o.o., Zadar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D04E1E">
        <w:t>383</w:t>
      </w:r>
      <w:r>
        <w:t>/</w:t>
      </w:r>
      <w:r w:rsidR="001433E2">
        <w:t>16</w:t>
      </w:r>
      <w:r>
        <w:t>-</w:t>
      </w:r>
      <w:r w:rsidR="00D04E1E">
        <w:t>8</w:t>
      </w:r>
      <w:r w:rsidRPr="006A62B7">
        <w:t xml:space="preserve"> od </w:t>
      </w:r>
      <w:r>
        <w:t xml:space="preserve">dana </w:t>
      </w:r>
      <w:r w:rsidR="00DA1F02">
        <w:t>19.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E359BF">
        <w:t>21</w:t>
      </w:r>
      <w:r w:rsidR="00B30883">
        <w:t>. travnja</w:t>
      </w:r>
      <w:r w:rsidRPr="001433E2">
        <w:t xml:space="preserve"> 2016., temeljem čega je rok za uplatu predujma istekao dana </w:t>
      </w:r>
      <w:r w:rsidR="00C42EA2">
        <w:t>16.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6F2B61" w:rsidP="006F2B61" w:rsidR="006F2B61">
      <w:pPr>
        <w:ind w:firstLine="708"/>
        <w:jc w:val="both"/>
      </w:pPr>
      <w:r>
        <w:t>Imenovanje stečajnog upravitelja izvršeno je automatskim odabirom.</w:t>
      </w:r>
    </w:p>
    <w:p w:rsidRDefault="006F2B61" w:rsidP="006F2B61" w:rsidR="006F2B61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2B61" w:rsidP="006F2B61" w:rsidR="006F2B61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C42EA2">
        <w:t>14. listopada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>
        <w:t>4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3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D04E1E">
      <w:t>3</w:t>
    </w:r>
    <w:r w:rsidR="00E359BF">
      <w:t>83</w:t>
    </w:r>
    <w:r w:rsidR="005C6279">
      <w:t>/1</w:t>
    </w:r>
    <w:r w:rsidR="004A25E5">
      <w:t>6</w:t>
    </w:r>
    <w:r w:rsidR="00A83963">
      <w:t>-</w:t>
    </w:r>
    <w:r w:rsidR="008913E5">
      <w:t>10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2D7CA6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2B61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13E5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C35145"/>
    <w:rsid w:val="00C42EA2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59BF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D7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C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C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C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C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D7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C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C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C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C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012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St-383/2016-10</izvorni_sadrzaj>
    <derivirana_varijabla naziv="DomainObject.Oznaka_1">St-383/2016-10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INSTALACIJE d.o.o. za proizvodnju, trgovinu i graditeljstvo</izvorni_sadrzaj>
    <derivirana_varijabla naziv="DomainObject.Predmet.ProtustrankaFormated_1">  ADRIA INSTALACIJE d.o.o. za proizvodnju, trgovinu i graditeljstvo</derivirana_varijabla>
  </DomainObject.Predmet.ProtustrankaFormated>
  <DomainObject.Predmet.ProtustrankaFormatedOIB>
    <izvorni_sadrzaj>  ADRIA INSTALACIJE d.o.o. za proizvodnju, trgovinu i graditeljstvo, OIB 40406666580</izvorni_sadrzaj>
    <derivirana_varijabla naziv="DomainObject.Predmet.ProtustrankaFormatedOIB_1">  ADRIA INSTALACIJE d.o.o. za proizvodnju, trgovinu i graditeljstvo, OIB 40406666580</derivirana_varijabla>
  </DomainObject.Predmet.ProtustrankaFormatedOIB>
  <DomainObject.Predmet.ProtustrankaFormatedWithAdress>
    <izvorni_sadrzaj> ADRIA INSTALACIJE d.o.o. za proizvodnju, trgovinu i graditeljstvo, Put Bokanjca/bb, 23000 Zadar</izvorni_sadrzaj>
    <derivirana_varijabla naziv="DomainObject.Predmet.ProtustrankaFormatedWithAdress_1"> ADRIA INSTALACIJE d.o.o. za proizvodnju, trgovinu i graditeljstvo, Put Bokanjca/bb, 23000 Zadar</derivirana_varijabla>
  </DomainObject.Predmet.ProtustrankaFormatedWithAdress>
  <DomainObject.Predmet.ProtustrankaFormatedWithAdressOIB>
    <izvorni_sadrzaj> ADRIA INSTALACIJE d.o.o. za proizvodnju, trgovinu i graditeljstvo, OIB 40406666580, Put Bokanjca/bb, 23000 Zadar</izvorni_sadrzaj>
    <derivirana_varijabla naziv="DomainObject.Predmet.ProtustrankaFormatedWithAdressOIB_1"> ADRIA INSTALACIJE d.o.o. za proizvodnju, trgovinu i graditeljstvo, OIB 40406666580, Put Bokanjca/bb, 23000 Zadar</derivirana_varijabla>
  </DomainObject.Predmet.ProtustrankaFormatedWithAdressOIB>
  <DomainObject.Predmet.ProtustrankaWithAdress>
    <izvorni_sadrzaj>ADRIA INSTALACIJE d.o.o. za proizvodnju, trgovinu i graditeljstvo Put Bokanjca/bb, 23000 Zadar</izvorni_sadrzaj>
    <derivirana_varijabla naziv="DomainObject.Predmet.ProtustrankaWithAdress_1">ADRIA INSTALACIJE d.o.o. za proizvodnju, trgovinu i graditeljstvo Put Bokanjca/bb, 23000 Zadar</derivirana_varijabla>
  </DomainObject.Predmet.ProtustrankaWithAdress>
  <DomainObject.Predmet.ProtustrankaWithAdressOIB>
    <izvorni_sadrzaj>ADRIA INSTALACIJE d.o.o. za proizvodnju, trgovinu i graditeljstvo, OIB 40406666580, Put Bokanjca/bb, 23000 Zadar</izvorni_sadrzaj>
    <derivirana_varijabla naziv="DomainObject.Predmet.ProtustrankaWithAdressOIB_1">ADRIA INSTALACIJE d.o.o. za proizvodnju, trgovinu i graditeljstvo, OIB 40406666580, Put Bokanjca/bb, 23000 Zadar</derivirana_varijabla>
  </DomainObject.Predmet.ProtustrankaWithAdressOIB>
  <DomainObject.Predmet.ProtustrankaNazivFormated>
    <izvorni_sadrzaj>ADRIA INSTALACIJE d.o.o. za proizvodnju, trgovinu i graditeljstvo</izvorni_sadrzaj>
    <derivirana_varijabla naziv="DomainObject.Predmet.ProtustrankaNazivFormated_1">ADRIA INSTALACIJE d.o.o. za proizvodnju, trgovinu i graditeljstvo</derivirana_varijabla>
  </DomainObject.Predmet.ProtustrankaNazivFormated>
  <DomainObject.Predmet.ProtustrankaNazivFormatedOIB>
    <izvorni_sadrzaj>ADRIA INSTALACIJE d.o.o. za proizvodnju, trgovinu i graditeljstvo, OIB 40406666580</izvorni_sadrzaj>
    <derivirana_varijabla naziv="DomainObject.Predmet.ProtustrankaNazivFormatedOIB_1">ADRIA INSTALACIJE d.o.o. za proizvodnju, trgovinu i graditeljstvo, OIB 40406666580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1331884.55</izvorni_sadrzaj>
    <derivirana_varijabla naziv="DomainObject.Predmet.TrenutnaVrijednost_1">1331884.55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INSTALACIJE d.o.o. za proizvodnju, trgovinu i graditeljstvo</item>
    </izvorni_sadrzaj>
    <derivirana_varijabla naziv="DomainObject.Predmet.ProtuStrankaListFormated_1">
      <item>ADRIA INSTALACIJE d.o.o. za proizvodnju, trgovinu i graditeljstvo</item>
    </derivirana_varijabla>
  </DomainObject.Predmet.ProtuStrankaListFormated>
  <DomainObject.Predmet.ProtuStrankaListFormatedOIB>
    <izvorni_sadrzaj>
      <item>ADRIA INSTALACIJE d.o.o. za proizvodnju, trgovinu i graditeljstvo, OIB 40406666580</item>
    </izvorni_sadrzaj>
    <derivirana_varijabla naziv="DomainObject.Predmet.ProtuStrankaListFormatedOIB_1">
      <item>ADRIA INSTALACIJE d.o.o. za proizvodnju, trgovinu i graditeljstvo, OIB 40406666580</item>
    </derivirana_varijabla>
  </DomainObject.Predmet.ProtuStrankaListFormatedOIB>
  <DomainObject.Predmet.ProtuStrankaListFormatedWithAdress>
    <izvorni_sadrzaj>
      <item>ADRIA INSTALACIJE d.o.o. za proizvodnju, trgovinu i graditeljstvo, Put Bokanjca/bb, 23000 Zadar</item>
    </izvorni_sadrzaj>
    <derivirana_varijabla naziv="DomainObject.Predmet.ProtuStrankaListFormatedWithAdress_1">
      <item>ADRIA INSTALACIJE d.o.o. za proizvodnju, trgovinu i graditeljstvo, Put Bokanjca/bb, 23000 Zadar</item>
    </derivirana_varijabla>
  </DomainObject.Predmet.ProtuStrankaListFormatedWithAdress>
  <DomainObject.Predmet.ProtuStrankaListFormatedWithAdressOIB>
    <izvorni_sadrzaj>
      <item>ADRIA INSTALACIJE d.o.o. za proizvodnju, trgovinu i graditeljstvo, OIB 40406666580, Put Bokanjca/bb, 23000 Zadar</item>
    </izvorni_sadrzaj>
    <derivirana_varijabla naziv="DomainObject.Predmet.ProtuStrankaListFormatedWithAdressOIB_1">
      <item>ADRIA INSTALACIJE d.o.o. za proizvodnju, trgovinu i graditeljstvo, OIB 40406666580, Put Bokanjca/bb, 23000 Zadar</item>
    </derivirana_varijabla>
  </DomainObject.Predmet.ProtuStrankaListFormatedWithAdressOIB>
  <DomainObject.Predmet.ProtuStrankaListNazivFormated>
    <izvorni_sadrzaj>
      <item>ADRIA INSTALACIJE d.o.o. za proizvodnju, trgovinu i graditeljstvo</item>
    </izvorni_sadrzaj>
    <derivirana_varijabla naziv="DomainObject.Predmet.ProtuStrankaListNazivFormated_1">
      <item>ADRIA INSTALACIJE d.o.o. za proizvodnju, trgovinu i graditeljstvo</item>
    </derivirana_varijabla>
  </DomainObject.Predmet.ProtuStrankaListNazivFormated>
  <DomainObject.Predmet.ProtuStrankaListNazivFormatedOIB>
    <izvorni_sadrzaj>
      <item>ADRIA INSTALACIJE d.o.o. za proizvodnju, trgovinu i graditeljstvo, OIB 40406666580</item>
    </izvorni_sadrzaj>
    <derivirana_varijabla naziv="DomainObject.Predmet.ProtuStrankaListNazivFormatedOIB_1">
      <item>ADRIA INSTALACIJE d.o.o. za proizvodnju, trgovinu i graditeljstvo, OIB 40406666580</item>
    </derivirana_varijabla>
  </DomainObject.Predmet.ProtuStrankaListNazivFormatedOIB>
  <DomainObject.Predmet.OstaliListFormated>
    <izvorni_sadrzaj>
      <item>Radojko Čošić</item>
    </izvorni_sadrzaj>
    <derivirana_varijabla naziv="DomainObject.Predmet.OstaliListFormated_1">
      <item>Radojko Čošić</item>
    </derivirana_varijabla>
  </DomainObject.Predmet.OstaliListFormated>
  <DomainObject.Predmet.OstaliListFormatedOIB>
    <izvorni_sadrzaj>
      <item>Radojko Čošić, OIB 44349748005</item>
    </izvorni_sadrzaj>
    <derivirana_varijabla naziv="DomainObject.Predmet.OstaliListFormatedOIB_1">
      <item>Radojko Čošić, OIB 44349748005</item>
    </derivirana_varijabla>
  </DomainObject.Predmet.OstaliListFormatedOIB>
  <DomainObject.Predmet.OstaliListFormatedWithAdress>
    <izvorni_sadrzaj>
      <item>Radojko Čošić, Ulica Ive Senjanina 10 B, 23000 Zadar</item>
    </izvorni_sadrzaj>
    <derivirana_varijabla naziv="DomainObject.Predmet.OstaliListFormatedWithAdress_1">
      <item>Radojko Čošić, Ulica Ive Senjanina 10 B, 23000 Zadar</item>
    </derivirana_varijabla>
  </DomainObject.Predmet.OstaliListFormatedWithAdress>
  <DomainObject.Predmet.OstaliListFormatedWithAdressOIB>
    <izvorni_sadrzaj>
      <item>Radojko Čošić, OIB 44349748005, Ulica Ive Senjanina 10 B, 23000 Zadar</item>
    </izvorni_sadrzaj>
    <derivirana_varijabla naziv="DomainObject.Predmet.OstaliListFormatedWithAdressOIB_1">
      <item>Radojko Čošić, OIB 44349748005, Ulica Ive Senjanina 10 B, 23000 Zadar</item>
    </derivirana_varijabla>
  </DomainObject.Predmet.OstaliListFormatedWithAdressOIB>
  <DomainObject.Predmet.OstaliListNazivFormated>
    <izvorni_sadrzaj>
      <item>Radojko Čošić</item>
    </izvorni_sadrzaj>
    <derivirana_varijabla naziv="DomainObject.Predmet.OstaliListNazivFormated_1">
      <item>Radojko Čošić</item>
    </derivirana_varijabla>
  </DomainObject.Predmet.OstaliListNazivFormated>
  <DomainObject.Predmet.OstaliListNazivFormatedOIB>
    <izvorni_sadrzaj>
      <item>Radojko Čošić, OIB 44349748005</item>
    </izvorni_sadrzaj>
    <derivirana_varijabla naziv="DomainObject.Predmet.OstaliListNazivFormatedOIB_1">
      <item>Radojko Čošić, OIB 44349748005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St-383/2016-10</izvorni_sadrzaj>
    <derivirana_varijabla naziv="DomainObject.PoslovniBrojDokumenta_1">St-383/2016-10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INSTALACIJE d.o.o. za proizvodnju, trgovinu i graditeljstvo</izvorni_sadrzaj>
    <derivirana_varijabla naziv="DomainObject.Predmet.ProtustrankaIDrugi_1">ADRIA INSTALACIJE d.o.o. za proizvodnju,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INSTALACIJE d.o.o. za proizvodnju, trgovinu i graditeljstvo, OIB 40406666580, Put Bokanjca/bb, 23000 Zadar</izvorni_sadrzaj>
    <derivirana_varijabla naziv="DomainObject.Predmet.ProtustrankaIDrugiAdressOIB_1">ADRIA INSTALACIJE d.o.o. za proizvodnju, trgovinu i graditeljstvo, OIB 40406666580, Put Bokanjca/bb,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INSTALACIJE d.o.o. za proizvodnju, trgovinu i graditeljstvo</item>
      <item>Radojko Čošić</item>
    </izvorni_sadrzaj>
    <derivirana_varijabla naziv="DomainObject.Predmet.SudioniciListNaziv_1">
      <item>FINA</item>
      <item>ADRIA INSTALACIJE d.o.o. za proizvodnju, trgovinu i graditeljstvo</item>
      <item>Radojko Čošić</item>
    </derivirana_varijabla>
  </DomainObject.Predmet.SudioniciListNaziv>
  <DomainObject.Predmet.SudioniciListAdressOIB>
    <izvorni_sadrzaj>
      <item>FINA, OIB 85821130368</item>
      <item>ADRIA INSTALACIJE d.o.o. za proizvodnju, trgovinu i graditeljstvo, OIB 40406666580, Put Bokanjca/bb,23000 Zadar</item>
      <item>Radojko Čošić, OIB 44349748005, Ulica Ive Senjanina 10 B,23000 Zadar</item>
    </izvorni_sadrzaj>
    <derivirana_varijabla naziv="DomainObject.Predmet.SudioniciListAdressOIB_1">
      <item>FINA, OIB 85821130368</item>
      <item>ADRIA INSTALACIJE d.o.o. za proizvodnju, trgovinu i graditeljstvo, OIB 40406666580, Put Bokanjca/bb,23000 Zadar</item>
      <item>Radojko Čošić, OIB 44349748005, Ulica Ive Senjanina 10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40406666580</item>
      <item>, OIB 44349748005</item>
    </izvorni_sadrzaj>
    <derivirana_varijabla naziv="DomainObject.Predmet.SudioniciListNazivOIB_1">
      <item>, OIB 85821130368</item>
      <item>, OIB 40406666580</item>
      <item>, OIB 44349748005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624</properties:Words>
  <properties:Characters>3279</properties:Characters>
  <properties:Lines>93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2016-05-27T12:16:00Z</dcterms:created>
  <dc:creator>Ardena Bajlo</dc:creator>
  <cp:lastModifiedBy>wsadmin</cp:lastModifiedBy>
  <cp:lastPrinted>2015-03-02T10:10:00Z</cp:lastPrinted>
  <dcterms:modified xmlns:xsi="http://www.w3.org/2001/XMLSchema-instance" xsi:type="dcterms:W3CDTF">2016-10-14T06:27:00Z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