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f7017" w14:paraId="4af7017" w:rsidRDefault="00AE649C" w:rsidP="00FA5B5E" w:rsidR="00AE649C" w:rsidRPr="00B76F3C">
      <w:pPr>
        <w:pStyle w:val="Naslov3"/>
        <w15:collapsed w:val="false"/>
      </w:pPr>
    </w:p>
    <w:p w:rsidRDefault="008722C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722C2" w:rsidP="008722C2" w:rsidR="008722C2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St-534/2015-3.</w:t>
      </w:r>
    </w:p>
    <w:p w:rsidRDefault="008722C2" w:rsidP="008722C2" w:rsidR="008722C2">
      <w:pPr>
        <w:ind w:firstLine="5245"/>
        <w:jc w:val="right"/>
        <w:rPr>
          <w:rFonts w:cs="Arial" w:hAnsi="Arial" w:ascii="Arial"/>
          <w:b/>
        </w:rPr>
      </w:pPr>
    </w:p>
    <w:p w:rsidRDefault="008722C2" w:rsidP="008722C2" w:rsidR="008722C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8722C2" w:rsidP="008722C2" w:rsidR="008722C2">
      <w:pPr>
        <w:jc w:val="center"/>
        <w:rPr>
          <w:rFonts w:cs="Arial" w:hAnsi="Arial" w:ascii="Arial"/>
          <w:b/>
        </w:rPr>
      </w:pPr>
    </w:p>
    <w:p w:rsidRDefault="008722C2" w:rsidP="008722C2" w:rsidR="008722C2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8722C2" w:rsidP="008722C2" w:rsidR="008722C2">
      <w:pPr>
        <w:jc w:val="both"/>
        <w:rPr>
          <w:rFonts w:cs="Arial" w:hAnsi="Arial" w:ascii="Arial"/>
        </w:rPr>
      </w:pPr>
    </w:p>
    <w:p w:rsidRDefault="008722C2" w:rsidP="008722C2" w:rsidR="008722C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SFERA d.o.o. za trgovinu, proizvodnju i usluge iz Bjelovara, Stipe Javora 8, MBS 010063475,  OIB 96023508744, dana 23. veljače 2016. godine  </w:t>
      </w:r>
    </w:p>
    <w:p w:rsidRDefault="008722C2" w:rsidP="008722C2" w:rsidR="008722C2">
      <w:pPr>
        <w:jc w:val="both"/>
        <w:rPr>
          <w:rFonts w:cs="Arial" w:hAnsi="Arial" w:ascii="Arial"/>
        </w:rPr>
      </w:pPr>
    </w:p>
    <w:p w:rsidRDefault="008722C2" w:rsidP="008722C2" w:rsidR="008722C2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8722C2" w:rsidP="008722C2" w:rsidR="008722C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I. Otvara se stečajni postupak nad dužnikom SFERA d.o.o. za trgovinu, proizvodnju i usluge iz Bjelovara, Stipe Javora 8, MBS 010063475,  OIB 96023508744.</w:t>
      </w:r>
    </w:p>
    <w:p w:rsidRDefault="008722C2" w:rsidP="008722C2" w:rsidR="008722C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JASNA HROMADKO iz Zagreba, </w:t>
      </w:r>
      <w:proofErr w:type="spellStart"/>
      <w:r>
        <w:rPr>
          <w:rFonts w:cs="Arial" w:hAnsi="Arial" w:ascii="Arial"/>
        </w:rPr>
        <w:t>Zelengorska</w:t>
      </w:r>
      <w:proofErr w:type="spellEnd"/>
      <w:r>
        <w:rPr>
          <w:rFonts w:cs="Arial" w:hAnsi="Arial" w:ascii="Arial"/>
        </w:rPr>
        <w:t xml:space="preserve"> br.1., OIB 22088644509. </w:t>
      </w:r>
    </w:p>
    <w:p w:rsidRDefault="008722C2" w:rsidP="008722C2" w:rsidR="008722C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III. Zaključuje se stečajni postupak nad dužnikom SFERA d.o.o. za trgovinu, proizvodnju i usluge iz Bjelovara, Stipe Javora 8, MBS 010063475,  OIB 96023508744.</w:t>
      </w:r>
    </w:p>
    <w:p w:rsidRDefault="008722C2" w:rsidP="008722C2" w:rsidR="008722C2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23. veljače 2016. u 12,00 sati, kada je ovo rješenje objavljeno na e-oglasnoj ploči ovoga suda.</w:t>
      </w:r>
    </w:p>
    <w:p w:rsidRDefault="008722C2" w:rsidP="008722C2" w:rsidR="008722C2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8722C2" w:rsidP="008722C2" w:rsidR="008722C2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722C2" w:rsidP="008722C2" w:rsidR="008722C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8722C2" w:rsidP="008722C2" w:rsidR="008722C2">
      <w:pPr>
        <w:jc w:val="center"/>
        <w:rPr>
          <w:rFonts w:cs="Arial" w:hAnsi="Arial" w:ascii="Arial"/>
          <w:b/>
        </w:rPr>
      </w:pPr>
    </w:p>
    <w:p w:rsidRDefault="008722C2" w:rsidP="008722C2" w:rsidR="008722C2">
      <w:pPr>
        <w:jc w:val="center"/>
        <w:rPr>
          <w:rFonts w:cs="Arial" w:hAnsi="Arial" w:ascii="Arial"/>
          <w:b/>
        </w:rPr>
      </w:pPr>
    </w:p>
    <w:p w:rsidRDefault="008722C2" w:rsidP="008722C2" w:rsidR="008722C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8722C2" w:rsidP="008722C2" w:rsidR="008722C2">
      <w:pPr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St-534/2015-2., koji je objavljen na mrežnoj stranici e-oglasna ploča Trgovačkog suda u Bjelovaru 31. prosinca 2015.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8722C2" w:rsidP="008722C2" w:rsidR="008722C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722C2" w:rsidP="008722C2" w:rsidR="008722C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722C2" w:rsidP="008722C2" w:rsidR="008722C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722C2" w:rsidP="008722C2" w:rsidR="008722C2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722C2" w:rsidP="008722C2" w:rsidR="008722C2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8722C2" w:rsidP="008722C2" w:rsidR="008722C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23. veljače 2016. godine</w:t>
      </w:r>
    </w:p>
    <w:p w:rsidRDefault="008722C2" w:rsidP="008722C2" w:rsidR="008722C2">
      <w:pPr>
        <w:rPr>
          <w:rFonts w:cs="Arial" w:hAnsi="Arial" w:ascii="Arial"/>
          <w:b/>
        </w:rPr>
      </w:pPr>
    </w:p>
    <w:p w:rsidRDefault="008722C2" w:rsidP="008722C2" w:rsidR="008722C2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8722C2" w:rsidP="008722C2" w:rsidR="008722C2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8722C2" w:rsidP="008722C2" w:rsidR="008722C2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8722C2" w:rsidP="008722C2" w:rsidR="008722C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8722C2" w:rsidP="008722C2" w:rsidR="008722C2">
      <w:pPr>
        <w:jc w:val="both"/>
        <w:rPr>
          <w:rFonts w:cs="Arial" w:hAnsi="Arial" w:ascii="Arial"/>
        </w:rPr>
      </w:pPr>
    </w:p>
    <w:p w:rsidRDefault="008722C2" w:rsidP="008722C2" w:rsidR="008722C2">
      <w:pPr>
        <w:jc w:val="both"/>
        <w:rPr>
          <w:rFonts w:cs="Arial" w:hAnsi="Arial" w:ascii="Arial"/>
        </w:rPr>
      </w:pPr>
    </w:p>
    <w:p w:rsidRDefault="008722C2" w:rsidP="008722C2" w:rsidR="008722C2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8722C2" w:rsidP="008722C2" w:rsidR="008722C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FINI, Podružnica Bjelovar  – putem e-oglasne ploče suda- nakon pravomoćnosti </w:t>
      </w:r>
    </w:p>
    <w:p w:rsidRDefault="008722C2" w:rsidP="008722C2" w:rsidR="008722C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8722C2" w:rsidP="008722C2" w:rsidR="008722C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8722C2" w:rsidP="008722C2" w:rsidR="008722C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8722C2" w:rsidP="008722C2" w:rsidR="008722C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8722C2" w:rsidP="008722C2" w:rsidR="008722C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8722C2" w:rsidP="008722C2" w:rsidR="008722C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8722C2" w:rsidP="008722C2" w:rsidR="008722C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8722C2" w:rsidP="008722C2" w:rsidR="008722C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8722C2" w:rsidP="008722C2" w:rsidR="008722C2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23.2.2016.g.</w:t>
      </w:r>
    </w:p>
    <w:p w:rsidRDefault="008722C2" w:rsidP="008722C2" w:rsidR="008722C2">
      <w:pPr>
        <w:rPr>
          <w:rFonts w:cs="Arial" w:hAnsi="Arial" w:ascii="Arial"/>
        </w:rPr>
      </w:pPr>
    </w:p>
    <w:p w:rsidRDefault="008722C2" w:rsidP="008722C2" w:rsidR="008722C2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22C2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301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St-534/2015-3</izvorni_sadrzaj>
    <derivirana_varijabla naziv="DomainObject.Oznaka_1">St-534/2015-3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St-534/2015</izvorni_sadrzaj>
    <derivirana_varijabla naziv="DomainObject.Predmet.OznakaBroj_1">St-534/2015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SFERA društvo s ograničenom odgovornošću za trgovinu, proizvodnju i usluge, Bjelovar zastupanog po punomoćniku MIRJANA POSAVAC</izvorni_sadrzaj>
    <derivirana_varijabla naziv="DomainObject.Predmet.ProtustrankaFormated_1">  SFERA društvo s ograničenom odgovornošću za trgovinu, proizvodnju i usluge, Bjelovar zastupanog po punomoćniku MIRJANA POSAVAC</derivirana_varijabla>
  </DomainObject.Predmet.ProtustrankaFormated>
  <DomainObject.Predmet.ProtustrankaFormatedOIB>
    <izvorni_sadrzaj>  SFERA društvo s ograničenom odgovornošću za trgovinu, proizvodnju i usluge, Bjelovar, OIB 96023508744 zastupanog po punomoćniku MIRJANA POSAVAC</izvorni_sadrzaj>
    <derivirana_varijabla naziv="DomainObject.Predmet.ProtustrankaFormatedOIB_1">  SFERA društvo s ograničenom odgovornošću za trgovinu, proizvodnju i usluge, Bjelovar, OIB 96023508744 zastupanog po punomoćniku MIRJANA POSAVAC</derivirana_varijabla>
  </DomainObject.Predmet.ProtustrankaFormatedOIB>
  <DomainObject.Predmet.ProtustrankaFormatedWithAdress>
    <izvorni_sadrzaj> SFERA društvo s ograničenom odgovornošću za trgovinu, proizvodnju i usluge, Bjelovar, Stipe Javora 8, 43000 Bjelovar zastupanog po punomoćniku MIRJANA POSAVAC</izvorni_sadrzaj>
    <derivirana_varijabla naziv="DomainObject.Predmet.ProtustrankaFormatedWithAdress_1"> SFERA društvo s ograničenom odgovornošću za trgovinu, proizvodnju i usluge, Bjelovar, Stipe Javora 8, 43000 Bjelovar zastupanog po punomoćniku MIRJANA POSAVAC</derivirana_varijabla>
  </DomainObject.Predmet.ProtustrankaFormatedWithAdress>
  <DomainObject.Predmet.ProtustrankaFormatedWithAdressOIB>
    <izvorni_sadrzaj> SFERA društvo s ograničenom odgovornošću za trgovinu, proizvodnju i usluge, Bjelovar, OIB 96023508744, Stipe Javora 8, 43000 Bjelovar zastupanog po punomoćniku MIRJANA POSAVAC</izvorni_sadrzaj>
    <derivirana_varijabla naziv="DomainObject.Predmet.ProtustrankaFormatedWithAdressOIB_1"> SFERA društvo s ograničenom odgovornošću za trgovinu, proizvodnju i usluge, Bjelovar, OIB 96023508744, Stipe Javora 8, 43000 Bjelovar zastupanog po punomoćniku MIRJANA POSAVAC</derivirana_varijabla>
  </DomainObject.Predmet.ProtustrankaFormatedWithAdressOIB>
  <DomainObject.Predmet.ProtustrankaWithAdress>
    <izvorni_sadrzaj>SFERA društvo s ograničenom odgovornošću za trgovinu, proizvodnju i usluge, Bjelovar Stipe Javora 8, 43000 Bjelovar</izvorni_sadrzaj>
    <derivirana_varijabla naziv="DomainObject.Predmet.ProtustrankaWithAdress_1">SFERA društvo s ograničenom odgovornošću za trgovinu, proizvodnju i usluge, Bjelovar Stipe Javora 8, 43000 Bjelovar</derivirana_varijabla>
  </DomainObject.Predmet.ProtustrankaWithAdress>
  <DomainObject.Predmet.ProtustrankaWithAdressOIB>
    <izvorni_sadrzaj>SFERA društvo s ograničenom odgovornošću za trgovinu, proizvodnju i usluge, Bjelovar, OIB 96023508744, Stipe Javora 8, 43000 Bjelovar</izvorni_sadrzaj>
    <derivirana_varijabla naziv="DomainObject.Predmet.ProtustrankaWithAdressOIB_1">SFERA društvo s ograničenom odgovornošću za trgovinu, proizvodnju i usluge, Bjelovar, OIB 96023508744, Stipe Javora 8, 43000 Bjelovar</derivirana_varijabla>
  </DomainObject.Predmet.ProtustrankaWithAdressOIB>
  <DomainObject.Predmet.ProtustrankaNazivFormated>
    <izvorni_sadrzaj>SFERA društvo s ograničenom odgovornošću za trgovinu, proizvodnju i usluge, Bjelovar</izvorni_sadrzaj>
    <derivirana_varijabla naziv="DomainObject.Predmet.ProtustrankaNazivFormated_1">SFERA društvo s ograničenom odgovornošću za trgovinu, proizvodnju i usluge, Bjelovar</derivirana_varijabla>
  </DomainObject.Predmet.ProtustrankaNazivFormated>
  <DomainObject.Predmet.ProtustrankaNazivFormatedOIB>
    <izvorni_sadrzaj>SFERA društvo s ograničenom odgovornošću za trgovinu, proizvodnju i usluge, Bjelovar, OIB 96023508744</izvorni_sadrzaj>
    <derivirana_varijabla naziv="DomainObject.Predmet.ProtustrankaNazivFormatedOIB_1">SFERA društvo s ograničenom odgovornošću za trgovinu, proizvodnju i usluge, Bjelovar, OIB 96023508744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SFERA društvo s ograničenom odgovornošću za trgovinu, proizvodnju i usluge, Bjelovar zastupanog po punomoćniku MIRJANA POSAVAC</item>
    </izvorni_sadrzaj>
    <derivirana_varijabla naziv="DomainObject.Predmet.ProtuStrankaListFormated_1">
      <item>SFERA društvo s ograničenom odgovornošću za trgovinu, proizvodnju i usluge, Bjelovar zastupanog po punomoćniku MIRJANA POSAVAC</item>
    </derivirana_varijabla>
  </DomainObject.Predmet.ProtuStrankaListFormated>
  <DomainObject.Predmet.ProtuStrankaListFormatedOIB>
    <izvorni_sadrzaj>
      <item>SFERA društvo s ograničenom odgovornošću za trgovinu, proizvodnju i usluge, Bjelovar, OIB 96023508744 zastupanog po punomoćniku MIRJANA POSAVAC</item>
    </izvorni_sadrzaj>
    <derivirana_varijabla naziv="DomainObject.Predmet.ProtuStrankaListFormatedOIB_1">
      <item>SFERA društvo s ograničenom odgovornošću za trgovinu, proizvodnju i usluge, Bjelovar, OIB 96023508744 zastupanog po punomoćniku MIRJANA POSAVAC</item>
    </derivirana_varijabla>
  </DomainObject.Predmet.ProtuStrankaListFormatedOIB>
  <DomainObject.Predmet.ProtuStrankaListFormatedWithAdress>
    <izvorni_sadrzaj>
      <item>SFERA društvo s ograničenom odgovornošću za trgovinu, proizvodnju i usluge, Bjelovar, Stipe Javora 8, 43000 Bjelovar zastupanog po punomoćniku MIRJANA POSAVAC</item>
    </izvorni_sadrzaj>
    <derivirana_varijabla naziv="DomainObject.Predmet.ProtuStrankaListFormatedWithAdress_1">
      <item>SFERA društvo s ograničenom odgovornošću za trgovinu, proizvodnju i usluge, Bjelovar, Stipe Javora 8, 43000 Bjelovar zastupanog po punomoćniku MIRJANA POSAVAC</item>
    </derivirana_varijabla>
  </DomainObject.Predmet.ProtuStrankaListFormatedWithAdress>
  <DomainObject.Predmet.ProtuStrankaListFormatedWithAdressOIB>
    <izvorni_sadrzaj>
      <item>SFERA društvo s ograničenom odgovornošću za trgovinu, proizvodnju i usluge, Bjelovar, OIB 96023508744, Stipe Javora 8, 43000 Bjelovar zastupanog po punomoćniku MIRJANA POSAVAC</item>
    </izvorni_sadrzaj>
    <derivirana_varijabla naziv="DomainObject.Predmet.ProtuStrankaListFormatedWithAdressOIB_1">
      <item>SFERA društvo s ograničenom odgovornošću za trgovinu, proizvodnju i usluge, Bjelovar, OIB 96023508744, Stipe Javora 8, 43000 Bjelovar zastupanog po punomoćniku MIRJANA POSAVAC</item>
    </derivirana_varijabla>
  </DomainObject.Predmet.ProtuStrankaListFormatedWithAdressOIB>
  <DomainObject.Predmet.ProtuStrankaListNazivFormated>
    <izvorni_sadrzaj>
      <item>SFERA društvo s ograničenom odgovornošću za trgovinu, proizvodnju i usluge, Bjelovar</item>
    </izvorni_sadrzaj>
    <derivirana_varijabla naziv="DomainObject.Predmet.ProtuStrankaListNazivFormated_1">
      <item>SFERA društvo s ograničenom odgovornošću za trgovinu, proizvodnju i usluge, Bjelovar</item>
    </derivirana_varijabla>
  </DomainObject.Predmet.ProtuStrankaListNazivFormated>
  <DomainObject.Predmet.ProtuStrankaListNazivFormatedOIB>
    <izvorni_sadrzaj>
      <item>SFERA društvo s ograničenom odgovornošću za trgovinu, proizvodnju i usluge, Bjelovar, OIB 96023508744</item>
    </izvorni_sadrzaj>
    <derivirana_varijabla naziv="DomainObject.Predmet.ProtuStrankaListNazivFormatedOIB_1">
      <item>SFERA društvo s ograničenom odgovornošću za trgovinu, proizvodnju i usluge, Bjelovar, OIB 96023508744</item>
    </derivirana_varijabla>
  </DomainObject.Predmet.ProtuStrankaListNazivFormatedOIB>
  <DomainObject.Predmet.OstaliListFormated>
    <izvorni_sadrzaj>
      <item>MIRJANA POSAVAC punomoćnik sudionika u postupku SFERA društvo s ograničenom odgovornošću za trgovinu, proizvodnju i usluge, Bjelovar</item>
    </izvorni_sadrzaj>
    <derivirana_varijabla naziv="DomainObject.Predmet.OstaliListFormated_1">
      <item>MIRJANA POSAVAC punomoćnik sudionika u postupku SFERA društvo s ograničenom odgovornošću za trgovinu, proizvodnju i usluge, Bjelovar</item>
    </derivirana_varijabla>
  </DomainObject.Predmet.OstaliListFormated>
  <DomainObject.Predmet.OstaliListFormatedOIB>
    <izvorni_sadrzaj>
      <item>MIRJANA POSAVAC punomoćnik sudionika u postupku SFERA društvo s ograničenom odgovornošću za trgovinu, proizvodnju i usluge, Bjelovar</item>
    </izvorni_sadrzaj>
    <derivirana_varijabla naziv="DomainObject.Predmet.OstaliListFormatedOIB_1">
      <item>MIRJANA POSAVAC punomoćnik sudionika u postupku SFERA društvo s ograničenom odgovornošću za trgovinu, proizvodnju i usluge, Bjelovar</item>
    </derivirana_varijabla>
  </DomainObject.Predmet.OstaliListFormatedOIB>
  <DomainObject.Predmet.OstaliListFormatedWithAdress>
    <izvorni_sadrzaj>
      <item>MIRJANA POSAVAC, Stipe Javora 8., 43000 Bjelovar punomoćnik sudionika u postupku SFERA društvo s ograničenom odgovornošću za trgovinu, proizvodnju i usluge, Bjelovar</item>
    </izvorni_sadrzaj>
    <derivirana_varijabla naziv="DomainObject.Predmet.OstaliListFormatedWithAdress_1">
      <item>MIRJANA POSAVAC, Stipe Javora 8., 43000 Bjelovar punomoćnik sudionika u postupku SFERA društvo s ograničenom odgovornošću za trgovinu, proizvodnju i usluge, Bjelovar</item>
    </derivirana_varijabla>
  </DomainObject.Predmet.OstaliListFormatedWithAdress>
  <DomainObject.Predmet.OstaliListFormatedWithAdressOIB>
    <izvorni_sadrzaj>
      <item>MIRJANA POSAVAC, Stipe Javora 8., 43000 Bjelovar punomoćnik sudionika u postupku SFERA društvo s ograničenom odgovornošću za trgovinu, proizvodnju i usluge, Bjelovar</item>
    </izvorni_sadrzaj>
    <derivirana_varijabla naziv="DomainObject.Predmet.OstaliListFormatedWithAdressOIB_1">
      <item>MIRJANA POSAVAC, Stipe Javora 8., 43000 Bjelovar punomoćnik sudionika u postupku SFERA društvo s ograničenom odgovornošću za trgovinu, proizvodnju i usluge, Bjelovar</item>
    </derivirana_varijabla>
  </DomainObject.Predmet.OstaliListFormatedWithAdressOIB>
  <DomainObject.Predmet.OstaliListNazivFormated>
    <izvorni_sadrzaj>
      <item>MIRJANA POSAVAC</item>
    </izvorni_sadrzaj>
    <derivirana_varijabla naziv="DomainObject.Predmet.OstaliListNazivFormated_1">
      <item>MIRJANA POSAVAC</item>
    </derivirana_varijabla>
  </DomainObject.Predmet.OstaliListNazivFormated>
  <DomainObject.Predmet.OstaliListNazivFormatedOIB>
    <izvorni_sadrzaj>
      <item>MIRJANA POSAVAC</item>
    </izvorni_sadrzaj>
    <derivirana_varijabla naziv="DomainObject.Predmet.OstaliListNazivFormatedOIB_1">
      <item>MIRJANA POSAVAC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>St-534/2015-3</izvorni_sadrzaj>
    <derivirana_varijabla naziv="DomainObject.PoslovniBrojDokumenta_1">St-534/2015-3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SFERA društvo s ograničenom odgovornošću za trgovinu, proizvodnju i usluge, Bjelovar</izvorni_sadrzaj>
    <derivirana_varijabla naziv="DomainObject.Predmet.ProtustrankaIDrugi_1">SFERA društvo s ograničenom odgovornošću za trgovinu, proizvodnju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SFERA društvo s ograničenom odgovornošću za trgovinu, proizvodnju i usluge, Bjelovar, OIB 96023508744, Stipe Javora 8, 43000 Bjelovar</izvorni_sadrzaj>
    <derivirana_varijabla naziv="DomainObject.Predmet.ProtustrankaIDrugiAdressOIB_1">SFERA društvo s ograničenom odgovornošću za trgovinu, proizvodnju i usluge, Bjelovar, OIB 96023508744, Stipe Javora 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SFERA društvo s ograničenom odgovornošću za trgovinu, proizvodnju i usluge, Bjelovar</item>
      <item>MIRJANA POSAVAC</item>
    </izvorni_sadrzaj>
    <derivirana_varijabla naziv="DomainObject.Predmet.SudioniciListNaziv_1">
      <item>FINA, RC ZAGREB, Podružnica Bjelovar</item>
      <item>SFERA društvo s ograničenom odgovornošću za trgovinu, proizvodnju i usluge, Bjelovar</item>
      <item>MIRJANA POSAVAC</item>
    </derivirana_varijabla>
  </DomainObject.Predmet.SudioniciListNaziv>
  <DomainObject.Predmet.SudioniciListAdressOIB>
    <izvorni_sadrzaj>
      <item>FINA, RC ZAGREB, Podružnica Bjelovar, OIB 85821130368, F. Supila 4,43000 Bjelovar</item>
      <item>SFERA društvo s ograničenom odgovornošću za trgovinu, proizvodnju i usluge, Bjelovar, OIB 96023508744, Stipe Javora 8,43000 Bjelovar</item>
      <item>MIRJANA POSAVAC, Stipe Javora 8.,43000 Bjelovar</item>
    </izvorni_sadrzaj>
    <derivirana_varijabla naziv="DomainObject.Predmet.SudioniciListAdressOIB_1">
      <item>FINA, RC ZAGREB, Podružnica Bjelovar, OIB 85821130368, F. Supila 4,43000 Bjelovar</item>
      <item>SFERA društvo s ograničenom odgovornošću za trgovinu, proizvodnju i usluge, Bjelovar, OIB 96023508744, Stipe Javora 8,43000 Bjelovar</item>
      <item>MIRJANA POSAVAC, Stipe Javora 8.,43000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F4939D-0854-41DA-B61A-27F88706F2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720</properties:Words>
  <properties:Characters>3827</properties:Characters>
  <properties:Lines>98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2016-02-23T10:40:00Z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St-534/2015-3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