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b76f" w14:paraId="f92b76f" w:rsidRDefault="003D53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1343025</wp:posOffset>
            </wp:positionH>
            <wp:positionV relativeFrom="page">
              <wp:posOffset>547165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53AB" w:rsidP="003D53AB" w:rsidR="003D53AB">
      <w:pPr>
        <w:pStyle w:val="Bezproreda"/>
      </w:pPr>
      <w:r>
        <w:t xml:space="preserve">     </w:t>
      </w:r>
    </w:p>
    <w:p w:rsidRDefault="003D53AB" w:rsidP="003D53AB" w:rsidR="003D53AB">
      <w:pPr>
        <w:pStyle w:val="Bezproreda"/>
      </w:pPr>
    </w:p>
    <w:p w:rsidRDefault="003D53AB" w:rsidP="003D53AB" w:rsidR="00AE649C">
      <w:pPr>
        <w:pStyle w:val="Bezproreda"/>
      </w:pPr>
      <w:r>
        <w:t xml:space="preserve">      Republika Hrvatska</w:t>
      </w:r>
    </w:p>
    <w:p w:rsidRDefault="003D53AB" w:rsidP="003D53AB" w:rsidR="003D53AB">
      <w:pPr>
        <w:pStyle w:val="Bezproreda"/>
      </w:pPr>
      <w:r>
        <w:t>Trgovački sud u Bjelovaru</w:t>
      </w:r>
    </w:p>
    <w:p w:rsidRDefault="003D53AB" w:rsidP="003D53AB" w:rsidR="003D53AB" w:rsidRPr="00B76F3C">
      <w:pPr>
        <w:pStyle w:val="Bezproreda"/>
      </w:pPr>
      <w:r>
        <w:t xml:space="preserve">Bjelovar, Dr. I. </w:t>
      </w:r>
      <w:proofErr w:type="spellStart"/>
      <w:r>
        <w:t>Leboviać</w:t>
      </w:r>
      <w:proofErr w:type="spellEnd"/>
      <w:r>
        <w:t xml:space="preserve"> 42.</w:t>
      </w:r>
    </w:p>
    <w:p w:rsidRDefault="003D53AB" w:rsidP="003D53AB" w:rsidR="003D53AB">
      <w:pPr>
        <w:jc w:val="right"/>
      </w:pPr>
      <w:r>
        <w:t>Poslovni broj:</w:t>
      </w:r>
      <w:r>
        <w:rPr>
          <w:b/>
        </w:rPr>
        <w:t xml:space="preserve"> </w:t>
      </w:r>
      <w:r>
        <w:t>7 St-246/2017-46</w:t>
      </w:r>
    </w:p>
    <w:p w:rsidRDefault="003D53AB" w:rsidP="003D53AB" w:rsidR="003D53AB">
      <w:pPr>
        <w:jc w:val="right"/>
      </w:pPr>
    </w:p>
    <w:p w:rsidRDefault="003D53AB" w:rsidP="003D53AB" w:rsidR="003D53AB">
      <w:pPr>
        <w:jc w:val="center"/>
      </w:pPr>
      <w:r>
        <w:t>R E P U B L I K A      H R V A T S K A</w:t>
      </w:r>
    </w:p>
    <w:p w:rsidRDefault="003D53AB" w:rsidP="003D53AB" w:rsidR="003D53AB" w:rsidRPr="003D53AB">
      <w:pPr>
        <w:jc w:val="center"/>
      </w:pPr>
      <w:r>
        <w:t>R J E Š E N J E</w:t>
      </w:r>
    </w:p>
    <w:p w:rsidRDefault="003D53AB" w:rsidP="003D53AB" w:rsidR="003D53AB">
      <w:pPr>
        <w:pStyle w:val="Bezproreda"/>
        <w:ind w:firstLine="708"/>
      </w:pPr>
      <w:r>
        <w:t xml:space="preserve">Trgovački sud u Bjelovaru, po sucu Tomislavu Mrazović, u stečajnom postupku nad stečajnim dužnikom TIM-GRADNJA d.o.o. za graditeljstvo, trgovinu i usluge u stečaju iz Zagreba, Ulica Lanište 15/B,  MBS 080510195, OIB 94579910350,  27. srpnja 2018. 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ind w:firstLine="708"/>
        <w:jc w:val="center"/>
      </w:pPr>
      <w:r>
        <w:t>r i j e š i o      j e</w:t>
      </w:r>
    </w:p>
    <w:p w:rsidRDefault="003D53AB" w:rsidP="003D53AB" w:rsidR="003D53AB">
      <w:pPr>
        <w:ind w:firstLine="708"/>
      </w:pPr>
      <w:r>
        <w:t xml:space="preserve">1. Dosuđuje se kupcu Ivanu </w:t>
      </w:r>
      <w:proofErr w:type="spellStart"/>
      <w:r>
        <w:t>Gregurek</w:t>
      </w:r>
      <w:proofErr w:type="spellEnd"/>
      <w:r>
        <w:t xml:space="preserve"> iz Zagreba, Bolnička cesta 34 F, OIB: 11640332771, nekretnina koja dolazi upisana: </w:t>
      </w:r>
    </w:p>
    <w:p w:rsidRDefault="003D53AB" w:rsidP="003D53AB" w:rsidR="003D53AB">
      <w:pPr>
        <w:spacing w:after="0"/>
        <w:ind w:right="-425"/>
      </w:pPr>
      <w:r>
        <w:rPr>
          <w:b/>
        </w:rPr>
        <w:t xml:space="preserve">- </w:t>
      </w:r>
      <w:r>
        <w:t xml:space="preserve">  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>) u vlasništvu stečajnog dužnika TIM-GRADNJA d.o.o. u stečaju, Zagreb, Ulica Lanište 15/B, OIB: 94579910350.</w:t>
      </w:r>
    </w:p>
    <w:p w:rsidRDefault="003D53AB" w:rsidP="003D53AB" w:rsidR="003D53AB">
      <w:pPr>
        <w:spacing w:after="0"/>
        <w:ind w:right="-425"/>
      </w:pPr>
    </w:p>
    <w:p w:rsidRDefault="003D53AB" w:rsidP="003D53AB" w:rsidR="003D53AB">
      <w:pPr>
        <w:spacing w:after="0"/>
        <w:ind w:right="-425"/>
      </w:pPr>
    </w:p>
    <w:p w:rsidRDefault="003D53AB" w:rsidP="003D53AB" w:rsidR="003D53AB">
      <w:r>
        <w:tab/>
        <w:t xml:space="preserve">2. Određuje se nakon pravomoćnosti ovog Rješenja o dosudi nekretnine  nakon što kupac Ivan </w:t>
      </w:r>
      <w:proofErr w:type="spellStart"/>
      <w:r>
        <w:t>Gregurek</w:t>
      </w:r>
      <w:proofErr w:type="spellEnd"/>
      <w:r>
        <w:t xml:space="preserve"> iz Zagreba, Bolnička cesta 34 F, OIB: 11640332771, položi </w:t>
      </w:r>
      <w:proofErr w:type="spellStart"/>
      <w:r>
        <w:t>kupovninu</w:t>
      </w:r>
      <w:proofErr w:type="spellEnd"/>
      <w:r>
        <w:t xml:space="preserve"> u roku od 30 dana od dana pravomoćnosti ovog rješenja o sveukupnom iznosu od 505.312,50 kuna, da se kod Općinskog suda u Novom Zagrebu, Zemljišnoknjižnog odjela u Novom Zagrebu u zemljišnim knjigama u korist kupca Ivana </w:t>
      </w:r>
      <w:proofErr w:type="spellStart"/>
      <w:r>
        <w:t>Gregurek</w:t>
      </w:r>
      <w:proofErr w:type="spellEnd"/>
      <w:r>
        <w:t xml:space="preserve"> iz Zagreba, Bolnička cesta 34 F, OIB: 11640332771, upiše pravo vlasništva na dosuđenim nekretninama iz </w:t>
      </w:r>
      <w:proofErr w:type="spellStart"/>
      <w:r>
        <w:t>toč</w:t>
      </w:r>
      <w:proofErr w:type="spellEnd"/>
      <w:r>
        <w:t xml:space="preserve">. 1. izreke ovog rješenja, te se određuje brisanja prava i tereta na nekretninama iz </w:t>
      </w:r>
      <w:proofErr w:type="spellStart"/>
      <w:r>
        <w:t>toč</w:t>
      </w:r>
      <w:proofErr w:type="spellEnd"/>
      <w:r>
        <w:t>. 1. izreke ovog rješenja i to: zabilježbe pod poslovnim brojem: Z-25536/2017  i uknjižbe pod poslovnim brojem: Z-69226/07, Z-45130/10, Z-25743/13, Z-22036/14, Z-23888/14, Z-25069/14.</w:t>
      </w:r>
    </w:p>
    <w:p w:rsidRDefault="003D53AB" w:rsidP="003D53AB" w:rsidR="003D53AB">
      <w:bookmarkStart w:name="_GoBack" w:id="0"/>
      <w:bookmarkEnd w:id="0"/>
    </w:p>
    <w:p w:rsidRDefault="003D53AB" w:rsidP="003D53AB" w:rsidR="003D53AB">
      <w:pPr>
        <w:pStyle w:val="Bezproreda"/>
        <w:jc w:val="center"/>
      </w:pPr>
      <w:r>
        <w:t>Obrazloženje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  <w:t xml:space="preserve">Na održanoj prvoj elektroničkoj javnoj dražbi radi prodaje imovine stečajnog dužnika TIM-GRADNJA  d.o.o. u stečaju iz Zagreba,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razlučnih</w:t>
      </w:r>
      <w:proofErr w:type="spellEnd"/>
      <w:r>
        <w:t xml:space="preserve"> vjerovnika, sudjelovao je kao jedini ponuđač Ivan </w:t>
      </w:r>
      <w:proofErr w:type="spellStart"/>
      <w:r>
        <w:t>Gregurek</w:t>
      </w:r>
      <w:proofErr w:type="spellEnd"/>
      <w:r>
        <w:t xml:space="preserve"> iz Zagreba, Bolnička cesta 34 F, OIB: 11640332771, koji je  u roku uplatio iznos potrebne jamčevine u visini od 67.375,00 kuna, a čime je  navedeni ponuđač ispunio uvjete da može pristupiti ovoj prvoj elektroničkoj javnoj dražbi. Najbolju važeću ponudu dao je ponuđač, a sada kupac Ivan </w:t>
      </w:r>
      <w:proofErr w:type="spellStart"/>
      <w:r>
        <w:t>Gregurek</w:t>
      </w:r>
      <w:proofErr w:type="spellEnd"/>
      <w:r>
        <w:t xml:space="preserve"> iz Zagreba, Bolnička cesta 34 F, OIB: 11640332771, za navedenu nekretninu  u </w:t>
      </w:r>
      <w:r>
        <w:lastRenderedPageBreak/>
        <w:t xml:space="preserve">iznosu od 505.312,50 kuna. Sudac je utvrdio činjenicu da je kupac Ivan </w:t>
      </w:r>
      <w:proofErr w:type="spellStart"/>
      <w:r>
        <w:t>Gregurek</w:t>
      </w:r>
      <w:proofErr w:type="spellEnd"/>
      <w:r>
        <w:t xml:space="preserve"> iz Zagreba s najboljom važećom ponudom ispunio sve uvjete da mu se navedene nekretnina dosudi, pa je nakon zaključenja elektroničke javne dražbe, odlučeno temeljem čl. 103, i čl. 108. Ovršnog zakona (NN br. 112/12, 25/13, 93/14 i 73/17), kao u točki 1. i 2. izreke ovog rješenja.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  <w:t xml:space="preserve">Kupac Ivan </w:t>
      </w:r>
      <w:proofErr w:type="spellStart"/>
      <w:r>
        <w:t>Gregurek</w:t>
      </w:r>
      <w:proofErr w:type="spellEnd"/>
      <w:r>
        <w:t xml:space="preserve"> iz Zagreba, Bolnička cesta 34 F, OIB: 11640332771,  </w:t>
      </w:r>
      <w:proofErr w:type="spellStart"/>
      <w:r>
        <w:t>kupovninu</w:t>
      </w:r>
      <w:proofErr w:type="spellEnd"/>
      <w:r>
        <w:t xml:space="preserve"> će u iznosu od 505.312,50 kuna uplatiti na poseban račun Agencije otvoren za tu namjenu  IBAN: HR1123900011300028787, Model HR11, time da pod "pozivom na broj" (PNB) kao podatak prvi (P1*) treba upisati broj 84026, a kao podatak drugi (P2*) treba upisati broj 38105, a podatak P1 i P2 nužno je odvojiti crticom(-). Uplaćena jamčevina od strane kupca Mladena </w:t>
      </w:r>
      <w:proofErr w:type="spellStart"/>
      <w:r>
        <w:t>Bavčevića</w:t>
      </w:r>
      <w:proofErr w:type="spellEnd"/>
      <w:r>
        <w:t xml:space="preserve">, u iznosu od 67.375,00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  <w:t>U Bjelovaru 27. srpnja 2018.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D53AB" w:rsidP="003D53AB" w:rsidR="003D53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 v.r.</w:t>
      </w: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3D53AB" w:rsidP="003D53AB" w:rsidR="003D53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</w:t>
      </w:r>
      <w:proofErr w:type="spellStart"/>
      <w:r>
        <w:t>Dragišić</w:t>
      </w:r>
      <w:proofErr w:type="spellEnd"/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</w:p>
    <w:p w:rsidRDefault="003D53AB" w:rsidP="003D53AB" w:rsidR="003D53AB">
      <w:pPr>
        <w:pStyle w:val="Bezproreda"/>
      </w:pPr>
      <w:r>
        <w:tab/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AE649C" w:rsidP="004F27AE" w:rsidR="00AE649C" w:rsidRPr="00B76F3C">
      <w:pPr>
        <w:pStyle w:val="NormaleSPIS"/>
      </w:pPr>
    </w:p>
    <w:sectPr w:rsidSect="003D53A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1586002"/>
      <w:docPartObj>
        <w:docPartGallery w:val="Page Numbers (Top of Page)"/>
        <w:docPartUnique/>
      </w:docPartObj>
    </w:sdtPr>
    <w:sdtContent>
      <w:p w:rsidRDefault="003D53AB" w:rsidR="003D5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D53AB" w:rsidR="008333A9">
    <w:pPr>
      <w:pStyle w:val="Zaglavlje"/>
    </w:pPr>
    <w:r>
      <w:t>Poslovni broj: 7 St-246/2017-46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AB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95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St-246/2017-46</izvorni_sadrzaj>
    <derivirana_varijabla naziv="DomainObject.Oznaka_1">St-246/2017-46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ref. 7</izvorni_sadrzaj>
    <derivirana_varijabla naziv="DomainObject.Predmet.PrimjedbaSuca_1">u ref. 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St-246/2017-46</izvorni_sadrzaj>
    <derivirana_varijabla naziv="DomainObject.PoslovniBrojDokumenta_1">St-246/2017-46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4F92F-412D-4805-BA8D-30F012B5E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3032</properties:Characters>
  <properties:Lines>67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2018-07-27T09:11:00Z</cp:lastPrinted>
  <dcterms:modified xmlns:xsi="http://www.w3.org/2001/XMLSchema-instance" xsi:type="dcterms:W3CDTF">2018-07-27T09:11:00Z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St-246/2017-46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