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b3c9" w14:paraId="df7b3c9" w:rsidRDefault="00214D16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139C9">
        <w:t>-811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139C9">
        <w:t>ASISTENT d</w:t>
      </w:r>
      <w:r w:rsidR="00D36A52">
        <w:t>.o.o.</w:t>
      </w:r>
      <w:r w:rsidR="000E78DF">
        <w:t xml:space="preserve">, </w:t>
      </w:r>
      <w:r w:rsidR="00F139C9">
        <w:t>Split, Gajeva 4</w:t>
      </w:r>
      <w:r w:rsidR="00F61726">
        <w:t xml:space="preserve">, </w:t>
      </w:r>
      <w:r w:rsidR="004D7D95">
        <w:t xml:space="preserve">OIB: </w:t>
      </w:r>
      <w:r w:rsidR="00F139C9">
        <w:t>32414158911</w:t>
      </w:r>
      <w:r w:rsidR="001E6581">
        <w:t>, MBS:</w:t>
      </w:r>
      <w:r w:rsidR="00F139C9">
        <w:t xml:space="preserve"> 060166339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139C9" w:rsidRPr="00F139C9">
        <w:t xml:space="preserve">ASISTENT d.o.o., Split, Gajeva 4, OIB: 32414158911, MBS: 060166339,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139C9">
        <w:t>1037</w:t>
      </w:r>
      <w:r>
        <w:t xml:space="preserve"> dana, u </w:t>
      </w:r>
      <w:r w:rsidR="00E076CF">
        <w:t>u</w:t>
      </w:r>
      <w:r w:rsidR="001E6581">
        <w:t>kupnom iznosu o</w:t>
      </w:r>
      <w:r w:rsidR="00F139C9">
        <w:t>d 30.707,38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F139C9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F139C9">
        <w:t>23. ST-811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F139C9" w:rsidP="008922FD" w:rsidR="008922FD">
      <w:pPr>
        <w:jc w:val="both"/>
      </w:pPr>
      <w:r>
        <w:t>IV- Ako osoba ovlaštena</w:t>
      </w:r>
      <w:r w:rsidR="008922FD">
        <w:t xml:space="preserve"> za zastupanje dužnika po zakonu, u roku od 15 dana od dana objave oglasa na </w:t>
      </w:r>
      <w:r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A7F97"/>
    <w:rsid w:val="001E6581"/>
    <w:rsid w:val="00214D16"/>
    <w:rsid w:val="00296435"/>
    <w:rsid w:val="002A267F"/>
    <w:rsid w:val="0043500C"/>
    <w:rsid w:val="004C66C0"/>
    <w:rsid w:val="004D7D95"/>
    <w:rsid w:val="006B0227"/>
    <w:rsid w:val="00737DD6"/>
    <w:rsid w:val="00776F7C"/>
    <w:rsid w:val="007E26AB"/>
    <w:rsid w:val="008138F5"/>
    <w:rsid w:val="008922FD"/>
    <w:rsid w:val="008A2CF5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D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D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D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D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0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ASISTENT, d.o.o.za elektromontažne radove</izvorni_sadrzaj>
    <derivirana_varijabla naziv="DomainObject.Predmet.ProtustrankaFormated_1">  ASISTENT, d.o.o.za elektromontažne radove</derivirana_varijabla>
  </DomainObject.Predmet.ProtustrankaFormated>
  <DomainObject.Predmet.ProtustrankaFormatedOIB>
    <izvorni_sadrzaj>  ASISTENT, d.o.o.za elektromontažne radove, OIB 32414158911</izvorni_sadrzaj>
    <derivirana_varijabla naziv="DomainObject.Predmet.ProtustrankaFormatedOIB_1">  ASISTENT, d.o.o.za elektromontažne radove, OIB 32414158911</derivirana_varijabla>
  </DomainObject.Predmet.ProtustrankaFormatedOIB>
  <DomainObject.Predmet.ProtustrankaFormatedWithAdress>
    <izvorni_sadrzaj> ASISTENT, d.o.o.za elektromontažne radove, Gajeva 4, 21000 Split</izvorni_sadrzaj>
    <derivirana_varijabla naziv="DomainObject.Predmet.ProtustrankaFormatedWithAdress_1"> ASISTENT, d.o.o.za elektromontažne radove, Gajeva 4, 21000 Split</derivirana_varijabla>
  </DomainObject.Predmet.ProtustrankaFormatedWithAdress>
  <DomainObject.Predmet.ProtustrankaFormatedWithAdressOIB>
    <izvorni_sadrzaj> ASISTENT, d.o.o.za elektromontažne radove, OIB 32414158911, Gajeva 4, 21000 Split</izvorni_sadrzaj>
    <derivirana_varijabla naziv="DomainObject.Predmet.ProtustrankaFormatedWithAdressOIB_1"> ASISTENT, d.o.o.za elektromontažne radove, OIB 32414158911, Gajeva 4, 21000 Split</derivirana_varijabla>
  </DomainObject.Predmet.ProtustrankaFormatedWithAdressOIB>
  <DomainObject.Predmet.ProtustrankaWithAdress>
    <izvorni_sadrzaj>ASISTENT, d.o.o.za elektromontažne radove Gajeva 4, 21000 Split</izvorni_sadrzaj>
    <derivirana_varijabla naziv="DomainObject.Predmet.ProtustrankaWithAdress_1">ASISTENT, d.o.o.za elektromontažne radove Gajeva 4, 21000 Split</derivirana_varijabla>
  </DomainObject.Predmet.ProtustrankaWithAdress>
  <DomainObject.Predmet.ProtustrankaWithAdressOIB>
    <izvorni_sadrzaj>ASISTENT, d.o.o.za elektromontažne radove, OIB 32414158911, Gajeva 4, 21000 Split</izvorni_sadrzaj>
    <derivirana_varijabla naziv="DomainObject.Predmet.ProtustrankaWithAdressOIB_1">ASISTENT, d.o.o.za elektromontažne radove, OIB 32414158911, Gajeva 4, 21000 Split</derivirana_varijabla>
  </DomainObject.Predmet.ProtustrankaWithAdressOIB>
  <DomainObject.Predmet.ProtustrankaNazivFormated>
    <izvorni_sadrzaj>ASISTENT, d.o.o.za elektromontažne radove</izvorni_sadrzaj>
    <derivirana_varijabla naziv="DomainObject.Predmet.ProtustrankaNazivFormated_1">ASISTENT, d.o.o.za elektromontažne radove</derivirana_varijabla>
  </DomainObject.Predmet.ProtustrankaNazivFormated>
  <DomainObject.Predmet.ProtustrankaNazivFormatedOIB>
    <izvorni_sadrzaj>ASISTENT, d.o.o.za elektromontažne radove, OIB 32414158911</izvorni_sadrzaj>
    <derivirana_varijabla naziv="DomainObject.Predmet.ProtustrankaNazivFormatedOIB_1">ASISTENT, d.o.o.za elektromontažne radove, OIB 32414158911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30707.38</izvorni_sadrzaj>
    <derivirana_varijabla naziv="DomainObject.Predmet.TrenutnaVrijednost_1">30707.38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ASISTENT, d.o.o.za elektromontažne radove</item>
    </izvorni_sadrzaj>
    <derivirana_varijabla naziv="DomainObject.Predmet.ProtuStrankaListFormated_1">
      <item>ASISTENT, d.o.o.za elektromontažne radove</item>
    </derivirana_varijabla>
  </DomainObject.Predmet.ProtuStrankaListFormated>
  <DomainObject.Predmet.ProtuStrankaListFormatedOIB>
    <izvorni_sadrzaj>
      <item>ASISTENT, d.o.o.za elektromontažne radove, OIB 32414158911</item>
    </izvorni_sadrzaj>
    <derivirana_varijabla naziv="DomainObject.Predmet.ProtuStrankaListFormatedOIB_1">
      <item>ASISTENT, d.o.o.za elektromontažne radove, OIB 32414158911</item>
    </derivirana_varijabla>
  </DomainObject.Predmet.ProtuStrankaListFormatedOIB>
  <DomainObject.Predmet.ProtuStrankaListFormatedWithAdress>
    <izvorni_sadrzaj>
      <item>ASISTENT, d.o.o.za elektromontažne radove, Gajeva 4, 21000 Split</item>
    </izvorni_sadrzaj>
    <derivirana_varijabla naziv="DomainObject.Predmet.ProtuStrankaListFormatedWithAdress_1">
      <item>ASISTENT, d.o.o.za elektromontažne radove, Gajeva 4, 21000 Split</item>
    </derivirana_varijabla>
  </DomainObject.Predmet.ProtuStrankaListFormatedWithAdress>
  <DomainObject.Predmet.ProtuStrankaListFormatedWithAdressOIB>
    <izvorni_sadrzaj>
      <item>ASISTENT, d.o.o.za elektromontažne radove, OIB 32414158911, Gajeva 4, 21000 Split</item>
    </izvorni_sadrzaj>
    <derivirana_varijabla naziv="DomainObject.Predmet.ProtuStrankaListFormatedWithAdressOIB_1">
      <item>ASISTENT, d.o.o.za elektromontažne radove, OIB 32414158911, Gajeva 4, 21000 Split</item>
    </derivirana_varijabla>
  </DomainObject.Predmet.ProtuStrankaListFormatedWithAdressOIB>
  <DomainObject.Predmet.ProtuStrankaListNazivFormated>
    <izvorni_sadrzaj>
      <item>ASISTENT, d.o.o.za elektromontažne radove</item>
    </izvorni_sadrzaj>
    <derivirana_varijabla naziv="DomainObject.Predmet.ProtuStrankaListNazivFormated_1">
      <item>ASISTENT, d.o.o.za elektromontažne radove</item>
    </derivirana_varijabla>
  </DomainObject.Predmet.ProtuStrankaListNazivFormated>
  <DomainObject.Predmet.ProtuStrankaListNazivFormatedOIB>
    <izvorni_sadrzaj>
      <item>ASISTENT, d.o.o.za elektromontažne radove, OIB 32414158911</item>
    </izvorni_sadrzaj>
    <derivirana_varijabla naziv="DomainObject.Predmet.ProtuStrankaListNazivFormatedOIB_1">
      <item>ASISTENT, d.o.o.za elektromontažne radove, OIB 32414158911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ASISTENT, d.o.o.za elektromontažne radove</izvorni_sadrzaj>
    <derivirana_varijabla naziv="DomainObject.Predmet.ProtustrankaIDrugi_1">ASISTENT, d.o.o.za elektromontažne radove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ASISTENT, d.o.o.za elektromontažne radove, OIB 32414158911, Gajeva 4, 21000 Split</izvorni_sadrzaj>
    <derivirana_varijabla naziv="DomainObject.Predmet.ProtustrankaIDrugiAdressOIB_1">ASISTENT, d.o.o.za elektromontažne radove, OIB 32414158911, Gajeva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ASISTENT, d.o.o.za elektromontažne radove</item>
      <item>FINANCIJSKA AGENCIJA, RC SPLIT</item>
    </izvorni_sadrzaj>
    <derivirana_varijabla naziv="DomainObject.Predmet.SudioniciListNaziv_1">
      <item>ASISTENT, d.o.o.za elektromontažne radove</item>
      <item>FINANCIJSKA AGENCIJA, RC SPLIT</item>
    </derivirana_varijabla>
  </DomainObject.Predmet.SudioniciListNaziv>
  <DomainObject.Predmet.SudioniciListAdressOIB>
    <izvorni_sadrzaj>
      <item>ASISTENT, d.o.o.za elektromontažne radove, OIB 32414158911, Gajeva 4,21000 Split</item>
      <item>FINANCIJSKA AGENCIJA, RC SPLIT, OIB 85821130368, Mažuranićevo šetalište 24 b,21000 Split</item>
    </izvorni_sadrzaj>
    <derivirana_varijabla naziv="DomainObject.Predmet.SudioniciListAdressOIB_1">
      <item>ASISTENT, d.o.o.za elektromontažne radove, OIB 32414158911, Gajeva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32414158911</item>
      <item>, OIB 85821130368</item>
    </izvorni_sadrzaj>
    <derivirana_varijabla naziv="DomainObject.Predmet.SudioniciListNazivOIB_1">
      <item>, OIB 32414158911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2015-11-11T08:17:00Z</dcterms:created>
  <dc:creator>Lari Glavaš</dc:creator>
  <cp:lastModifiedBy>Lari Glavaš</cp:lastModifiedBy>
  <cp:lastPrinted>2015-11-11T08:17:00Z</cp:lastPrinted>
  <dcterms:modified xmlns:xsi="http://www.w3.org/2001/XMLSchema-instance" xsi:type="dcterms:W3CDTF">2015-11-11T08:17:00Z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