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1cfd" w14:paraId="f121cfd" w:rsidRDefault="001B0F4A" w:rsidP="001B0F4A" w:rsidR="001B0F4A">
      <w:pPr>
        <w:jc w:val="right"/>
        <w15:collapsed w:val="false"/>
      </w:pPr>
      <w:r>
        <w:t>Broj: St-</w:t>
      </w:r>
      <w:r w:rsidR="008279E5">
        <w:t>365</w:t>
      </w:r>
      <w:r>
        <w:t>/</w:t>
      </w:r>
      <w:r w:rsidR="008279E5">
        <w:t>17</w:t>
      </w:r>
      <w:r>
        <w:t>-</w:t>
      </w:r>
      <w:r w:rsidR="008279E5">
        <w:t>5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8279E5">
        <w:t xml:space="preserve">PROSPEKT d.o.o. za građevinarstvo i usluge, Osijek, </w:t>
      </w:r>
      <w:proofErr w:type="spellStart"/>
      <w:r w:rsidR="008279E5">
        <w:t>Bjelolasička</w:t>
      </w:r>
      <w:proofErr w:type="spellEnd"/>
      <w:r w:rsidR="008279E5">
        <w:t xml:space="preserve"> 16, MBS 030114440, OIB 28182865354</w:t>
      </w:r>
      <w:r>
        <w:t xml:space="preserve">, dana </w:t>
      </w:r>
      <w:r w:rsidR="00A86307">
        <w:t>29</w:t>
      </w:r>
      <w:r w:rsidR="00F01438">
        <w:t>. svibnja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A86307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8279E5">
        <w:t xml:space="preserve">Goran </w:t>
      </w:r>
      <w:proofErr w:type="spellStart"/>
      <w:r w:rsidR="008279E5">
        <w:t>Čičić</w:t>
      </w:r>
      <w:proofErr w:type="spellEnd"/>
      <w:r w:rsidR="008279E5">
        <w:t xml:space="preserve">, Osijek, </w:t>
      </w:r>
      <w:proofErr w:type="spellStart"/>
      <w:r w:rsidR="008279E5">
        <w:t>Bjelolasička</w:t>
      </w:r>
      <w:proofErr w:type="spellEnd"/>
      <w:r w:rsidR="008279E5">
        <w:t xml:space="preserve"> 16, OIB: 285996522039 </w:t>
      </w:r>
      <w:r w:rsidR="00A86307" w:rsidRPr="00A86307">
        <w:t xml:space="preserve"> </w:t>
      </w:r>
      <w:r>
        <w:t xml:space="preserve">da u roku od 8 dana od dana primitka ovog zaključka uplati </w:t>
      </w:r>
      <w:r w:rsidR="008279E5">
        <w:t xml:space="preserve"> </w:t>
      </w:r>
      <w:r>
        <w:t xml:space="preserve">dodatni iznos predujma od </w:t>
      </w:r>
      <w:r w:rsidR="008279E5">
        <w:t>4</w:t>
      </w:r>
      <w:r>
        <w:t xml:space="preserve">.000,00 kn za namirenje troškova stečajnog postupka na račun Trgovačkog suda u Osijeku broj </w:t>
      </w:r>
      <w:r w:rsidRPr="00A52E85">
        <w:t>HR31 2390 0011 3000 0020 0 model HR05 272-</w:t>
      </w:r>
      <w:r w:rsidR="008279E5">
        <w:t>365</w:t>
      </w:r>
      <w:r w:rsidRPr="00A86307">
        <w:t>-</w:t>
      </w:r>
      <w:r w:rsidR="008279E5">
        <w:t>17</w:t>
      </w:r>
      <w:r>
        <w:t xml:space="preserve"> (čl. 113 st. 1 Stečajnog zakona – NN 71/15 u vezi s čl. 114 st. 1 SZ) za stečajnog dužnika </w:t>
      </w:r>
      <w:r w:rsidR="008279E5">
        <w:t xml:space="preserve">PROSPEKT d.o.o. za građevinarstvo i usluge, Osijek, </w:t>
      </w:r>
      <w:proofErr w:type="spellStart"/>
      <w:r w:rsidR="008279E5">
        <w:t>Bjelolasička</w:t>
      </w:r>
      <w:proofErr w:type="spellEnd"/>
      <w:r w:rsidR="008279E5">
        <w:t xml:space="preserve"> 16, MBS 030114440, OIB 28182865354 </w:t>
      </w:r>
      <w:r>
        <w:t>(čl. 113 st. 1 Stečajnog zakona – NN 71/15 u vezi s čl. 114 st. 1 SZ).</w:t>
      </w:r>
      <w:r w:rsidR="008279E5">
        <w:t xml:space="preserve"> </w:t>
      </w:r>
    </w:p>
    <w:p w:rsidRDefault="001B0F4A" w:rsidP="001B0F4A" w:rsidR="001B0F4A">
      <w:pPr>
        <w:jc w:val="both"/>
      </w:pPr>
    </w:p>
    <w:p w:rsidRDefault="001B0F4A" w:rsidP="00A86307" w:rsidR="001B0F4A">
      <w:pPr>
        <w:ind w:hanging="348" w:left="1068"/>
        <w:jc w:val="both"/>
      </w:pPr>
      <w:r>
        <w:t>2.</w:t>
      </w:r>
      <w:r>
        <w:tab/>
        <w:t xml:space="preserve">Ako zakonski zastupnik dužnika </w:t>
      </w:r>
      <w:r w:rsidR="008279E5">
        <w:t xml:space="preserve">Goran </w:t>
      </w:r>
      <w:proofErr w:type="spellStart"/>
      <w:r w:rsidR="008279E5">
        <w:t>Čičić</w:t>
      </w:r>
      <w:proofErr w:type="spellEnd"/>
      <w:r w:rsidR="008279E5">
        <w:t xml:space="preserve">, Osijek, </w:t>
      </w:r>
      <w:proofErr w:type="spellStart"/>
      <w:r w:rsidR="008279E5">
        <w:t>Bjelolasička</w:t>
      </w:r>
      <w:proofErr w:type="spellEnd"/>
      <w:r w:rsidR="008279E5">
        <w:t xml:space="preserve"> 16, OIB: 285996522039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8279E5">
        <w:t>365</w:t>
      </w:r>
      <w:r>
        <w:t>/</w:t>
      </w:r>
      <w:r w:rsidR="008C0DF9">
        <w:t>17</w:t>
      </w:r>
      <w:bookmarkStart w:name="_GoBack" w:id="0"/>
      <w:bookmarkEnd w:id="0"/>
      <w:r>
        <w:t>-</w:t>
      </w:r>
      <w:r w:rsidR="008279E5">
        <w:t>5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A86307">
        <w:t>29</w:t>
      </w:r>
      <w:r w:rsidR="00F01438">
        <w:t>. svibnja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279E5" w:rsidP="008279E5" w:rsidR="008279E5">
      <w:pPr>
        <w:numPr>
          <w:ilvl w:val="0"/>
          <w:numId w:val="9"/>
        </w:numPr>
        <w:jc w:val="both"/>
      </w:pPr>
      <w:r w:rsidRPr="008279E5">
        <w:t xml:space="preserve">Goran </w:t>
      </w:r>
      <w:proofErr w:type="spellStart"/>
      <w:r w:rsidRPr="008279E5">
        <w:t>Čičić</w:t>
      </w:r>
      <w:proofErr w:type="spellEnd"/>
      <w:r w:rsidRPr="008279E5">
        <w:t xml:space="preserve">, Osijek, </w:t>
      </w:r>
      <w:proofErr w:type="spellStart"/>
      <w:r w:rsidRPr="008279E5">
        <w:t>Bjelolasička</w:t>
      </w:r>
      <w:proofErr w:type="spellEnd"/>
      <w:r w:rsidRPr="008279E5">
        <w:t xml:space="preserve"> 16, OIB: 285996522039</w:t>
      </w:r>
    </w:p>
    <w:p w:rsidRDefault="001B0F4A" w:rsidP="008279E5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kal. </w:t>
      </w:r>
      <w:r w:rsidR="00A86307">
        <w:t>29</w:t>
      </w:r>
      <w:r w:rsidR="00F01438">
        <w:t>.6.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407" w:rsidR="00412407">
      <w:r>
        <w:separator/>
      </w:r>
    </w:p>
  </w:endnote>
  <w:endnote w:id="0" w:type="continuationSeparator">
    <w:p w:rsidRDefault="00412407" w:rsidR="00412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407" w:rsidR="00412407">
      <w:r>
        <w:separator/>
      </w:r>
    </w:p>
  </w:footnote>
  <w:footnote w:id="0" w:type="continuationSeparator">
    <w:p w:rsidRDefault="00412407" w:rsidR="00412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1E2" w:rsidP="006F21E2" w:rsidR="00086232">
    <w:pPr>
      <w:pStyle w:val="Zaglavlje"/>
      <w:tabs>
        <w:tab w:pos="4536" w:val="center"/>
        <w:tab w:pos="4980" w:val="left"/>
      </w:tabs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0160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12407"/>
    <w:rsid w:val="0043689F"/>
    <w:rsid w:val="00451DD6"/>
    <w:rsid w:val="00470B34"/>
    <w:rsid w:val="004806AD"/>
    <w:rsid w:val="00497410"/>
    <w:rsid w:val="004B741D"/>
    <w:rsid w:val="004E5065"/>
    <w:rsid w:val="004F7EF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F21E2"/>
    <w:rsid w:val="006F327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279E5"/>
    <w:rsid w:val="00845777"/>
    <w:rsid w:val="0085153E"/>
    <w:rsid w:val="00857D02"/>
    <w:rsid w:val="008737C5"/>
    <w:rsid w:val="008763AA"/>
    <w:rsid w:val="0088689D"/>
    <w:rsid w:val="008A0787"/>
    <w:rsid w:val="008C0DF9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86307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4702D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56BE6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6B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6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B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B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B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6B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6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St-365/2017-5</izvorni_sadrzaj>
    <derivirana_varijabla naziv="DomainObject.Oznaka_1">St-365/2017-5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PROSPEKT d.o.o. za građevinarstvo i usluge</izvorni_sadrzaj>
    <derivirana_varijabla naziv="DomainObject.Predmet.ProtustrankaFormated_1">  PROSPEKT d.o.o. za građevinarstvo i usluge</derivirana_varijabla>
  </DomainObject.Predmet.ProtustrankaFormated>
  <DomainObject.Predmet.ProtustrankaFormatedOIB>
    <izvorni_sadrzaj>  PROSPEKT d.o.o. za građevinarstvo i usluge, OIB 28182865354</izvorni_sadrzaj>
    <derivirana_varijabla naziv="DomainObject.Predmet.ProtustrankaFormatedOIB_1">  PROSPEKT d.o.o. za građevinarstvo i usluge, OIB 28182865354</derivirana_varijabla>
  </DomainObject.Predmet.ProtustrankaFormatedOIB>
  <DomainObject.Predmet.ProtustrankaFormatedWithAdress>
    <izvorni_sadrzaj> PROSPEKT d.o.o. za građevinarstvo i usluge, Bjelolasička 16, 31000 Osijek</izvorni_sadrzaj>
    <derivirana_varijabla naziv="DomainObject.Predmet.ProtustrankaFormatedWithAdress_1"> PROSPEKT d.o.o. za građevinarstvo i usluge, Bjelolasička 16, 31000 Osijek</derivirana_varijabla>
  </DomainObject.Predmet.ProtustrankaFormatedWithAdress>
  <DomainObject.Predmet.ProtustrankaFormatedWithAdressOIB>
    <izvorni_sadrzaj> PROSPEKT d.o.o. za građevinarstvo i usluge, OIB 28182865354, Bjelolasička 16, 31000 Osijek</izvorni_sadrzaj>
    <derivirana_varijabla naziv="DomainObject.Predmet.ProtustrankaFormatedWithAdressOIB_1"> PROSPEKT d.o.o. za građevinarstvo i usluge, OIB 28182865354, Bjelolasička 16, 31000 Osijek</derivirana_varijabla>
  </DomainObject.Predmet.ProtustrankaFormatedWithAdressOIB>
  <DomainObject.Predmet.ProtustrankaWithAdress>
    <izvorni_sadrzaj>PROSPEKT d.o.o. za građevinarstvo i usluge Bjelolasička 16, 31000 Osijek</izvorni_sadrzaj>
    <derivirana_varijabla naziv="DomainObject.Predmet.ProtustrankaWithAdress_1">PROSPEKT d.o.o. za građevinarstvo i usluge Bjelolasička 16, 31000 Osijek</derivirana_varijabla>
  </DomainObject.Predmet.ProtustrankaWithAdress>
  <DomainObject.Predmet.ProtustrankaWithAdressOIB>
    <izvorni_sadrzaj>PROSPEKT d.o.o. za građevinarstvo i usluge, OIB 28182865354, Bjelolasička 16, 31000 Osijek</izvorni_sadrzaj>
    <derivirana_varijabla naziv="DomainObject.Predmet.ProtustrankaWithAdressOIB_1">PROSPEKT d.o.o. za građevinarstvo i usluge, OIB 28182865354, Bjelolasička 16, 31000 Osijek</derivirana_varijabla>
  </DomainObject.Predmet.ProtustrankaWithAdressOIB>
  <DomainObject.Predmet.ProtustrankaNazivFormated>
    <izvorni_sadrzaj>PROSPEKT d.o.o. za građevinarstvo i usluge</izvorni_sadrzaj>
    <derivirana_varijabla naziv="DomainObject.Predmet.ProtustrankaNazivFormated_1">PROSPEKT d.o.o. za građevinarstvo i usluge</derivirana_varijabla>
  </DomainObject.Predmet.ProtustrankaNazivFormated>
  <DomainObject.Predmet.ProtustrankaNazivFormatedOIB>
    <izvorni_sadrzaj>PROSPEKT d.o.o. za građevinarstvo i usluge, OIB 28182865354</izvorni_sadrzaj>
    <derivirana_varijabla naziv="DomainObject.Predmet.ProtustrankaNazivFormatedOIB_1">PROSPEKT d.o.o. za građevinarstvo i usluge, OIB 28182865354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PROSPEKT d.o.o. za građevinarstvo i usluge</item>
    </izvorni_sadrzaj>
    <derivirana_varijabla naziv="DomainObject.Predmet.ProtuStrankaListFormated_1">
      <item>PROSPEKT d.o.o. za građevinarstvo i usluge</item>
    </derivirana_varijabla>
  </DomainObject.Predmet.ProtuStrankaListFormated>
  <DomainObject.Predmet.ProtuStrankaListFormatedOIB>
    <izvorni_sadrzaj>
      <item>PROSPEKT d.o.o. za građevinarstvo i usluge, OIB 28182865354</item>
    </izvorni_sadrzaj>
    <derivirana_varijabla naziv="DomainObject.Predmet.ProtuStrankaListFormatedOIB_1">
      <item>PROSPEKT d.o.o. za građevinarstvo i usluge, OIB 28182865354</item>
    </derivirana_varijabla>
  </DomainObject.Predmet.ProtuStrankaListFormatedOIB>
  <DomainObject.Predmet.ProtuStrankaListFormatedWithAdress>
    <izvorni_sadrzaj>
      <item>PROSPEKT d.o.o. za građevinarstvo i usluge, Bjelolasička 16, 31000 Osijek</item>
    </izvorni_sadrzaj>
    <derivirana_varijabla naziv="DomainObject.Predmet.ProtuStrankaListFormatedWithAdress_1">
      <item>PROSPEKT d.o.o. za građevinarstvo i usluge, Bjelolasička 16, 31000 Osijek</item>
    </derivirana_varijabla>
  </DomainObject.Predmet.ProtuStrankaListFormatedWithAdress>
  <DomainObject.Predmet.ProtuStrankaListFormatedWithAdressOIB>
    <izvorni_sadrzaj>
      <item>PROSPEKT d.o.o. za građevinarstvo i usluge, OIB 28182865354, Bjelolasička 16, 31000 Osijek</item>
    </izvorni_sadrzaj>
    <derivirana_varijabla naziv="DomainObject.Predmet.ProtuStrankaListFormatedWithAdressOIB_1">
      <item>PROSPEKT d.o.o. za građevinarstvo i usluge, OIB 28182865354, Bjelolasička 16, 31000 Osijek</item>
    </derivirana_varijabla>
  </DomainObject.Predmet.ProtuStrankaListFormatedWithAdressOIB>
  <DomainObject.Predmet.ProtuStrankaListNazivFormated>
    <izvorni_sadrzaj>
      <item>PROSPEKT d.o.o. za građevinarstvo i usluge</item>
    </izvorni_sadrzaj>
    <derivirana_varijabla naziv="DomainObject.Predmet.ProtuStrankaListNazivFormated_1">
      <item>PROSPEKT d.o.o. za građevinarstvo i usluge</item>
    </derivirana_varijabla>
  </DomainObject.Predmet.ProtuStrankaListNazivFormated>
  <DomainObject.Predmet.ProtuStrankaListNazivFormatedOIB>
    <izvorni_sadrzaj>
      <item>PROSPEKT d.o.o. za građevinarstvo i usluge, OIB 28182865354</item>
    </izvorni_sadrzaj>
    <derivirana_varijabla naziv="DomainObject.Predmet.ProtuStrankaListNazivFormatedOIB_1">
      <item>PROSPEKT d.o.o. za građevinarstvo i usluge, OIB 28182865354</item>
    </derivirana_varijabla>
  </DomainObject.Predmet.ProtuStrankaListNazivFormatedOIB>
  <DomainObject.Predmet.OstaliListFormated>
    <izvorni_sadrzaj>
      <item>Goran Čičić</item>
    </izvorni_sadrzaj>
    <derivirana_varijabla naziv="DomainObject.Predmet.OstaliListFormated_1">
      <item>Goran Čičić</item>
    </derivirana_varijabla>
  </DomainObject.Predmet.OstaliListFormated>
  <DomainObject.Predmet.OstaliListFormatedOIB>
    <izvorni_sadrzaj>
      <item>Goran Čičić, OIB 28599652209</item>
    </izvorni_sadrzaj>
    <derivirana_varijabla naziv="DomainObject.Predmet.OstaliListFormatedOIB_1">
      <item>Goran Čičić, OIB 28599652209</item>
    </derivirana_varijabla>
  </DomainObject.Predmet.OstaliListFormatedOIB>
  <DomainObject.Predmet.OstaliListFormatedWithAdress>
    <izvorni_sadrzaj>
      <item>Goran Čičić, Bjelolasička 16, 31000 Osijek</item>
    </izvorni_sadrzaj>
    <derivirana_varijabla naziv="DomainObject.Predmet.OstaliListFormatedWithAdress_1">
      <item>Goran Čičić, Bjelolasička 16, 31000 Osijek</item>
    </derivirana_varijabla>
  </DomainObject.Predmet.OstaliListFormatedWithAdress>
  <DomainObject.Predmet.OstaliListFormatedWithAdressOIB>
    <izvorni_sadrzaj>
      <item>Goran Čičić, OIB 28599652209, Bjelolasička 16, 31000 Osijek</item>
    </izvorni_sadrzaj>
    <derivirana_varijabla naziv="DomainObject.Predmet.OstaliListFormatedWithAdressOIB_1">
      <item>Goran Čičić, OIB 28599652209, Bjelolasička 16, 31000 Osijek</item>
    </derivirana_varijabla>
  </DomainObject.Predmet.OstaliListFormatedWithAdressOIB>
  <DomainObject.Predmet.OstaliListNazivFormated>
    <izvorni_sadrzaj>
      <item>Goran Čičić</item>
    </izvorni_sadrzaj>
    <derivirana_varijabla naziv="DomainObject.Predmet.OstaliListNazivFormated_1">
      <item>Goran Čičić</item>
    </derivirana_varijabla>
  </DomainObject.Predmet.OstaliListNazivFormated>
  <DomainObject.Predmet.OstaliListNazivFormatedOIB>
    <izvorni_sadrzaj>
      <item>Goran Čičić, OIB 28599652209</item>
    </izvorni_sadrzaj>
    <derivirana_varijabla naziv="DomainObject.Predmet.OstaliListNazivFormatedOIB_1">
      <item>Goran Čičić, OIB 28599652209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St-365/2017-5</izvorni_sadrzaj>
    <derivirana_varijabla naziv="DomainObject.PoslovniBrojDokumenta_1">St-365/2017-5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PROSPEKT d.o.o. za građevinarstvo i usluge</izvorni_sadrzaj>
    <derivirana_varijabla naziv="DomainObject.Predmet.ProtustrankaIDrugi_1">PROSPEKT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PROSPEKT d.o.o. za građevinarstvo i usluge, OIB 28182865354, Bjelolasička 16, 31000 Osijek</izvorni_sadrzaj>
    <derivirana_varijabla naziv="DomainObject.Predmet.ProtustrankaIDrugiAdressOIB_1">PROSPEKT d.o.o. za građevinarstvo i usluge, OIB 28182865354, Bjelolasička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PROSPEKT d.o.o. za građevinarstvo i usluge</item>
      <item>Goran Čičić</item>
    </izvorni_sadrzaj>
    <derivirana_varijabla naziv="DomainObject.Predmet.SudioniciListNaziv_1">
      <item>FINA RC OSIJEK</item>
      <item>PROSPEKT d.o.o. za građevinarstvo i usluge</item>
      <item>Goran Čičić</item>
    </derivirana_varijabla>
  </DomainObject.Predmet.SudioniciListNaziv>
  <DomainObject.Predmet.SudioniciListAdressOIB>
    <izvorni_sadrzaj>
      <item>FINA RC OSIJEK, OIB 85821130368</item>
      <item>PROSPEKT d.o.o. za građevinarstvo i usluge, OIB 28182865354, Bjelolasička 16,31000 Osijek</item>
      <item>Goran Čičić, OIB 28599652209, Bjelolasička 16,31000 Osijek</item>
    </izvorni_sadrzaj>
    <derivirana_varijabla naziv="DomainObject.Predmet.SudioniciListAdressOIB_1">
      <item>FINA RC OSIJEK, OIB 85821130368</item>
      <item>PROSPEKT d.o.o. za građevinarstvo i usluge, OIB 28182865354, Bjelolasička 16,31000 Osijek</item>
      <item>Goran Čičić, OIB 28599652209, Bjelolasička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28182865354</item>
      <item>, OIB 28599652209</item>
    </izvorni_sadrzaj>
    <derivirana_varijabla naziv="DomainObject.Predmet.SudioniciListNazivOIB_1">
      <item>, OIB 85821130368</item>
      <item>, OIB 28182865354</item>
      <item>, OIB 28599652209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BFDB9-86CB-4967-9E44-B750970A5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1866</properties:Characters>
  <properties:Lines>90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2017-05-29T08:41:00Z</dcterms:created>
  <dc:creator>hermanj</dc:creator>
  <cp:lastModifiedBy>Snježana Markotić Jurić</cp:lastModifiedBy>
  <cp:lastPrinted>2017-05-29T08:41:00Z</cp:lastPrinted>
  <dcterms:modified xmlns:xsi="http://www.w3.org/2001/XMLSchema-instance" xsi:type="dcterms:W3CDTF">2017-05-29T09:33:00Z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St-365/2017-5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