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efdf" w14:paraId="689efdf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495F8C">
        <w:rPr>
          <w:b/>
          <w:lang w:val="hr-HR"/>
        </w:rPr>
        <w:t xml:space="preserve"> </w:t>
      </w:r>
      <w:r w:rsidR="007638BF">
        <w:rPr>
          <w:b/>
          <w:lang w:val="hr-HR"/>
        </w:rPr>
        <w:t xml:space="preserve">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7D7D8C">
        <w:rPr>
          <w:lang w:val="hr-HR"/>
        </w:rPr>
        <w:t>1211</w:t>
      </w:r>
      <w:r w:rsidR="00C66F68">
        <w:rPr>
          <w:lang w:val="hr-HR"/>
        </w:rPr>
        <w:t>/201</w:t>
      </w:r>
      <w:r w:rsidR="00F00A0B">
        <w:rPr>
          <w:lang w:val="hr-HR"/>
        </w:rPr>
        <w:t>6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>, OIB: 85821130368, za provedbu skraćenog stečajnog postupka nad dužnikom</w:t>
      </w:r>
      <w:r w:rsidR="00CA6415">
        <w:rPr>
          <w:lang w:val="hr-HR"/>
        </w:rPr>
        <w:t xml:space="preserve"> </w:t>
      </w:r>
      <w:r w:rsidR="007D7D8C">
        <w:t>BOVA, d.o.o.</w:t>
      </w:r>
      <w:r w:rsidR="00CA6415">
        <w:rPr>
          <w:lang w:val="hr-HR"/>
        </w:rPr>
        <w:t xml:space="preserve">, </w:t>
      </w:r>
      <w:r w:rsidR="00F00A0B">
        <w:t xml:space="preserve">OIB: </w:t>
      </w:r>
      <w:r w:rsidR="007D7D8C">
        <w:t>18211556502</w:t>
      </w:r>
      <w:r w:rsidR="00CA6415">
        <w:rPr>
          <w:lang w:val="hr-HR"/>
        </w:rPr>
        <w:t xml:space="preserve">, </w:t>
      </w:r>
      <w:r w:rsidR="007D7D8C">
        <w:t>Makarska</w:t>
      </w:r>
      <w:r w:rsidR="00CA6415">
        <w:rPr>
          <w:lang w:val="hr-HR"/>
        </w:rPr>
        <w:t xml:space="preserve">, </w:t>
      </w:r>
      <w:r w:rsidR="007D7D8C">
        <w:t>Hvarska 12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4B3AD0">
        <w:rPr>
          <w:lang w:val="hr-HR"/>
        </w:rPr>
        <w:t>3. siječnja 2018.</w:t>
      </w:r>
      <w:r w:rsidR="004A6FA2" w:rsidRPr="006964DD">
        <w:rPr>
          <w:lang w:val="hr-HR"/>
        </w:rPr>
        <w:t xml:space="preserve">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E90E5C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>Otvara se skraćeni stečajni postupak nad dužnikom</w:t>
      </w:r>
      <w:r w:rsidR="00AA4357" w:rsidRPr="00AA4357">
        <w:rPr>
          <w:lang w:val="hr-HR"/>
        </w:rPr>
        <w:t xml:space="preserve"> </w:t>
      </w:r>
      <w:r w:rsidR="007D7D8C">
        <w:t>BOVA, d.o.o.</w:t>
      </w:r>
      <w:r w:rsidR="007D7D8C">
        <w:rPr>
          <w:lang w:val="hr-HR"/>
        </w:rPr>
        <w:t xml:space="preserve">, </w:t>
      </w:r>
      <w:r w:rsidR="007D7D8C">
        <w:t>OIB: 18211556502</w:t>
      </w:r>
      <w:r w:rsidR="007D7D8C">
        <w:rPr>
          <w:lang w:val="hr-HR"/>
        </w:rPr>
        <w:t xml:space="preserve">, </w:t>
      </w:r>
      <w:r w:rsidR="007D7D8C">
        <w:t>Makarska</w:t>
      </w:r>
      <w:r w:rsidR="007D7D8C">
        <w:rPr>
          <w:lang w:val="hr-HR"/>
        </w:rPr>
        <w:t xml:space="preserve">, </w:t>
      </w:r>
      <w:r w:rsidR="007D7D8C">
        <w:t>Hvarska 12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E90E5C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4B3AD0">
        <w:rPr>
          <w:lang w:val="hr-HR"/>
        </w:rPr>
        <w:t>3. siječnja 2018. u 13,00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4B3AD0">
        <w:t>Marina Mamić iz Zagreba, Kruge 9, OIB: 12021589075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7D7D8C">
        <w:t>BOVA, d.o.o.</w:t>
      </w:r>
      <w:r w:rsidR="007D7D8C">
        <w:rPr>
          <w:lang w:val="hr-HR"/>
        </w:rPr>
        <w:t xml:space="preserve">, </w:t>
      </w:r>
      <w:r w:rsidR="007D7D8C">
        <w:t>OIB: 18211556502</w:t>
      </w:r>
      <w:r w:rsidR="007D7D8C">
        <w:rPr>
          <w:lang w:val="hr-HR"/>
        </w:rPr>
        <w:t xml:space="preserve">, </w:t>
      </w:r>
      <w:r w:rsidR="007D7D8C">
        <w:t>Makarska</w:t>
      </w:r>
      <w:r w:rsidR="007D7D8C">
        <w:rPr>
          <w:lang w:val="hr-HR"/>
        </w:rPr>
        <w:t xml:space="preserve">, </w:t>
      </w:r>
      <w:r w:rsidR="007D7D8C">
        <w:t>Hvarska 12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2A0580" w:rsidR="00634348">
      <w:pPr>
        <w:ind w:hanging="705" w:left="1413"/>
        <w:jc w:val="both"/>
        <w:rPr>
          <w:sz w:val="16"/>
          <w:szCs w:val="16"/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7D7D8C">
        <w:t>BOVA, d.o.o.</w:t>
      </w:r>
      <w:r w:rsidR="007D7D8C">
        <w:rPr>
          <w:lang w:val="hr-HR"/>
        </w:rPr>
        <w:t xml:space="preserve">, </w:t>
      </w:r>
      <w:r w:rsidR="007D7D8C">
        <w:t>OIB: 18211556502</w:t>
      </w:r>
      <w:r w:rsidR="007D7D8C">
        <w:rPr>
          <w:lang w:val="hr-HR"/>
        </w:rPr>
        <w:t xml:space="preserve">, </w:t>
      </w:r>
      <w:r w:rsidR="007D7D8C">
        <w:t>Makarska</w:t>
      </w:r>
      <w:r w:rsidR="007D7D8C">
        <w:rPr>
          <w:lang w:val="hr-HR"/>
        </w:rPr>
        <w:t xml:space="preserve">, </w:t>
      </w:r>
      <w:r w:rsidR="007D7D8C">
        <w:t>Hvarska 12</w:t>
      </w:r>
      <w:r w:rsidR="00F955ED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2602F9" w:rsidP="00E14AE2" w:rsidR="002602F9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>dana</w:t>
      </w:r>
      <w:r w:rsidR="00CA6415">
        <w:rPr>
          <w:lang w:val="hr-HR"/>
        </w:rPr>
        <w:t xml:space="preserve"> </w:t>
      </w:r>
      <w:r w:rsidR="007D7D8C">
        <w:rPr>
          <w:lang w:val="hr-HR"/>
        </w:rPr>
        <w:t>9. svibnja</w:t>
      </w:r>
      <w:r w:rsidR="00F00A0B">
        <w:rPr>
          <w:lang w:val="hr-HR"/>
        </w:rPr>
        <w:t xml:space="preserve"> 2016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7D7D8C">
        <w:t>BOVA, d.o.o.</w:t>
      </w:r>
      <w:r w:rsidR="007D7D8C">
        <w:rPr>
          <w:lang w:val="hr-HR"/>
        </w:rPr>
        <w:t xml:space="preserve">, </w:t>
      </w:r>
      <w:r w:rsidR="007D7D8C">
        <w:t>OIB: 18211556502</w:t>
      </w:r>
      <w:r w:rsidR="007D7D8C">
        <w:rPr>
          <w:lang w:val="hr-HR"/>
        </w:rPr>
        <w:t xml:space="preserve">, </w:t>
      </w:r>
      <w:r w:rsidR="007D7D8C">
        <w:t>Makarska</w:t>
      </w:r>
      <w:r w:rsidR="007D7D8C">
        <w:rPr>
          <w:lang w:val="hr-HR"/>
        </w:rPr>
        <w:t xml:space="preserve">, </w:t>
      </w:r>
      <w:r w:rsidR="007D7D8C">
        <w:t>Hvarska 12</w:t>
      </w:r>
      <w:r w:rsidR="00175591" w:rsidRPr="006964DD">
        <w:rPr>
          <w:lang w:val="hr-HR"/>
        </w:rPr>
        <w:t>.</w:t>
      </w: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7D7D8C">
        <w:rPr>
          <w:lang w:val="hr-HR"/>
        </w:rPr>
        <w:t>5. svibnja</w:t>
      </w:r>
      <w:r w:rsidR="00F00A0B">
        <w:rPr>
          <w:lang w:val="hr-HR"/>
        </w:rPr>
        <w:t xml:space="preserve"> 2016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F00A0B">
        <w:rPr>
          <w:lang w:val="hr-HR"/>
        </w:rPr>
        <w:t>120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7D7D8C">
        <w:rPr>
          <w:lang w:val="hr-HR"/>
        </w:rPr>
        <w:t>20.755,66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495F8C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F00A0B">
        <w:rPr>
          <w:lang w:val="hr-HR"/>
        </w:rPr>
        <w:t>2</w:t>
      </w:r>
      <w:r w:rsidR="00AC47F7">
        <w:rPr>
          <w:lang w:val="hr-HR"/>
        </w:rPr>
        <w:t>. ožujka</w:t>
      </w:r>
      <w:r w:rsidR="002F4851">
        <w:rPr>
          <w:lang w:val="hr-HR"/>
        </w:rPr>
        <w:t xml:space="preserve">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</w:t>
      </w:r>
      <w:r w:rsidR="00193F49" w:rsidRPr="006964DD">
        <w:rPr>
          <w:lang w:val="hr-HR"/>
        </w:rPr>
        <w:lastRenderedPageBreak/>
        <w:t xml:space="preserve">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2602F9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4B3AD0">
        <w:rPr>
          <w:lang w:val="hr-HR"/>
        </w:rPr>
        <w:t>3. siječnja 2018.</w:t>
      </w:r>
    </w:p>
    <w:p w:rsidRDefault="00D4027A" w:rsidP="00D37134" w:rsidR="00D4027A" w:rsidRPr="006964DD">
      <w:pPr>
        <w:jc w:val="center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 </w:t>
      </w:r>
    </w:p>
    <w:p w:rsidRDefault="00C76318" w:rsidP="00C76318" w:rsidR="00C76318">
      <w:pPr>
        <w:ind w:left="5664"/>
        <w:rPr>
          <w:noProof/>
        </w:rPr>
      </w:pPr>
      <w:r>
        <w:rPr>
          <w:noProof/>
        </w:rPr>
        <w:t>S U D A C</w:t>
      </w:r>
    </w:p>
    <w:p w:rsidRDefault="00C76318" w:rsidP="00C76318" w:rsidR="00C76318">
      <w:pPr>
        <w:ind w:left="5664"/>
        <w:rPr>
          <w:noProof/>
        </w:rPr>
      </w:pPr>
      <w:r>
        <w:rPr>
          <w:noProof/>
        </w:rPr>
        <w:t>NEVENKA MARUNICA, v.r.</w:t>
      </w:r>
    </w:p>
    <w:p w:rsidRDefault="00C76318" w:rsidP="00C76318" w:rsidR="00C76318">
      <w:pPr>
        <w:ind w:left="5664"/>
        <w:rPr>
          <w:noProof/>
        </w:rPr>
      </w:pPr>
      <w:r>
        <w:rPr>
          <w:noProof/>
        </w:rPr>
        <w:t>Za točnost otpravka – ovl. služb.</w:t>
      </w:r>
    </w:p>
    <w:p w:rsidRDefault="00C76318" w:rsidP="00C76318" w:rsidR="00C76318">
      <w:pPr>
        <w:ind w:firstLine="708" w:left="4956"/>
        <w:rPr>
          <w:noProof/>
        </w:rPr>
      </w:pPr>
      <w:r>
        <w:rPr>
          <w:noProof/>
        </w:rPr>
        <w:t>Kristina Peričić</w:t>
      </w:r>
    </w:p>
    <w:p w:rsidRDefault="00C76318" w:rsidP="00C76318" w:rsidR="00C76318">
      <w:pPr>
        <w:ind w:firstLine="708" w:left="4956"/>
        <w:rPr>
          <w:noProof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403F01" w:rsidR="00AA4357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495F8C" w:rsidP="00403F01" w:rsidR="00495F8C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495F8C" w:rsidR="00E14AE2" w:rsidRPr="0084505D">
      <w:headerReference w:type="default" r:id="rId11"/>
      <w:pgSz w:h="16838" w:w="11906"/>
      <w:pgMar w:gutter="0" w:footer="708" w:header="708" w:left="1417" w:bottom="127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C76318" w:rsidRPr="00C76318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7D7D8C">
      <w:rPr>
        <w:lang w:val="hr-HR"/>
      </w:rPr>
      <w:t>1211</w:t>
    </w:r>
    <w:r w:rsidR="00040FDC" w:rsidRPr="00F93F44">
      <w:rPr>
        <w:lang w:val="hr-HR"/>
      </w:rPr>
      <w:t>/201</w:t>
    </w:r>
    <w:r w:rsidR="00F00A0B">
      <w:rPr>
        <w:lang w:val="hr-HR"/>
      </w:rPr>
      <w:t>6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094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4E96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602F9"/>
    <w:rsid w:val="002702A4"/>
    <w:rsid w:val="0028440A"/>
    <w:rsid w:val="00287EE7"/>
    <w:rsid w:val="00293337"/>
    <w:rsid w:val="00297BDA"/>
    <w:rsid w:val="002A0580"/>
    <w:rsid w:val="002A05F6"/>
    <w:rsid w:val="002A3413"/>
    <w:rsid w:val="002A543C"/>
    <w:rsid w:val="002C7A11"/>
    <w:rsid w:val="002D017F"/>
    <w:rsid w:val="002D048F"/>
    <w:rsid w:val="002D3B58"/>
    <w:rsid w:val="002E3954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58EF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67AC6"/>
    <w:rsid w:val="00473132"/>
    <w:rsid w:val="004740F0"/>
    <w:rsid w:val="00475716"/>
    <w:rsid w:val="004777B1"/>
    <w:rsid w:val="0049066C"/>
    <w:rsid w:val="00492B39"/>
    <w:rsid w:val="00495F8C"/>
    <w:rsid w:val="004A3272"/>
    <w:rsid w:val="004A4DFF"/>
    <w:rsid w:val="004A6CA0"/>
    <w:rsid w:val="004A6FA2"/>
    <w:rsid w:val="004B3AD0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18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226E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D7D8C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A5A18"/>
    <w:rsid w:val="008B1413"/>
    <w:rsid w:val="008B2E0E"/>
    <w:rsid w:val="008B6D44"/>
    <w:rsid w:val="008C36B4"/>
    <w:rsid w:val="008D3A45"/>
    <w:rsid w:val="008E548B"/>
    <w:rsid w:val="008F6A6B"/>
    <w:rsid w:val="008F708F"/>
    <w:rsid w:val="00935D3A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4357"/>
    <w:rsid w:val="00AA5065"/>
    <w:rsid w:val="00AB229D"/>
    <w:rsid w:val="00AB2F4E"/>
    <w:rsid w:val="00AC47F7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48C7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43B3F"/>
    <w:rsid w:val="00C5093E"/>
    <w:rsid w:val="00C65FB8"/>
    <w:rsid w:val="00C66F68"/>
    <w:rsid w:val="00C70E8C"/>
    <w:rsid w:val="00C76318"/>
    <w:rsid w:val="00C8591A"/>
    <w:rsid w:val="00C91421"/>
    <w:rsid w:val="00C95DB5"/>
    <w:rsid w:val="00CA641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37134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90E5C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00A0B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55ED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6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31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7631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7631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7631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6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31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7631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7631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7631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0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St-1211/2016</izvorni_sadrzaj>
    <derivirana_varijabla naziv="DomainObject.Predmet.OznakaBroj_1">St-1211/2016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BOVA, društvo s ograničenom odgovornošću za proizvodnju, trgovinu, turizam i usluge</izvorni_sadrzaj>
    <derivirana_varijabla naziv="DomainObject.Predmet.ProtustrankaFormated_1">  BOVA, društvo s ograničenom odgovornošću za proizvodnju, trgovinu, turizam i usluge</derivirana_varijabla>
  </DomainObject.Predmet.ProtustrankaFormated>
  <DomainObject.Predmet.ProtustrankaFormatedOIB>
    <izvorni_sadrzaj>  BOVA, društvo s ograničenom odgovornošću za proizvodnju, trgovinu, turizam i usluge, OIB 18211556502</izvorni_sadrzaj>
    <derivirana_varijabla naziv="DomainObject.Predmet.ProtustrankaFormatedOIB_1">  BOVA, društvo s ograničenom odgovornošću za proizvodnju, trgovinu, turizam i usluge, OIB 18211556502</derivirana_varijabla>
  </DomainObject.Predmet.ProtustrankaFormatedOIB>
  <DomainObject.Predmet.ProtustrankaFormatedWithAdress>
    <izvorni_sadrzaj> BOVA, društvo s ograničenom odgovornošću za proizvodnju, trgovinu, turizam i usluge, Hvarska 12, 21300 Makarska</izvorni_sadrzaj>
    <derivirana_varijabla naziv="DomainObject.Predmet.ProtustrankaFormatedWithAdress_1"> BOVA, društvo s ograničenom odgovornošću za proizvodnju, trgovinu, turizam i usluge, Hvarska 12, 21300 Makarska</derivirana_varijabla>
  </DomainObject.Predmet.ProtustrankaFormatedWithAdress>
  <DomainObject.Predmet.ProtustrankaFormatedWithAdressOIB>
    <izvorni_sadrzaj> BOVA, društvo s ograničenom odgovornošću za proizvodnju, trgovinu, turizam i usluge, OIB 18211556502, Hvarska 12, 21300 Makarska</izvorni_sadrzaj>
    <derivirana_varijabla naziv="DomainObject.Predmet.ProtustrankaFormatedWithAdressOIB_1"> BOVA, društvo s ograničenom odgovornošću za proizvodnju, trgovinu, turizam i usluge, OIB 18211556502, Hvarska 12, 21300 Makarska</derivirana_varijabla>
  </DomainObject.Predmet.ProtustrankaFormatedWithAdressOIB>
  <DomainObject.Predmet.ProtustrankaWithAdress>
    <izvorni_sadrzaj>BOVA, društvo s ograničenom odgovornošću za proizvodnju, trgovinu, turizam i usluge Hvarska 12, 21300 Makarska</izvorni_sadrzaj>
    <derivirana_varijabla naziv="DomainObject.Predmet.ProtustrankaWithAdress_1">BOVA, društvo s ograničenom odgovornošću za proizvodnju, trgovinu, turizam i usluge Hvarska 12, 21300 Makarska</derivirana_varijabla>
  </DomainObject.Predmet.ProtustrankaWithAdress>
  <DomainObject.Predmet.ProtustrankaWithAdressOIB>
    <izvorni_sadrzaj>BOVA, društvo s ograničenom odgovornošću za proizvodnju, trgovinu, turizam i usluge, OIB 18211556502, Hvarska 12, 21300 Makarska</izvorni_sadrzaj>
    <derivirana_varijabla naziv="DomainObject.Predmet.ProtustrankaWithAdressOIB_1">BOVA, društvo s ograničenom odgovornošću za proizvodnju, trgovinu, turizam i usluge, OIB 18211556502, Hvarska 12, 21300 Makarska</derivirana_varijabla>
  </DomainObject.Predmet.ProtustrankaWithAdressOIB>
  <DomainObject.Predmet.ProtustrankaNazivFormated>
    <izvorni_sadrzaj>BOVA, društvo s ograničenom odgovornošću za proizvodnju, trgovinu, turizam i usluge</izvorni_sadrzaj>
    <derivirana_varijabla naziv="DomainObject.Predmet.ProtustrankaNazivFormated_1">BOVA, društvo s ograničenom odgovornošću za proizvodnju, trgovinu, turizam i usluge</derivirana_varijabla>
  </DomainObject.Predmet.ProtustrankaNazivFormated>
  <DomainObject.Predmet.ProtustrankaNazivFormatedOIB>
    <izvorni_sadrzaj>BOVA, društvo s ograničenom odgovornošću za proizvodnju, trgovinu, turizam i usluge, OIB 18211556502</izvorni_sadrzaj>
    <derivirana_varijabla naziv="DomainObject.Predmet.ProtustrankaNazivFormatedOIB_1">BOVA, društvo s ograničenom odgovornošću za proizvodnju, trgovinu, turizam i usluge, OIB 18211556502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20755.66</izvorni_sadrzaj>
    <derivirana_varijabla naziv="DomainObject.Predmet.TrenutnaVrijednost_1">20755.66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BOVA, društvo s ograničenom odgovornošću za proizvodnju, trgovinu, turizam i usluge</item>
    </izvorni_sadrzaj>
    <derivirana_varijabla naziv="DomainObject.Predmet.ProtuStrankaListFormated_1">
      <item>BOVA, društvo s ograničenom odgovornošću za proizvodnju, trgovinu, turizam i usluge</item>
    </derivirana_varijabla>
  </DomainObject.Predmet.ProtuStrankaListFormated>
  <DomainObject.Predmet.ProtuStrankaListFormatedOIB>
    <izvorni_sadrzaj>
      <item>BOVA, društvo s ograničenom odgovornošću za proizvodnju, trgovinu, turizam i usluge, OIB 18211556502</item>
    </izvorni_sadrzaj>
    <derivirana_varijabla naziv="DomainObject.Predmet.ProtuStrankaListFormatedOIB_1">
      <item>BOVA, društvo s ograničenom odgovornošću za proizvodnju, trgovinu, turizam i usluge, OIB 18211556502</item>
    </derivirana_varijabla>
  </DomainObject.Predmet.ProtuStrankaListFormatedOIB>
  <DomainObject.Predmet.ProtuStrankaListFormatedWithAdress>
    <izvorni_sadrzaj>
      <item>BOVA, društvo s ograničenom odgovornošću za proizvodnju, trgovinu, turizam i usluge, Hvarska 12, 21300 Makarska</item>
    </izvorni_sadrzaj>
    <derivirana_varijabla naziv="DomainObject.Predmet.ProtuStrankaListFormatedWithAdress_1">
      <item>BOVA, društvo s ograničenom odgovornošću za proizvodnju, trgovinu, turizam i usluge, Hvarska 12, 21300 Makarska</item>
    </derivirana_varijabla>
  </DomainObject.Predmet.ProtuStrankaListFormatedWithAdress>
  <DomainObject.Predmet.ProtuStrankaListFormatedWithAdressOIB>
    <izvorni_sadrzaj>
      <item>BOVA, društvo s ograničenom odgovornošću za proizvodnju, trgovinu, turizam i usluge, OIB 18211556502, Hvarska 12, 21300 Makarska</item>
    </izvorni_sadrzaj>
    <derivirana_varijabla naziv="DomainObject.Predmet.ProtuStrankaListFormatedWithAdressOIB_1">
      <item>BOVA, društvo s ograničenom odgovornošću za proizvodnju, trgovinu, turizam i usluge, OIB 18211556502, Hvarska 12, 21300 Makarska</item>
    </derivirana_varijabla>
  </DomainObject.Predmet.ProtuStrankaListFormatedWithAdressOIB>
  <DomainObject.Predmet.ProtuStrankaListNazivFormated>
    <izvorni_sadrzaj>
      <item>BOVA, društvo s ograničenom odgovornošću za proizvodnju, trgovinu, turizam i usluge</item>
    </izvorni_sadrzaj>
    <derivirana_varijabla naziv="DomainObject.Predmet.ProtuStrankaListNazivFormated_1">
      <item>BOVA, društvo s ograničenom odgovornošću za proizvodnju, trgovinu, turizam i usluge</item>
    </derivirana_varijabla>
  </DomainObject.Predmet.ProtuStrankaListNazivFormated>
  <DomainObject.Predmet.ProtuStrankaListNazivFormatedOIB>
    <izvorni_sadrzaj>
      <item>BOVA, društvo s ograničenom odgovornošću za proizvodnju, trgovinu, turizam i usluge, OIB 18211556502</item>
    </izvorni_sadrzaj>
    <derivirana_varijabla naziv="DomainObject.Predmet.ProtuStrankaListNazivFormatedOIB_1">
      <item>BOVA, društvo s ograničenom odgovornošću za proizvodnju, trgovinu, turizam i usluge, OIB 18211556502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BOVA, društvo s ograničenom odgovornošću za proizvodnju, trgovinu, turizam i usluge</izvorni_sadrzaj>
    <derivirana_varijabla naziv="DomainObject.Predmet.ProtustrankaIDrugi_1">BOVA, društvo s ograničenom odgovornošću za proizvodnju,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BOVA, društvo s ograničenom odgovornošću za proizvodnju, trgovinu, turizam i usluge, OIB 18211556502, Hvarska 12, 21300 Makarska</izvorni_sadrzaj>
    <derivirana_varijabla naziv="DomainObject.Predmet.ProtustrankaIDrugiAdressOIB_1">BOVA, društvo s ograničenom odgovornošću za proizvodnju, trgovinu, turizam i usluge, OIB 18211556502, Hvarska 12,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BOVA, društvo s ograničenom odgovornošću za proizvodnju, trgovinu, turizam i usluge</item>
      <item>FINANCIJSKA AGENCIJA, RC SPLIT</item>
    </izvorni_sadrzaj>
    <derivirana_varijabla naziv="DomainObject.Predmet.SudioniciListNaziv_1">
      <item>BOVA, društvo s ograničenom odgovornošću za proizvodnju, trgovinu, turizam i usluge</item>
      <item>FINANCIJSKA AGENCIJA, RC SPLIT</item>
    </derivirana_varijabla>
  </DomainObject.Predmet.SudioniciListNaziv>
  <DomainObject.Predmet.SudioniciListAdressOIB>
    <izvorni_sadrzaj>
      <item>BOVA, društvo s ograničenom odgovornošću za proizvodnju, trgovinu, turizam i usluge, OIB 18211556502, Hvarska 12,21300 Makarska</item>
      <item>FINANCIJSKA AGENCIJA, RC SPLIT, OIB 85821130368, Mažuranićevo šetalište 24 b,21000 Split</item>
    </izvorni_sadrzaj>
    <derivirana_varijabla naziv="DomainObject.Predmet.SudioniciListAdressOIB_1">
      <item>BOVA, društvo s ograničenom odgovornošću za proizvodnju, trgovinu, turizam i usluge, OIB 18211556502, Hvarska 12,21300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18211556502</item>
      <item>, OIB 85821130368</item>
    </izvorni_sadrzaj>
    <derivirana_varijabla naziv="DomainObject.Predmet.SudioniciListNazivOIB_1">
      <item>, OIB 18211556502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D6ABB3-3C5C-4241-8E83-CB6637D16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747</properties:Words>
  <properties:Characters>4006</properties:Characters>
  <properties:Lines>91</properties:Lines>
  <properties:Paragraphs>28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2018-01-03T11:19:00Z</cp:lastPrinted>
  <dcterms:modified xmlns:xsi="http://www.w3.org/2001/XMLSchema-instance" xsi:type="dcterms:W3CDTF">2018-01-03T11:19:00Z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