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dfd2" w14:paraId="ca0dfd2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243</w:t>
      </w:r>
      <w:r w:rsidR="000500DB">
        <w:t>6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0500DB">
        <w:t>OZBILJNO KREATIVNI</w:t>
      </w:r>
      <w:r w:rsidR="00F738F0">
        <w:t xml:space="preserve"> </w:t>
      </w:r>
      <w:r w:rsidR="009A403C">
        <w:t>d.o.o.</w:t>
      </w:r>
      <w:r w:rsidR="00E46A18">
        <w:t xml:space="preserve"> </w:t>
      </w:r>
      <w:r w:rsidR="000500DB">
        <w:t xml:space="preserve">u likvidaciji, </w:t>
      </w:r>
      <w:r>
        <w:t xml:space="preserve">OIB: </w:t>
      </w:r>
      <w:r w:rsidR="000500DB">
        <w:t>99564372987</w:t>
      </w:r>
      <w:r w:rsidR="009A403C">
        <w:t>,</w:t>
      </w:r>
      <w:r>
        <w:t xml:space="preserve"> MBS: </w:t>
      </w:r>
      <w:r w:rsidR="000500DB">
        <w:t>080609034,</w:t>
      </w:r>
      <w:r w:rsidR="0062512C">
        <w:t xml:space="preserve"> </w:t>
      </w:r>
      <w:r w:rsidR="000500DB">
        <w:t>Zagreb, Domagojeva 19</w:t>
      </w:r>
      <w:r>
        <w:t xml:space="preserve"> 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0500DB">
        <w:t>OZBILJNO KREATIVNI d.o.o. u likvidaciji, OIB: 99564372987, MBS: 080609034, Zagreb, Domagojeva 19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0500DB">
        <w:t>6.324,86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0500DB">
        <w:t>OZBILJNO KREATIVNI d.o.o. u likvidaciji, OIB: 99564372987, MBS: 080609034, Zagreb, Domagojeva 19</w:t>
      </w:r>
      <w:r w:rsidR="0062512C">
        <w:t xml:space="preserve">, </w:t>
      </w:r>
      <w:r w:rsidR="000500DB">
        <w:t>likvidator DAVOR PERUŠKO</w:t>
      </w:r>
      <w:r w:rsidR="003B01BD">
        <w:t>, O</w:t>
      </w:r>
      <w:r w:rsidR="00A36F2A">
        <w:t xml:space="preserve">IB: </w:t>
      </w:r>
      <w:r w:rsidR="000500DB">
        <w:t>09721493476</w:t>
      </w:r>
      <w:r w:rsidR="00B14BCA">
        <w:t>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2436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DD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DD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95DD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5DD3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2436</izvorni_sadrzaj>
    <derivirana_varijabla naziv="DomainObject.Predmet.Broj_1">2436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St-2436/2016</izvorni_sadrzaj>
    <derivirana_varijabla naziv="DomainObject.Predmet.OznakaBroj_1">St-2436/2016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OZBILJNO KREATIVNI d.o.o.</izvorni_sadrzaj>
    <derivirana_varijabla naziv="DomainObject.Predmet.ProtustrankaFormated_1">  OZBILJNO KREATIVNI d.o.o.</derivirana_varijabla>
  </DomainObject.Predmet.ProtustrankaFormated>
  <DomainObject.Predmet.ProtustrankaFormatedOIB>
    <izvorni_sadrzaj>  OZBILJNO KREATIVNI d.o.o., OIB 99564372987</izvorni_sadrzaj>
    <derivirana_varijabla naziv="DomainObject.Predmet.ProtustrankaFormatedOIB_1">  OZBILJNO KREATIVNI d.o.o., OIB 99564372987</derivirana_varijabla>
  </DomainObject.Predmet.ProtustrankaFormatedOIB>
  <DomainObject.Predmet.ProtustrankaFormatedWithAdress>
    <izvorni_sadrzaj> OZBILJNO KREATIVNI d.o.o., Domagojeva 19, 10000 Zagreb</izvorni_sadrzaj>
    <derivirana_varijabla naziv="DomainObject.Predmet.ProtustrankaFormatedWithAdress_1"> OZBILJNO KREATIVNI d.o.o., Domagojeva 19, 10000 Zagreb</derivirana_varijabla>
  </DomainObject.Predmet.ProtustrankaFormatedWithAdress>
  <DomainObject.Predmet.ProtustrankaFormatedWithAdressOIB>
    <izvorni_sadrzaj> OZBILJNO KREATIVNI d.o.o., OIB 99564372987, Domagojeva 19, 10000 Zagreb</izvorni_sadrzaj>
    <derivirana_varijabla naziv="DomainObject.Predmet.ProtustrankaFormatedWithAdressOIB_1"> OZBILJNO KREATIVNI d.o.o., OIB 99564372987, Domagojeva 19, 10000 Zagreb</derivirana_varijabla>
  </DomainObject.Predmet.ProtustrankaFormatedWithAdressOIB>
  <DomainObject.Predmet.ProtustrankaWithAdress>
    <izvorni_sadrzaj>OZBILJNO KREATIVNI d.o.o. Domagojeva 19, 10000 Zagreb</izvorni_sadrzaj>
    <derivirana_varijabla naziv="DomainObject.Predmet.ProtustrankaWithAdress_1">OZBILJNO KREATIVNI d.o.o. Domagojeva 19, 10000 Zagreb</derivirana_varijabla>
  </DomainObject.Predmet.ProtustrankaWithAdress>
  <DomainObject.Predmet.ProtustrankaWithAdressOIB>
    <izvorni_sadrzaj>OZBILJNO KREATIVNI d.o.o., OIB 99564372987, Domagojeva 19, 10000 Zagreb</izvorni_sadrzaj>
    <derivirana_varijabla naziv="DomainObject.Predmet.ProtustrankaWithAdressOIB_1">OZBILJNO KREATIVNI d.o.o., OIB 99564372987, Domagojeva 19, 10000 Zagreb</derivirana_varijabla>
  </DomainObject.Predmet.ProtustrankaWithAdressOIB>
  <DomainObject.Predmet.ProtustrankaNazivFormated>
    <izvorni_sadrzaj>OZBILJNO KREATIVNI d.o.o.</izvorni_sadrzaj>
    <derivirana_varijabla naziv="DomainObject.Predmet.ProtustrankaNazivFormated_1">OZBILJNO KREATIVNI d.o.o.</derivirana_varijabla>
  </DomainObject.Predmet.ProtustrankaNazivFormated>
  <DomainObject.Predmet.ProtustrankaNazivFormatedOIB>
    <izvorni_sadrzaj>OZBILJNO KREATIVNI d.o.o., OIB 99564372987</izvorni_sadrzaj>
    <derivirana_varijabla naziv="DomainObject.Predmet.ProtustrankaNazivFormatedOIB_1">OZBILJNO KREATIVNI d.o.o., OIB 99564372987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OZBILJNO KREATIVNI d.o.o.</item>
    </izvorni_sadrzaj>
    <derivirana_varijabla naziv="DomainObject.Predmet.ProtuStrankaListFormated_1">
      <item>OZBILJNO KREATIVNI d.o.o.</item>
    </derivirana_varijabla>
  </DomainObject.Predmet.ProtuStrankaListFormated>
  <DomainObject.Predmet.ProtuStrankaListFormatedOIB>
    <izvorni_sadrzaj>
      <item>OZBILJNO KREATIVNI d.o.o., OIB 99564372987</item>
    </izvorni_sadrzaj>
    <derivirana_varijabla naziv="DomainObject.Predmet.ProtuStrankaListFormatedOIB_1">
      <item>OZBILJNO KREATIVNI d.o.o., OIB 99564372987</item>
    </derivirana_varijabla>
  </DomainObject.Predmet.ProtuStrankaListFormatedOIB>
  <DomainObject.Predmet.ProtuStrankaListFormatedWithAdress>
    <izvorni_sadrzaj>
      <item>OZBILJNO KREATIVNI d.o.o., Domagojeva 19, 10000 Zagreb</item>
    </izvorni_sadrzaj>
    <derivirana_varijabla naziv="DomainObject.Predmet.ProtuStrankaListFormatedWithAdress_1">
      <item>OZBILJNO KREATIVNI d.o.o., Domagojeva 19, 10000 Zagreb</item>
    </derivirana_varijabla>
  </DomainObject.Predmet.ProtuStrankaListFormatedWithAdress>
  <DomainObject.Predmet.ProtuStrankaListFormatedWithAdressOIB>
    <izvorni_sadrzaj>
      <item>OZBILJNO KREATIVNI d.o.o., OIB 99564372987, Domagojeva 19, 10000 Zagreb</item>
    </izvorni_sadrzaj>
    <derivirana_varijabla naziv="DomainObject.Predmet.ProtuStrankaListFormatedWithAdressOIB_1">
      <item>OZBILJNO KREATIVNI d.o.o., OIB 99564372987, Domagojeva 19, 10000 Zagreb</item>
    </derivirana_varijabla>
  </DomainObject.Predmet.ProtuStrankaListFormatedWithAdressOIB>
  <DomainObject.Predmet.ProtuStrankaListNazivFormated>
    <izvorni_sadrzaj>
      <item>OZBILJNO KREATIVNI d.o.o.</item>
    </izvorni_sadrzaj>
    <derivirana_varijabla naziv="DomainObject.Predmet.ProtuStrankaListNazivFormated_1">
      <item>OZBILJNO KREATIVNI d.o.o.</item>
    </derivirana_varijabla>
  </DomainObject.Predmet.ProtuStrankaListNazivFormated>
  <DomainObject.Predmet.ProtuStrankaListNazivFormatedOIB>
    <izvorni_sadrzaj>
      <item>OZBILJNO KREATIVNI d.o.o., OIB 99564372987</item>
    </izvorni_sadrzaj>
    <derivirana_varijabla naziv="DomainObject.Predmet.ProtuStrankaListNazivFormatedOIB_1">
      <item>OZBILJNO KREATIVNI d.o.o., OIB 99564372987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OZBILJNO KREATIVNI d.o.o.</izvorni_sadrzaj>
    <derivirana_varijabla naziv="DomainObject.Predmet.ProtustrankaIDrugi_1">OZBILJNO KREATIVNI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OZBILJNO KREATIVNI d.o.o., OIB 99564372987, Domagojeva 19, 10000 Zagreb</izvorni_sadrzaj>
    <derivirana_varijabla naziv="DomainObject.Predmet.ProtustrankaIDrugiAdressOIB_1">OZBILJNO KREATIVNI d.o.o., OIB 99564372987, Domagojeva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OZBILJNO KREATIVNI d.o.o.</item>
      <item>FINA Regionalni centar Zagreb</item>
    </izvorni_sadrzaj>
    <derivirana_varijabla naziv="DomainObject.Predmet.SudioniciListNaziv_1">
      <item>OZBILJNO KREATIVNI d.o.o.</item>
      <item>FINA Regionalni centar Zagreb</item>
    </derivirana_varijabla>
  </DomainObject.Predmet.SudioniciListNaziv>
  <DomainObject.Predmet.SudioniciListAdressOIB>
    <izvorni_sadrzaj>
      <item>OZBILJNO KREATIVNI d.o.o., OIB 99564372987, Domagojeva 19,10000 Zagreb</item>
      <item>FINA Regionalni centar Zagreb, OIB 85821130368, Trg svibanjskih žrtava 1995. 1,10000 Zagreb</item>
    </izvorni_sadrzaj>
    <derivirana_varijabla naziv="DomainObject.Predmet.SudioniciListAdressOIB_1">
      <item>OZBILJNO KREATIVNI d.o.o., OIB 99564372987, Domagojeva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99564372987</item>
      <item>, OIB 85821130368</item>
    </izvorni_sadrzaj>
    <derivirana_varijabla naziv="DomainObject.Predmet.SudioniciListNazivOIB_1">
      <item>, OIB 99564372987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2036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2016-11-14T07:27:00Z</dcterms:created>
  <dc:creator>Snježana Andrijanić</dc:creator>
  <cp:lastModifiedBy>Snježana Andrijanić</cp:lastModifiedBy>
  <cp:lastPrinted>2016-11-14T07:27:00Z</cp:lastPrinted>
  <dcterms:modified xmlns:xsi="http://www.w3.org/2001/XMLSchema-instance" xsi:type="dcterms:W3CDTF">2016-11-14T07:28:00Z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