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eb671" w14:paraId="41eb67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C27F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C27F7" w:rsidP="00FC27F7" w:rsidR="00FC27F7">
      <w:pPr>
        <w:pStyle w:val="Bezproreda"/>
      </w:pPr>
      <w:r>
        <w:t xml:space="preserve">                                                                                        1 St-157/2016-20</w:t>
      </w:r>
    </w:p>
    <w:p w:rsidRDefault="00FC27F7" w:rsidP="00FC27F7" w:rsidR="00FC27F7">
      <w:pPr>
        <w:pStyle w:val="Bezproreda"/>
        <w:rPr>
          <w:b/>
        </w:rPr>
      </w:pPr>
    </w:p>
    <w:p w:rsidRDefault="00FC27F7" w:rsidP="00FC27F7" w:rsidR="00FC27F7">
      <w:pPr>
        <w:pStyle w:val="Bezproreda"/>
      </w:pPr>
    </w:p>
    <w:p w:rsidRDefault="00FC27F7" w:rsidP="00FC27F7" w:rsidR="00FC27F7">
      <w:pPr>
        <w:pStyle w:val="Bezproreda"/>
      </w:pPr>
      <w:r>
        <w:t>TRGOVAČKI SUD U BJELOVARU, po  sucu Branki Pleskalt, u stečajnom postupku nad stečajnim dužnikom ILIČIĆ d.o.o. za građenje, trgovinu i usluge, u stečaju, KAPELA DVOR kbr. 30, Lukač, OIB: 65753907537, dana 9. kolovoza 2016. godine</w:t>
      </w:r>
    </w:p>
    <w:p w:rsidRDefault="00FC27F7" w:rsidP="00FC27F7" w:rsidR="00FC27F7">
      <w:pPr>
        <w:pStyle w:val="Bezproreda"/>
      </w:pPr>
    </w:p>
    <w:p w:rsidRDefault="00FC27F7" w:rsidP="00FC27F7" w:rsidR="00FC27F7">
      <w:pPr>
        <w:pStyle w:val="Bezproreda"/>
      </w:pPr>
    </w:p>
    <w:p w:rsidRDefault="00FC27F7" w:rsidP="00FC27F7" w:rsidR="00FC27F7">
      <w:pPr>
        <w:pStyle w:val="Bezproreda"/>
        <w:jc w:val="center"/>
      </w:pPr>
      <w:r>
        <w:rPr>
          <w:b/>
        </w:rPr>
        <w:t>Z A K L J U Č A K</w:t>
      </w:r>
    </w:p>
    <w:p w:rsidRDefault="00FC27F7" w:rsidP="00FC27F7" w:rsidR="00FC27F7">
      <w:pPr>
        <w:pStyle w:val="Bezproreda"/>
      </w:pPr>
    </w:p>
    <w:p w:rsidRDefault="00FC27F7" w:rsidP="00FC27F7" w:rsidR="00FC27F7">
      <w:pPr>
        <w:pStyle w:val="Bezproreda"/>
        <w:rPr>
          <w:b/>
        </w:rPr>
      </w:pPr>
      <w:r>
        <w:rPr>
          <w:b/>
        </w:rPr>
        <w:t>I  PREDMET PRODAJE:</w:t>
      </w:r>
    </w:p>
    <w:p w:rsidRDefault="00FC27F7" w:rsidP="00FC27F7" w:rsidR="00FC27F7">
      <w:pPr>
        <w:pStyle w:val="Bezproreda"/>
        <w:rPr>
          <w:b/>
        </w:rPr>
      </w:pPr>
    </w:p>
    <w:p w:rsidRDefault="00FC27F7" w:rsidP="00FC27F7" w:rsidR="00FC27F7">
      <w:pPr>
        <w:pStyle w:val="Bezproreda"/>
      </w:pPr>
      <w:r>
        <w:t xml:space="preserve">Određuje se prodaja imovine stečajnog dužnika ILIČIĆ d.o.o. za građenje, trgovinu i usluge, u stečaju, KAPELA DVOR kbr. 30, Lukač, OIB: 65753907537, </w:t>
      </w:r>
      <w:r>
        <w:rPr>
          <w:b/>
        </w:rPr>
        <w:t>prvom elektroničkom javnom dražbom koju provodi Financijska agencija,</w:t>
      </w:r>
      <w:r>
        <w:t xml:space="preserve"> a koju imovinu čine:</w:t>
      </w:r>
    </w:p>
    <w:p w:rsidRDefault="00FC27F7" w:rsidP="00FC27F7" w:rsidR="00FC27F7">
      <w:pPr>
        <w:pStyle w:val="Bezproreda"/>
      </w:pPr>
    </w:p>
    <w:p w:rsidRDefault="00FC27F7" w:rsidP="00FC27F7" w:rsidR="00FC27F7">
      <w:pPr>
        <w:pStyle w:val="Bezproreda"/>
        <w:numPr>
          <w:ilvl w:val="0"/>
          <w:numId w:val="47"/>
        </w:numPr>
      </w:pPr>
      <w:r>
        <w:t xml:space="preserve">Nekretnine upisane u </w:t>
      </w:r>
      <w:proofErr w:type="spellStart"/>
      <w:r>
        <w:t>zk</w:t>
      </w:r>
      <w:proofErr w:type="spellEnd"/>
      <w:r>
        <w:t xml:space="preserve">. ul. br. 425 k.o. Virovitica i to </w:t>
      </w:r>
      <w:proofErr w:type="spellStart"/>
      <w:r>
        <w:t>čkbr</w:t>
      </w:r>
      <w:proofErr w:type="spellEnd"/>
      <w:r>
        <w:t>. 1234/1 u naravi kafić "</w:t>
      </w:r>
      <w:proofErr w:type="spellStart"/>
      <w:r>
        <w:t>Vegas</w:t>
      </w:r>
      <w:proofErr w:type="spellEnd"/>
      <w:r>
        <w:t>" površine 33,20 m</w:t>
      </w:r>
      <w:r>
        <w:rPr>
          <w:vertAlign w:val="superscript"/>
        </w:rPr>
        <w:t>2</w:t>
      </w:r>
      <w:r>
        <w:t xml:space="preserve"> sa tendom pokrivena ceradom 50 m</w:t>
      </w:r>
      <w:r>
        <w:rPr>
          <w:vertAlign w:val="superscript"/>
        </w:rPr>
        <w:t>2</w:t>
      </w:r>
      <w:r>
        <w:t>, stan u potkrovlju površine 80,</w:t>
      </w:r>
      <w:proofErr w:type="spellStart"/>
      <w:r>
        <w:t>80</w:t>
      </w:r>
      <w:proofErr w:type="spellEnd"/>
      <w:r>
        <w:t xml:space="preserve"> m</w:t>
      </w:r>
      <w:r>
        <w:rPr>
          <w:vertAlign w:val="superscript"/>
        </w:rPr>
        <w:t>2</w:t>
      </w:r>
      <w:r>
        <w:t>, podrum površine 33,20 m</w:t>
      </w:r>
      <w:r>
        <w:rPr>
          <w:vertAlign w:val="superscript"/>
        </w:rPr>
        <w:t>2</w:t>
      </w:r>
      <w:r>
        <w:t xml:space="preserve">  u ulici </w:t>
      </w:r>
      <w:proofErr w:type="spellStart"/>
      <w:r>
        <w:t>Verde</w:t>
      </w:r>
      <w:proofErr w:type="spellEnd"/>
      <w:r>
        <w:t xml:space="preserve"> Rusana 9 u Virovitici  i nekretnina upisana u </w:t>
      </w:r>
      <w:proofErr w:type="spellStart"/>
      <w:r>
        <w:t>zk</w:t>
      </w:r>
      <w:proofErr w:type="spellEnd"/>
      <w:r>
        <w:t xml:space="preserve">. ul. br. 856 i to </w:t>
      </w:r>
      <w:proofErr w:type="spellStart"/>
      <w:r>
        <w:t>čkbr</w:t>
      </w:r>
      <w:proofErr w:type="spellEnd"/>
      <w:r>
        <w:t>. 1667/1 k.o. Virovitica u naravi lokal br. 3, u ulici Antuna Mihanovića 24, Virovitica površine 63,72 m</w:t>
      </w:r>
      <w:r>
        <w:rPr>
          <w:vertAlign w:val="superscript"/>
        </w:rPr>
        <w:t>2</w:t>
      </w:r>
      <w:r>
        <w:t xml:space="preserve">, stambeno poslovna zgrada Grad na 93 </w:t>
      </w:r>
      <w:proofErr w:type="spellStart"/>
      <w:r>
        <w:t>čhv</w:t>
      </w:r>
      <w:proofErr w:type="spellEnd"/>
      <w:r>
        <w:t xml:space="preserve">, dvor Grad sa 181 </w:t>
      </w:r>
      <w:proofErr w:type="spellStart"/>
      <w:r>
        <w:t>čhv</w:t>
      </w:r>
      <w:proofErr w:type="spellEnd"/>
      <w:r>
        <w:t xml:space="preserve">,   čija je utvrđena vrijednost 875.000,00  kuna, te se ta vrijednost određuje kao početna prodajna cijena u iznosu od 875.000,00 kuna (slovima: </w:t>
      </w:r>
      <w:proofErr w:type="spellStart"/>
      <w:r>
        <w:t>osamstosedamdesetpettisućakuna</w:t>
      </w:r>
      <w:proofErr w:type="spellEnd"/>
      <w:r>
        <w:t>), a PDV-e nije uključen u ovu početnu prodajnu cijenu te nekretnine.</w:t>
      </w:r>
    </w:p>
    <w:p w:rsidRDefault="00FC27F7" w:rsidP="00FC27F7" w:rsidR="00FC27F7">
      <w:pPr>
        <w:pStyle w:val="Bezproreda"/>
      </w:pPr>
    </w:p>
    <w:p w:rsidRDefault="00FC27F7" w:rsidP="00FC27F7" w:rsidR="00FC27F7">
      <w:pPr>
        <w:pStyle w:val="Bezproreda"/>
      </w:pPr>
      <w:r>
        <w:t>II. Ovaj Zaključak objavit će se na e-oglasnoj ploči Trgovačkog suda u Bjelovaru.</w:t>
      </w:r>
    </w:p>
    <w:p w:rsidRDefault="00FC27F7" w:rsidP="00FC27F7" w:rsidR="00FC27F7">
      <w:pPr>
        <w:pStyle w:val="Bezproreda"/>
      </w:pPr>
    </w:p>
    <w:p w:rsidRDefault="00FC27F7" w:rsidP="00FC27F7" w:rsidR="00FC27F7">
      <w:pPr>
        <w:pStyle w:val="Bezproreda"/>
      </w:pPr>
      <w:r>
        <w:rPr>
          <w:b/>
        </w:rPr>
        <w:t xml:space="preserve">III. </w:t>
      </w:r>
      <w:r>
        <w:t xml:space="preserve">Prodaju nekretnina iz točke I. ovog zaključka provest će Financijska agencija </w:t>
      </w:r>
      <w:proofErr w:type="spellStart"/>
      <w:r>
        <w:t>elekroničkom</w:t>
      </w:r>
      <w:proofErr w:type="spellEnd"/>
      <w:r>
        <w:t xml:space="preserve"> javnom dražbom, po utvrđenoj vrijednosti tih nekretnina koje su identične početnim prodajnim cijenama tih nekretnina iz točke I. ovog zaključka. </w:t>
      </w:r>
    </w:p>
    <w:p w:rsidRDefault="00FC27F7" w:rsidP="00FC27F7" w:rsidR="00FC27F7">
      <w:pPr>
        <w:pStyle w:val="Bezproreda"/>
      </w:pPr>
    </w:p>
    <w:p w:rsidRDefault="00FC27F7" w:rsidP="00FC27F7" w:rsidR="00FC27F7">
      <w:pPr>
        <w:pStyle w:val="Bezproreda"/>
        <w:rPr>
          <w:b/>
        </w:rPr>
      </w:pPr>
      <w:r>
        <w:rPr>
          <w:b/>
        </w:rPr>
        <w:t>IV. UVJETI PRODAJE:</w:t>
      </w:r>
    </w:p>
    <w:p w:rsidRDefault="00FC27F7" w:rsidP="00FC27F7" w:rsidR="00FC27F7">
      <w:pPr>
        <w:pStyle w:val="Bezproreda"/>
        <w:rPr>
          <w:b/>
        </w:rPr>
      </w:pPr>
    </w:p>
    <w:p w:rsidRDefault="00FC27F7" w:rsidP="00FC27F7" w:rsidR="00FC27F7">
      <w:pPr>
        <w:pStyle w:val="Bezproreda"/>
      </w:pPr>
      <w:r>
        <w:rPr>
          <w:b/>
        </w:rPr>
        <w:t>1.</w:t>
      </w:r>
      <w:r>
        <w:t>Nekretnine navedene u točki I. ovog zaključka ne mogu se prodati:</w:t>
      </w:r>
    </w:p>
    <w:p w:rsidRDefault="00FC27F7" w:rsidP="00FC27F7" w:rsidR="00FC27F7">
      <w:pPr>
        <w:pStyle w:val="Bezproreda"/>
      </w:pPr>
      <w:r>
        <w:t xml:space="preserve">- na prvoj dražbi ispod ¾ od početne prodajne cijene nekretnine odnosno utvrđene vrijednosti nekretnine; </w:t>
      </w:r>
    </w:p>
    <w:p w:rsidRDefault="00FC27F7" w:rsidP="00FC27F7" w:rsidR="00FC27F7">
      <w:pPr>
        <w:pStyle w:val="Bezproreda"/>
      </w:pPr>
    </w:p>
    <w:p w:rsidRDefault="00FC27F7" w:rsidP="00FC27F7" w:rsidR="00FC27F7">
      <w:pPr>
        <w:pStyle w:val="Bezproreda"/>
      </w:pPr>
      <w:r>
        <w:t>- na drugoj dražbi ispod ½ od početne prodajne cijene nekretnine odnosno utvrđene vrijednosti nekretnine;</w:t>
      </w:r>
    </w:p>
    <w:p w:rsidRDefault="00FC27F7" w:rsidP="00FC27F7" w:rsidR="00FC27F7">
      <w:pPr>
        <w:pStyle w:val="Bezproreda"/>
      </w:pPr>
    </w:p>
    <w:p w:rsidRDefault="00FC27F7" w:rsidP="00FC27F7" w:rsidR="00FC27F7">
      <w:pPr>
        <w:pStyle w:val="Bezproreda"/>
      </w:pPr>
      <w:r>
        <w:tab/>
        <w:t>- na trećoj dražbi ispod ¼ od početne prodajne cijene nekretnine odnosno    utvrđene vrijednosti nekretnine;</w:t>
      </w:r>
    </w:p>
    <w:p w:rsidRDefault="00FC27F7" w:rsidP="00FC27F7" w:rsidR="00FC27F7">
      <w:pPr>
        <w:pStyle w:val="Bezproreda"/>
      </w:pPr>
      <w:r>
        <w:tab/>
        <w:t xml:space="preserve">- na četvrtoj dražbi nekretnina se prodaje po početnoj prodajnoj cijeni od 1,00 kune. </w:t>
      </w:r>
    </w:p>
    <w:p w:rsidRDefault="00FC27F7" w:rsidP="00FC27F7" w:rsidR="00FC27F7">
      <w:pPr>
        <w:pStyle w:val="Bezproreda"/>
      </w:pPr>
    </w:p>
    <w:p w:rsidRDefault="00FC27F7" w:rsidP="00FC27F7" w:rsidR="00FC27F7">
      <w:pPr>
        <w:pStyle w:val="Bezproreda"/>
      </w:pPr>
      <w:r>
        <w:tab/>
        <w:t xml:space="preserve">Prvi </w:t>
      </w:r>
      <w:proofErr w:type="spellStart"/>
      <w:r>
        <w:t>razlučni</w:t>
      </w:r>
      <w:proofErr w:type="spellEnd"/>
      <w:r>
        <w:t xml:space="preserve"> vjerovnik u </w:t>
      </w:r>
      <w:proofErr w:type="spellStart"/>
      <w:r>
        <w:t>prednosnom</w:t>
      </w:r>
      <w:proofErr w:type="spellEnd"/>
      <w:r>
        <w:t xml:space="preserve"> redu može izjaviti da kupuje nekretninu i da stavlja u prijeboj svoju tražbinu s </w:t>
      </w:r>
      <w:proofErr w:type="spellStart"/>
      <w:r>
        <w:t>protutražbinom</w:t>
      </w:r>
      <w:proofErr w:type="spellEnd"/>
      <w:r>
        <w:t xml:space="preserve"> stečajnog dužnika po osnovi cijene u visini utvrđene vrijednosti nekretnine.</w:t>
      </w:r>
    </w:p>
    <w:p w:rsidRDefault="00FC27F7" w:rsidP="00FC27F7" w:rsidR="00FC27F7">
      <w:pPr>
        <w:pStyle w:val="Bezproreda"/>
      </w:pPr>
    </w:p>
    <w:p w:rsidRDefault="00FC27F7" w:rsidP="00FC27F7" w:rsidR="00FC27F7">
      <w:pPr>
        <w:pStyle w:val="Bezproreda"/>
        <w:rPr>
          <w:rFonts w:cs="Arial"/>
        </w:rPr>
      </w:pPr>
      <w:r>
        <w:rPr>
          <w:b/>
        </w:rPr>
        <w:tab/>
        <w:t xml:space="preserve">2. </w:t>
      </w:r>
      <w:r>
        <w:rPr>
          <w:rFonts w:cs="Arial"/>
        </w:rPr>
        <w:t>Poreze, pristojbe i troškove koji nisu sadržani u početnim cijenama oglašenih nekretnina, kupac je dužan  platiti u skladu sa zakonom.</w:t>
      </w:r>
    </w:p>
    <w:p w:rsidRDefault="00FC27F7" w:rsidP="00FC27F7" w:rsidR="00FC27F7">
      <w:pPr>
        <w:pStyle w:val="Bezproreda"/>
        <w:rPr>
          <w:rFonts w:cs="Arial"/>
        </w:rPr>
      </w:pPr>
    </w:p>
    <w:p w:rsidRDefault="00FC27F7" w:rsidP="00FC27F7" w:rsidR="00FC27F7">
      <w:pPr>
        <w:pStyle w:val="Bezproreda"/>
        <w:rPr>
          <w:rFonts w:cs="Arial"/>
          <w:b/>
          <w:bCs/>
        </w:rPr>
      </w:pPr>
      <w:r>
        <w:rPr>
          <w:rFonts w:cs="Arial"/>
          <w:b/>
        </w:rPr>
        <w:t>3.</w:t>
      </w:r>
      <w:r>
        <w:rPr>
          <w:rFonts w:cs="Arial"/>
        </w:rPr>
        <w:t xml:space="preserve"> Nekretnine navedene u točki I. ovog zaključka prodaju se po načelu «viđeno-kupljeno», te se neće priznati naknadne pritužbe na pravne ili materijalne nedostatke istih.</w:t>
      </w:r>
    </w:p>
    <w:p w:rsidRDefault="00FC27F7" w:rsidP="00FC27F7" w:rsidR="00FC27F7">
      <w:pPr>
        <w:pStyle w:val="Bezproreda"/>
        <w:rPr>
          <w:rFonts w:cs="Arial"/>
          <w:b/>
          <w:bCs/>
        </w:rPr>
      </w:pPr>
    </w:p>
    <w:p w:rsidRDefault="00FC27F7" w:rsidP="00FC27F7" w:rsidR="00FC27F7">
      <w:pPr>
        <w:pStyle w:val="Bezproreda"/>
        <w:rPr>
          <w:rFonts w:cs="Arial"/>
        </w:rPr>
      </w:pPr>
      <w:r>
        <w:rPr>
          <w:rFonts w:cs="Arial"/>
          <w:b/>
          <w:bCs/>
        </w:rPr>
        <w:t xml:space="preserve">V. </w:t>
      </w:r>
      <w:r>
        <w:rPr>
          <w:rFonts w:cs="Arial"/>
        </w:rPr>
        <w:t>Pravo nadmetanja imaju sve pravne i fizičke osobe, u skladu sa zakonskim propisima Republike Hrvatske. Kao ponuditelji na usmenoj javnoj dražbi mogu sudjelovati osobe koje najkasnije 8 dana prije dana održavanja elektroničke javne dražbe a koju provodi FINA uplate osiguranje u visini 10% početne cijene nekretnina iz točke I. ovog zaključka, na račun Trgovačkog suda u Bjelovaru broj:IBAN HR6123900011300000630, s pozivom  na broj 05 540-157-2016.</w:t>
      </w:r>
    </w:p>
    <w:p w:rsidRDefault="00FC27F7" w:rsidP="00FC27F7" w:rsidR="00FC27F7">
      <w:pPr>
        <w:pStyle w:val="Bezproreda"/>
        <w:rPr>
          <w:rFonts w:cs="Arial"/>
        </w:rPr>
      </w:pPr>
    </w:p>
    <w:p w:rsidRDefault="00FC27F7" w:rsidP="00FC27F7" w:rsidR="00FC27F7">
      <w:pPr>
        <w:pStyle w:val="Bezproreda"/>
        <w:rPr>
          <w:rFonts w:cs="Arial"/>
        </w:rPr>
      </w:pPr>
      <w:r>
        <w:rPr>
          <w:rFonts w:cs="Arial"/>
        </w:rPr>
        <w:t>Potvrdu o uplati osiguranja ponuditelj je dužan predočiti FINI prije početka održavanja elektroničke javne dražbe.</w:t>
      </w:r>
    </w:p>
    <w:p w:rsidRDefault="00FC27F7" w:rsidP="00FC27F7" w:rsidR="00FC27F7">
      <w:pPr>
        <w:pStyle w:val="Bezproreda"/>
        <w:rPr>
          <w:rFonts w:cs="Arial"/>
        </w:rPr>
      </w:pPr>
    </w:p>
    <w:p w:rsidRDefault="00FC27F7" w:rsidP="00FC27F7" w:rsidR="00FC27F7">
      <w:pPr>
        <w:pStyle w:val="Bezproreda"/>
        <w:rPr>
          <w:rFonts w:cs="Arial"/>
        </w:rPr>
      </w:pPr>
      <w:r>
        <w:rPr>
          <w:rFonts w:cs="Arial"/>
          <w:b/>
          <w:bCs/>
        </w:rPr>
        <w:t xml:space="preserve">VI. </w:t>
      </w:r>
      <w:r>
        <w:rPr>
          <w:rFonts w:cs="Arial"/>
          <w:bCs/>
        </w:rPr>
        <w:t xml:space="preserve"> Nekretnine </w:t>
      </w:r>
      <w:r>
        <w:rPr>
          <w:rFonts w:cs="Arial"/>
        </w:rPr>
        <w:t xml:space="preserve">iz točke I. ovog zaključka sud će dosuditi ponuditelju (kupcu) koji ponudi najveću cijenu i ispunjava sve uvijete ovog zaključka, a ukoliko na elektroničkoj javnoj dražbi sudjeluje više kupaca, sud će nekretnine dosuditi i kupcima koji ponude nižu  cijenu, prema veličini ponuđene cijene, ako kupci koji su ponudili veću cijenu, ne polože </w:t>
      </w:r>
      <w:proofErr w:type="spellStart"/>
      <w:r>
        <w:rPr>
          <w:rFonts w:cs="Arial"/>
        </w:rPr>
        <w:t>kupovninu</w:t>
      </w:r>
      <w:proofErr w:type="spellEnd"/>
      <w:r>
        <w:rPr>
          <w:rFonts w:cs="Arial"/>
        </w:rPr>
        <w:t xml:space="preserve"> u roku koji im je određen.</w:t>
      </w:r>
    </w:p>
    <w:p w:rsidRDefault="00FC27F7" w:rsidP="00FC27F7" w:rsidR="00FC27F7">
      <w:pPr>
        <w:pStyle w:val="Bezproreda"/>
        <w:rPr>
          <w:rFonts w:cs="Arial"/>
        </w:rPr>
      </w:pPr>
    </w:p>
    <w:p w:rsidRDefault="00FC27F7" w:rsidP="00FC27F7" w:rsidR="00FC27F7">
      <w:pPr>
        <w:pStyle w:val="Bezproreda"/>
        <w:rPr>
          <w:rFonts w:cs="Arial"/>
        </w:rPr>
      </w:pPr>
      <w:r>
        <w:rPr>
          <w:rFonts w:cs="Arial"/>
          <w:b/>
          <w:bCs/>
        </w:rPr>
        <w:t xml:space="preserve">VII. </w:t>
      </w:r>
      <w:r>
        <w:rPr>
          <w:rFonts w:cs="Arial"/>
        </w:rPr>
        <w:t xml:space="preserve">Kupac je dužan platiti </w:t>
      </w:r>
      <w:proofErr w:type="spellStart"/>
      <w:r>
        <w:rPr>
          <w:rFonts w:cs="Arial"/>
        </w:rPr>
        <w:t>kupovninu</w:t>
      </w:r>
      <w:proofErr w:type="spellEnd"/>
      <w:r>
        <w:rPr>
          <w:rFonts w:cs="Arial"/>
        </w:rPr>
        <w:t xml:space="preserve"> za nekretnine iz točke I. ovog zaključka u roku 30 dana nakon pravomoćnosti rješenja o dosudi. Ako kupac u navedenom roku ne plati </w:t>
      </w:r>
      <w:proofErr w:type="spellStart"/>
      <w:r>
        <w:rPr>
          <w:rFonts w:cs="Arial"/>
        </w:rPr>
        <w:t>kupovninu</w:t>
      </w:r>
      <w:proofErr w:type="spellEnd"/>
      <w:r>
        <w:rPr>
          <w:rFonts w:cs="Arial"/>
        </w:rPr>
        <w:t xml:space="preserve"> jamčevina mu neće biti vraćena već će se iz nje namiriti nastali troškovi ove prodaje, te troškovi nove prodaje i naknaditi razlika između </w:t>
      </w:r>
      <w:proofErr w:type="spellStart"/>
      <w:r>
        <w:rPr>
          <w:rFonts w:cs="Arial"/>
        </w:rPr>
        <w:t>kupovnine</w:t>
      </w:r>
      <w:proofErr w:type="spellEnd"/>
      <w:r>
        <w:rPr>
          <w:rFonts w:cs="Arial"/>
        </w:rPr>
        <w:t xml:space="preserve"> postignute na prijašnjoj dražbi i novoj dražbi. </w:t>
      </w:r>
    </w:p>
    <w:p w:rsidRDefault="00FC27F7" w:rsidP="00FC27F7" w:rsidR="00FC27F7">
      <w:pPr>
        <w:pStyle w:val="Bezproreda"/>
        <w:rPr>
          <w:rFonts w:cs="Arial"/>
        </w:rPr>
      </w:pPr>
    </w:p>
    <w:p w:rsidRDefault="00FC27F7" w:rsidP="00FC27F7" w:rsidR="00FC27F7">
      <w:pPr>
        <w:pStyle w:val="Bezproreda"/>
        <w:rPr>
          <w:rFonts w:cs="Arial"/>
        </w:rPr>
      </w:pPr>
      <w:r>
        <w:rPr>
          <w:rFonts w:cs="Arial"/>
        </w:rPr>
        <w:t xml:space="preserve">VIII.  Nakon što kupac položi </w:t>
      </w:r>
      <w:proofErr w:type="spellStart"/>
      <w:r>
        <w:rPr>
          <w:rFonts w:cs="Arial"/>
        </w:rPr>
        <w:t>kupovninu</w:t>
      </w:r>
      <w:proofErr w:type="spellEnd"/>
      <w:r>
        <w:rPr>
          <w:rFonts w:cs="Arial"/>
        </w:rPr>
        <w:t xml:space="preserve"> i rješenje o dosudi postane pravomoćno sud će zaključkom odrediti predaju nekretnina kupcu, upis prava vlasništva nekretnina u zemljišnim knjigama u korist kupca i brisanje založnih prava, na kupljenim nekretninama.</w:t>
      </w:r>
    </w:p>
    <w:p w:rsidRDefault="00FC27F7" w:rsidP="00FC27F7" w:rsidR="00FC27F7">
      <w:pPr>
        <w:pStyle w:val="Bezproreda"/>
        <w:rPr>
          <w:rFonts w:cs="Arial"/>
          <w:b/>
        </w:rPr>
      </w:pPr>
    </w:p>
    <w:p w:rsidRDefault="00FC27F7" w:rsidP="00FC27F7" w:rsidR="00FC27F7">
      <w:pPr>
        <w:pStyle w:val="Bezproreda"/>
        <w:rPr>
          <w:rFonts w:cs="Arial"/>
          <w:bCs/>
        </w:rPr>
      </w:pPr>
      <w:r>
        <w:rPr>
          <w:rFonts w:cs="Arial"/>
          <w:b/>
          <w:bCs/>
        </w:rPr>
        <w:t>VIII.</w:t>
      </w:r>
      <w:r>
        <w:rPr>
          <w:rFonts w:cs="Arial"/>
          <w:bCs/>
        </w:rPr>
        <w:t xml:space="preserve"> Razgledanje nekretnina, te uvid u procijene vrijednosti istih mogu se obaviti uz prethodni dogovor sa stečajnim upraviteljem.</w:t>
      </w:r>
    </w:p>
    <w:p w:rsidRDefault="00FC27F7" w:rsidP="00FC27F7" w:rsidR="00FC27F7">
      <w:pPr>
        <w:pStyle w:val="Bezproreda"/>
        <w:rPr>
          <w:rFonts w:cs="Arial"/>
        </w:rPr>
      </w:pPr>
    </w:p>
    <w:p w:rsidRDefault="00FC27F7" w:rsidP="00FC27F7" w:rsidR="00FC27F7">
      <w:pPr>
        <w:pStyle w:val="Bezproreda"/>
        <w:rPr>
          <w:rFonts w:cs="Arial"/>
        </w:rPr>
      </w:pPr>
    </w:p>
    <w:p w:rsidRDefault="00FC27F7" w:rsidP="00FC27F7" w:rsidR="00FC27F7">
      <w:pPr>
        <w:pStyle w:val="Bezproreda"/>
      </w:pPr>
      <w:r>
        <w:t xml:space="preserve">U Bjelovaru, 9. kolovoza 2016. </w:t>
      </w:r>
    </w:p>
    <w:p w:rsidRDefault="00FC27F7" w:rsidP="00FC27F7" w:rsidR="00FC27F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</w:t>
      </w:r>
    </w:p>
    <w:p w:rsidRDefault="00FC27F7" w:rsidP="00FC27F7" w:rsidR="00FC27F7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              BRANKA PLESKALT </w:t>
      </w:r>
    </w:p>
    <w:p w:rsidRDefault="00FC27F7" w:rsidP="00FC27F7" w:rsidR="00FC27F7">
      <w:pPr>
        <w:pStyle w:val="Bezproreda"/>
      </w:pPr>
    </w:p>
    <w:p w:rsidRDefault="00FC27F7" w:rsidP="00FC27F7" w:rsidR="00FC27F7">
      <w:pPr>
        <w:pStyle w:val="Bezproreda"/>
      </w:pPr>
    </w:p>
    <w:p w:rsidRDefault="00FC27F7" w:rsidP="00FC27F7" w:rsidR="00FC27F7">
      <w:pPr>
        <w:pStyle w:val="Bezproreda"/>
      </w:pPr>
      <w:r>
        <w:t>PRAVNA POUKA: Protiv ovog zaključka nije dopušten pravni lijek.(čl.11. st.5. Ovršnog zakona).</w:t>
      </w:r>
    </w:p>
    <w:p w:rsidRDefault="00FC27F7" w:rsidP="00FC27F7" w:rsidR="00FC27F7">
      <w:pPr>
        <w:pStyle w:val="Bezproreda"/>
      </w:pPr>
    </w:p>
    <w:p w:rsidRDefault="00FC27F7" w:rsidP="00FC27F7" w:rsidR="00FC27F7">
      <w:pPr>
        <w:pStyle w:val="Bezproreda"/>
      </w:pPr>
      <w:proofErr w:type="spellStart"/>
      <w:r>
        <w:lastRenderedPageBreak/>
        <w:t>Rj</w:t>
      </w:r>
      <w:proofErr w:type="spellEnd"/>
      <w:r>
        <w:t>.</w:t>
      </w:r>
    </w:p>
    <w:p w:rsidRDefault="00FC27F7" w:rsidP="00FC27F7" w:rsidR="00FC27F7">
      <w:pPr>
        <w:pStyle w:val="Bezproreda"/>
      </w:pPr>
      <w:r>
        <w:t xml:space="preserve">Dna: </w:t>
      </w:r>
      <w:r>
        <w:rPr>
          <w:rFonts w:hAnsi="Arial" w:ascii="Arial"/>
        </w:rPr>
        <w:t xml:space="preserve">  stečajnom upravitelju </w:t>
      </w:r>
    </w:p>
    <w:p w:rsidRDefault="00FC27F7" w:rsidP="00FC27F7" w:rsidR="00FC27F7">
      <w:pPr>
        <w:pStyle w:val="Bezproreda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razlučnim</w:t>
      </w:r>
      <w:proofErr w:type="spellEnd"/>
      <w:r>
        <w:rPr>
          <w:rFonts w:hAnsi="Arial" w:ascii="Arial"/>
        </w:rPr>
        <w:t xml:space="preserve"> vjerovnicima</w:t>
      </w:r>
    </w:p>
    <w:p w:rsidRDefault="00FC27F7" w:rsidP="00FC27F7" w:rsidR="00FC27F7">
      <w:pPr>
        <w:pStyle w:val="Bezproreda"/>
        <w:rPr>
          <w:rFonts w:hAnsi="Arial" w:ascii="Arial"/>
        </w:rPr>
      </w:pPr>
      <w:r>
        <w:rPr>
          <w:rFonts w:hAnsi="Arial" w:ascii="Arial"/>
        </w:rPr>
        <w:tab/>
        <w:t>FINI Bjelovar e-oglasnom pločom</w:t>
      </w:r>
    </w:p>
    <w:p w:rsidRDefault="00FC27F7" w:rsidP="00FC27F7" w:rsidR="00FC27F7">
      <w:pPr>
        <w:pStyle w:val="Bezproreda"/>
        <w:rPr>
          <w:rFonts w:hAnsi="Arial" w:ascii="Arial"/>
        </w:rPr>
      </w:pPr>
      <w:r>
        <w:rPr>
          <w:rFonts w:hAnsi="Arial" w:ascii="Arial"/>
        </w:rPr>
        <w:t xml:space="preserve">          e-oglasna ploča suda</w:t>
      </w:r>
    </w:p>
    <w:p w:rsidRDefault="00FC27F7" w:rsidP="00FC27F7" w:rsidR="00FC27F7">
      <w:pPr>
        <w:pStyle w:val="Bezproreda"/>
        <w:rPr>
          <w:rFonts w:hAnsi="Arial" w:ascii="Arial"/>
        </w:rPr>
      </w:pPr>
      <w:r>
        <w:rPr>
          <w:rFonts w:hAnsi="Arial" w:ascii="Arial"/>
        </w:rPr>
        <w:t xml:space="preserve">          kal. obavijest FINE o provedenoj elektroničkoj dražbi </w:t>
      </w:r>
    </w:p>
    <w:p w:rsidRDefault="00FC27F7" w:rsidP="00FC27F7" w:rsidR="00FC27F7">
      <w:pPr>
        <w:pStyle w:val="Bezproreda"/>
        <w:rPr>
          <w:rFonts w:hAnsi="Arial" w:ascii="Arial"/>
        </w:rPr>
      </w:pPr>
      <w:r>
        <w:rPr>
          <w:rFonts w:hAnsi="Arial" w:ascii="Arial"/>
        </w:rPr>
        <w:t>Bjelovar, 9. 08. 2016.</w:t>
      </w:r>
    </w:p>
    <w:p w:rsidRDefault="00FC27F7" w:rsidP="00FC27F7" w:rsidR="00FC27F7">
      <w:pPr>
        <w:pStyle w:val="Bezproreda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0E750A2"/>
    <w:multiLevelType w:val="hybridMultilevel"/>
    <w:tmpl w:val="3468DEAC"/>
    <w:lvl w:tplc="D7B61A8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27F7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279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2016.</izvorni_sadrzaj>
    <derivirana_varijabla naziv="DomainObject.DatumDonosenjaOdluke_1">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St-157/2016-20</izvorni_sadrzaj>
    <derivirana_varijabla naziv="DomainObject.Oznaka_1">St-157/2016-20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St-157/2016</izvorni_sadrzaj>
    <derivirana_varijabla naziv="DomainObject.Predmet.OznakaBroj_1">St-157/2016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ILIČIĆ društvo s ograničenom odgovornošću za građenje, trgovinu i usluge, Kapela Dvor</izvorni_sadrzaj>
    <derivirana_varijabla naziv="DomainObject.Predmet.ProtustrankaFormated_1">  ILIČIĆ društvo s ograničenom odgovornošću za građenje, trgovinu i usluge, Kapela Dvor</derivirana_varijabla>
  </DomainObject.Predmet.ProtustrankaFormated>
  <DomainObject.Predmet.ProtustrankaFormatedOIB>
    <izvorni_sadrzaj>  ILIČIĆ društvo s ograničenom odgovornošću za građenje, trgovinu i usluge, Kapela Dvor, OIB 65753907537</izvorni_sadrzaj>
    <derivirana_varijabla naziv="DomainObject.Predmet.ProtustrankaFormatedOIB_1">  ILIČIĆ društvo s ograničenom odgovornošću za građenje, trgovinu i usluge, Kapela Dvor, OIB 65753907537</derivirana_varijabla>
  </DomainObject.Predmet.ProtustrankaFormatedOIB>
  <DomainObject.Predmet.ProtustrankaFormatedWithAdress>
    <izvorni_sadrzaj> ILIČIĆ društvo s ograničenom odgovornošću za građenje, trgovinu i usluge, Kapela Dvor, Kapela Dvor 30, 33406 Kapela Dvor</izvorni_sadrzaj>
    <derivirana_varijabla naziv="DomainObject.Predmet.ProtustrankaFormatedWithAdress_1"> ILIČIĆ društvo s ograničenom odgovornošću za građenje, trgovinu i usluge, Kapela Dvor, Kapela Dvor 30, 33406 Kapela Dvor</derivirana_varijabla>
  </DomainObject.Predmet.ProtustrankaFormatedWithAdress>
  <DomainObject.Predmet.ProtustrankaFormatedWithAdressOIB>
    <izvorni_sadrzaj> ILIČIĆ društvo s ograničenom odgovornošću za građenje, trgovinu i usluge, Kapela Dvor, OIB 65753907537, Kapela Dvor 30, 33406 Kapela Dvor</izvorni_sadrzaj>
    <derivirana_varijabla naziv="DomainObject.Predmet.ProtustrankaFormatedWithAdressOIB_1"> ILIČIĆ društvo s ograničenom odgovornošću za građenje, trgovinu i usluge, Kapela Dvor, OIB 65753907537, Kapela Dvor 30, 33406 Kapela Dvor</derivirana_varijabla>
  </DomainObject.Predmet.ProtustrankaFormatedWithAdressOIB>
  <DomainObject.Predmet.ProtustrankaWithAdress>
    <izvorni_sadrzaj>ILIČIĆ društvo s ograničenom odgovornošću za građenje, trgovinu i usluge, Kapela Dvor Kapela Dvor 30, 33406 Kapela Dvor</izvorni_sadrzaj>
    <derivirana_varijabla naziv="DomainObject.Predmet.ProtustrankaWithAdress_1">ILIČIĆ društvo s ograničenom odgovornošću za građenje, trgovinu i usluge, Kapela Dvor Kapela Dvor 30, 33406 Kapela Dvor</derivirana_varijabla>
  </DomainObject.Predmet.ProtustrankaWithAdress>
  <DomainObject.Predmet.ProtustrankaWithAdressOIB>
    <izvorni_sadrzaj>ILIČIĆ društvo s ograničenom odgovornošću za građenje, trgovinu i usluge, Kapela Dvor, OIB 65753907537, Kapela Dvor 30, 33406 Kapela Dvor</izvorni_sadrzaj>
    <derivirana_varijabla naziv="DomainObject.Predmet.ProtustrankaWithAdressOIB_1">ILIČIĆ društvo s ograničenom odgovornošću za građenje, trgovinu i usluge, Kapela Dvor, OIB 65753907537, Kapela Dvor 30, 33406 Kapela Dvor</derivirana_varijabla>
  </DomainObject.Predmet.ProtustrankaWithAdressOIB>
  <DomainObject.Predmet.ProtustrankaNazivFormated>
    <izvorni_sadrzaj>ILIČIĆ društvo s ograničenom odgovornošću za građenje, trgovinu i usluge, Kapela Dvor</izvorni_sadrzaj>
    <derivirana_varijabla naziv="DomainObject.Predmet.ProtustrankaNazivFormated_1">ILIČIĆ društvo s ograničenom odgovornošću za građenje, trgovinu i usluge, Kapela Dvor</derivirana_varijabla>
  </DomainObject.Predmet.ProtustrankaNazivFormated>
  <DomainObject.Predmet.ProtustrankaNazivFormatedOIB>
    <izvorni_sadrzaj>ILIČIĆ društvo s ograničenom odgovornošću za građenje, trgovinu i usluge, Kapela Dvor, OIB 65753907537</izvorni_sadrzaj>
    <derivirana_varijabla naziv="DomainObject.Predmet.ProtustrankaNazivFormatedOIB_1">ILIČIĆ društvo s ograničenom odgovornošću za građenje, trgovinu i usluge, Kapela Dvor, OIB 65753907537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usluge, Zagreb; RH, Ministarstvo financija, Porezna uprava, Područni ured Slavonija i Baranja zastupanog po punomoćniku ŽUPANIJSKO DRŽAVNO ODVJETNIŠTVO U BJELOVARU</izvorni_sadrzaj>
    <derivirana_varijabla naziv="DomainObject.Predmet.StrankaFormated_1">  H-ABDUCO društvo s ograničenom odgovornošću za usluge, Zagreb;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H-ABDUCO društvo s ograničenom odgovornošću za usluge, Zagreb, OIB 13667298928; RH, Ministarstvo financija, Porezna uprava, Područni ured Slavonija i Baranja, OIB 52634238587 zastupanog po punomoćniku ŽUPANIJSKO DRŽAVNO ODVJETNIŠTVO U BJELOVARU</izvorni_sadrzaj>
    <derivirana_varijabla naziv="DomainObject.Predmet.StrankaFormatedOIB_1">  H-ABDUCO društvo s ograničenom odgovornošću za usluge, Zagreb, OIB 13667298928;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H-ABDUCO društvo s ograničenom odgovornošću za usluge, Zagreb, Slavonska avenija 6A, 10000 Zagreb; RH, Ministarstvo financija, Porezna uprava, Područni ured Slavonija i Baranja zastupanog po punomoćniku ŽUPANIJSKO DRŽAVNO ODVJETNIŠTVO U BJELOVARU</izvorni_sadrzaj>
    <derivirana_varijabla naziv="DomainObject.Predmet.StrankaFormatedWithAdress_1"> H-ABDUCO društvo s ograničenom odgovornošću za usluge, Zagreb, Slavonska avenija 6A, 10000 Zagreb;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H-ABDUCO društvo s ograničenom odgovornošću za usluge, Zagreb, OIB 13667298928, Slavonska avenija 6A, 10000 Zagreb; RH, Ministarstvo financija, Porezna uprava, Područni ured Slavonija i Baranja, OIB 52634238587 zastupanog po punomoćniku ŽUPANIJSKO DRŽAVNO ODVJETNIŠTVO U BJELOVARU</izvorni_sadrzaj>
    <derivirana_varijabla naziv="DomainObject.Predmet.StrankaFormatedWithAdressOIB_1"> H-ABDUCO društvo s ograničenom odgovornošću za usluge, Zagreb, OIB 13667298928, Slavonska avenija 6A, 10000 Zagreb;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H-ABDUCO društvo s ograničenom odgovornošću za usluge, Zagreb Slavonska avenija 6A,10000 Zagreb,RH, Ministarstvo financija, Porezna uprava, Područni ured Slavonija i Baranja </izvorni_sadrzaj>
    <derivirana_varijabla naziv="DomainObject.Predmet.StrankaWithAdress_1">H-ABDUCO društvo s ograničenom odgovornošću za usluge, Zagreb Slavonska avenija 6A,10000 Zagreb,RH, Ministarstvo financija, Porezna uprava, Područni ured Slavonija i Baranja </derivirana_varijabla>
  </DomainObject.Predmet.StrankaWithAdress>
  <DomainObject.Predmet.StrankaWithAdressOIB>
    <izvorni_sadrzaj>H-ABDUCO društvo s ograničenom odgovornošću za usluge, Zagreb, OIB 13667298928, Slavonska avenija 6A,10000 Zagreb,RH, Ministarstvo financija, Porezna uprava, Područni ured Slavonija i Baranja, OIB 52634238587</izvorni_sadrzaj>
    <derivirana_varijabla naziv="DomainObject.Predmet.StrankaWithAdressOIB_1">H-ABDUCO društvo s ograničenom odgovornošću za usluge, Zagreb, OIB 13667298928, Slavonska avenija 6A,10000 Zagreb,RH, Ministarstvo financija, Porezna uprava, Područni ured Slavonija i Baranja, OIB 52634238587</derivirana_varijabla>
  </DomainObject.Predmet.StrankaWithAdressOIB>
  <DomainObject.Predmet.StrankaNazivFormated>
    <izvorni_sadrzaj>H-ABDUCO društvo s ograničenom odgovornošću za usluge, Zagreb,RH, Ministarstvo financija, Porezna uprava, Područni ured Slavonija i Baranja</izvorni_sadrzaj>
    <derivirana_varijabla naziv="DomainObject.Predmet.StrankaNazivFormated_1">H-ABDUCO društvo s ograničenom odgovornošću za usluge, Zagreb,RH, Ministarstvo financija, Porezna uprava, Područni ured Slavonija i Baranja</derivirana_varijabla>
  </DomainObject.Predmet.StrankaNazivFormated>
  <DomainObject.Predmet.StrankaNazivFormatedOIB>
    <izvorni_sadrzaj>H-ABDUCO društvo s ograničenom odgovornošću za usluge, Zagreb, OIB 13667298928,RH, Ministarstvo financija, Porezna uprava, Područni ured Slavonija i Baranja, OIB 52634238587</izvorni_sadrzaj>
    <derivirana_varijabla naziv="DomainObject.Predmet.StrankaNazivFormatedOIB_1">H-ABDUCO društvo s ograničenom odgovornošću za usluge, Zagreb, OIB 13667298928,RH,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H-ABDUCO društvo s ograničenom odgovornošću za usluge, Zagreb</item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H-ABDUCO društvo s ograničenom odgovornošću za usluge, Zagreb</item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H-ABDUCO društvo s ograničenom odgovornošću za usluge, Zagreb, OIB 13667298928</item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H-ABDUCO društvo s ograničenom odgovornošću za usluge, Zagreb, OIB 13667298928</item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H-ABDUCO društvo s ograničenom odgovornošću za usluge, Zagreb, Slavonska avenija 6A, 10000 Zagreb</item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H-ABDUCO društvo s ograničenom odgovornošću za usluge, Zagreb, Slavonska avenija 6A, 10000 Zagreb</item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H-ABDUCO društvo s ograničenom odgovornošću za usluge, Zagreb, OIB 13667298928, Slavonska avenija 6A, 10000 Zagreb</item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H-ABDUCO društvo s ograničenom odgovornošću za usluge, Zagreb, OIB 13667298928, Slavonska avenija 6A, 10000 Zagreb</item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H-ABDUCO društvo s ograničenom odgovornošću za usluge, Zagreb</item>
      <item>RH, Ministarstvo financija, Porezna uprava, Područni ured Slavonija i Baranja</item>
    </izvorni_sadrzaj>
    <derivirana_varijabla naziv="DomainObject.Predmet.StrankaListNazivFormated_1">
      <item>H-ABDUCO društvo s ograničenom odgovornošću za usluge, Zagreb</item>
      <item>RH, Ministarstvo financija, Porezna uprava, Područni ured Slavonija i Baranja</item>
    </derivirana_varijabla>
  </DomainObject.Predmet.StrankaListNazivFormated>
  <DomainObject.Predmet.StrankaListNazivFormatedOIB>
    <izvorni_sadrzaj>
      <item>H-ABDUCO društvo s ograničenom odgovornošću za usluge, Zagreb, OIB 13667298928</item>
      <item>RH, Ministarstvo financija, Porezna uprava, Područni ured Slavonija i Baranja, OIB 52634238587</item>
    </izvorni_sadrzaj>
    <derivirana_varijabla naziv="DomainObject.Predmet.StrankaListNazivFormatedOIB_1">
      <item>H-ABDUCO društvo s ograničenom odgovornošću za usluge, Zagreb, OIB 13667298928</item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ILIČIĆ društvo s ograničenom odgovornošću za građenje, trgovinu i usluge, Kapela Dvor</item>
    </izvorni_sadrzaj>
    <derivirana_varijabla naziv="DomainObject.Predmet.ProtuStrankaListFormated_1">
      <item>ILIČIĆ društvo s ograničenom odgovornošću za građenje, trgovinu i usluge, Kapela Dvor</item>
    </derivirana_varijabla>
  </DomainObject.Predmet.ProtuStrankaListFormated>
  <DomainObject.Predmet.ProtuStrankaListFormatedOIB>
    <izvorni_sadrzaj>
      <item>ILIČIĆ društvo s ograničenom odgovornošću za građenje, trgovinu i usluge, Kapela Dvor, OIB 65753907537</item>
    </izvorni_sadrzaj>
    <derivirana_varijabla naziv="DomainObject.Predmet.ProtuStrankaListFormatedOIB_1">
      <item>ILIČIĆ društvo s ograničenom odgovornošću za građenje, trgovinu i usluge, Kapela Dvor, OIB 65753907537</item>
    </derivirana_varijabla>
  </DomainObject.Predmet.ProtuStrankaListFormatedOIB>
  <DomainObject.Predmet.ProtuStrankaListFormatedWithAdress>
    <izvorni_sadrzaj>
      <item>ILIČIĆ društvo s ograničenom odgovornošću za građenje, trgovinu i usluge, Kapela Dvor, Kapela Dvor 30, 33406 Kapela Dvor</item>
    </izvorni_sadrzaj>
    <derivirana_varijabla naziv="DomainObject.Predmet.ProtuStrankaListFormatedWithAdress_1">
      <item>ILIČIĆ društvo s ograničenom odgovornošću za građenje, trgovinu i usluge, Kapela Dvor, Kapela Dvor 30, 33406 Kapela Dvor</item>
    </derivirana_varijabla>
  </DomainObject.Predmet.ProtuStrankaListFormatedWithAdress>
  <DomainObject.Predmet.ProtuStrankaListFormatedWithAdressOIB>
    <izvorni_sadrzaj>
      <item>ILIČIĆ društvo s ograničenom odgovornošću za građenje, trgovinu i usluge, Kapela Dvor, OIB 65753907537, Kapela Dvor 30, 33406 Kapela Dvor</item>
    </izvorni_sadrzaj>
    <derivirana_varijabla naziv="DomainObject.Predmet.ProtuStrankaListFormatedWithAdressOIB_1">
      <item>ILIČIĆ društvo s ograničenom odgovornošću za građenje, trgovinu i usluge, Kapela Dvor, OIB 65753907537, Kapela Dvor 30, 33406 Kapela Dvor</item>
    </derivirana_varijabla>
  </DomainObject.Predmet.ProtuStrankaListFormatedWithAdressOIB>
  <DomainObject.Predmet.ProtuStrankaListNazivFormated>
    <izvorni_sadrzaj>
      <item>ILIČIĆ društvo s ograničenom odgovornošću za građenje, trgovinu i usluge, Kapela Dvor</item>
    </izvorni_sadrzaj>
    <derivirana_varijabla naziv="DomainObject.Predmet.ProtuStrankaListNazivFormated_1">
      <item>ILIČIĆ društvo s ograničenom odgovornošću za građenje, trgovinu i usluge, Kapela Dvor</item>
    </derivirana_varijabla>
  </DomainObject.Predmet.ProtuStrankaListNazivFormated>
  <DomainObject.Predmet.ProtuStrankaListNazivFormatedOIB>
    <izvorni_sadrzaj>
      <item>ILIČIĆ društvo s ograničenom odgovornošću za građenje, trgovinu i usluge, Kapela Dvor, OIB 65753907537</item>
    </izvorni_sadrzaj>
    <derivirana_varijabla naziv="DomainObject.Predmet.ProtuStrankaListNazivFormatedOIB_1">
      <item>ILIČIĆ društvo s ograničenom odgovornošću za građenje, trgovinu i usluge, Kapela Dvor, OIB 65753907537</item>
    </derivirana_varijabla>
  </DomainObject.Predmet.ProtuStrankaListNazivFormatedOIB>
  <DomainObject.Predmet.OstaliListFormated>
    <izvorni_sadrzaj>
      <item>Stipo Iličić</item>
      <item>ŽUPANIJSKO DRŽAVNO ODVJETNIŠTVO U BJELOVARU punomoćnik sudionika u postupku RH, Ministarstvo financija, Porezna uprava, Područni ured Slavonija i Baranja</item>
      <item>POREZNA UPRAVA U VIROVITICI</item>
      <item>Općinski sud u Virovitici, Zemljišnoknjižni odjel</item>
      <item>FINA BJELOVAR</item>
      <item>GRAD VIROVITICA</item>
    </izvorni_sadrzaj>
    <derivirana_varijabla naziv="DomainObject.Predmet.OstaliListFormated_1">
      <item>Stipo Iličić</item>
      <item>ŽUPANIJSKO DRŽAVNO ODVJETNIŠTVO U BJELOVARU punomoćnik sudionika u postupku RH, Ministarstvo financija, Porezna uprava, Područni ured Slavonija i Baranja</item>
      <item>POREZNA UPRAVA U VIROVITICI</item>
      <item>Općinski sud u Virovitici, Zemljišnoknjižni odjel</item>
      <item>FINA BJELOVAR</item>
      <item>GRAD VIROVITICA</item>
    </derivirana_varijabla>
  </DomainObject.Predmet.OstaliListFormated>
  <DomainObject.Predmet.OstaliListFormatedOIB>
    <izvorni_sadrzaj>
      <item>Stipo Iličić, OIB 57178421906</item>
      <item>ŽUPANIJSKO DRŽAVNO ODVJETNIŠTVO U BJELOVARU punomoćnik sudionika u postupku RH, Ministarstvo financija, Porezna uprava, Područni ured Slavonija i Baranja</item>
      <item>POREZNA UPRAVA U VIROVITICI</item>
      <item>Općinski sud u Virovitici, Zemljišnoknjižni odjel</item>
      <item>FINA BJELOVAR</item>
      <item>GRAD VIROVITICA</item>
    </izvorni_sadrzaj>
    <derivirana_varijabla naziv="DomainObject.Predmet.OstaliListFormatedOIB_1">
      <item>Stipo Iličić, OIB 57178421906</item>
      <item>ŽUPANIJSKO DRŽAVNO ODVJETNIŠTVO U BJELOVARU punomoćnik sudionika u postupku RH, Ministarstvo financija, Porezna uprava, Područni ured Slavonija i Baranja</item>
      <item>POREZNA UPRAVA U VIROVITICI</item>
      <item>Općinski sud u Virovitici, Zemljišnoknjižni odjel</item>
      <item>FINA BJELOVAR</item>
      <item>GRAD VIROVITICA</item>
    </derivirana_varijabla>
  </DomainObject.Predmet.OstaliListFormatedOIB>
  <DomainObject.Predmet.OstaliListFormatedWithAdress>
    <izvorni_sadrzaj>
      <item>Stipo Iličić, kbr. 30., 33406 Kapela Dvor</item>
      <item>ŽUPANIJSKO DRŽAVNO ODVJETNIŠTVO U BJELOVARU punomoćnik sudionika u postupku RH, Ministarstvo financija, Porezna uprava, Područni ured Slavonija i Baranja</item>
      <item>POREZNA UPRAVA U VIROVITICI, ., 33000 Virovitica</item>
      <item>Općinski sud u Virovitici, Zemljišnoknjižni odjel, ., 33000 Virovitica</item>
      <item>FINA BJELOVAR</item>
      <item>GRAD VIROVITICA, ., 33000 Virovitica</item>
    </izvorni_sadrzaj>
    <derivirana_varijabla naziv="DomainObject.Predmet.OstaliListFormatedWithAdress_1">
      <item>Stipo Iličić, kbr. 30., 33406 Kapela Dvor</item>
      <item>ŽUPANIJSKO DRŽAVNO ODVJETNIŠTVO U BJELOVARU punomoćnik sudionika u postupku RH, Ministarstvo financija, Porezna uprava, Područni ured Slavonija i Baranja</item>
      <item>POREZNA UPRAVA U VIROVITICI, ., 33000 Virovitica</item>
      <item>Općinski sud u Virovitici, Zemljišnoknjižni odjel, ., 33000 Virovitica</item>
      <item>FINA BJELOVAR</item>
      <item>GRAD VIROVITICA, ., 33000 Virovitica</item>
    </derivirana_varijabla>
  </DomainObject.Predmet.OstaliListFormatedWithAdress>
  <DomainObject.Predmet.OstaliListFormatedWithAdressOIB>
    <izvorni_sadrzaj>
      <item>Stipo Iličić, OIB 57178421906, kbr. 30., 33406 Kapela Dvor</item>
      <item>ŽUPANIJSKO DRŽAVNO ODVJETNIŠTVO U BJELOVARU punomoćnik sudionika u postupku RH, Ministarstvo financija, Porezna uprava, Područni ured Slavonija i Baranja</item>
      <item>POREZNA UPRAVA U VIROVITICI, ., 33000 Virovitica</item>
      <item>Općinski sud u Virovitici, Zemljišnoknjižni odjel, ., 33000 Virovitica</item>
      <item>FINA BJELOVAR</item>
      <item>GRAD VIROVITICA, ., 33000 Virovitica</item>
    </izvorni_sadrzaj>
    <derivirana_varijabla naziv="DomainObject.Predmet.OstaliListFormatedWithAdressOIB_1">
      <item>Stipo Iličić, OIB 57178421906, kbr. 30., 33406 Kapela Dvor</item>
      <item>ŽUPANIJSKO DRŽAVNO ODVJETNIŠTVO U BJELOVARU punomoćnik sudionika u postupku RH, Ministarstvo financija, Porezna uprava, Područni ured Slavonija i Baranja</item>
      <item>POREZNA UPRAVA U VIROVITICI, ., 33000 Virovitica</item>
      <item>Općinski sud u Virovitici, Zemljišnoknjižni odjel, ., 33000 Virovitica</item>
      <item>FINA BJELOVAR</item>
      <item>GRAD VIROVITICA, ., 33000 Virovitica</item>
    </derivirana_varijabla>
  </DomainObject.Predmet.OstaliListFormatedWithAdressOIB>
  <DomainObject.Predmet.OstaliListNazivFormated>
    <izvorni_sadrzaj>
      <item>Stipo Iličić</item>
      <item>ŽUPANIJSKO DRŽAVNO ODVJETNIŠTVO U BJELOVARU</item>
      <item>POREZNA UPRAVA U VIROVITICI</item>
      <item>Općinski sud u Virovitici, Zemljišnoknjižni odjel</item>
      <item>FINA BJELOVAR</item>
      <item>GRAD VIROVITICA</item>
    </izvorni_sadrzaj>
    <derivirana_varijabla naziv="DomainObject.Predmet.OstaliListNazivFormated_1">
      <item>Stipo Iličić</item>
      <item>ŽUPANIJSKO DRŽAVNO ODVJETNIŠTVO U BJELOVARU</item>
      <item>POREZNA UPRAVA U VIROVITICI</item>
      <item>Općinski sud u Virovitici, Zemljišnoknjižni odjel</item>
      <item>FINA BJELOVAR</item>
      <item>GRAD VIROVITICA</item>
    </derivirana_varijabla>
  </DomainObject.Predmet.OstaliListNazivFormated>
  <DomainObject.Predmet.OstaliListNazivFormatedOIB>
    <izvorni_sadrzaj>
      <item>Stipo Iličić, OIB 57178421906</item>
      <item>ŽUPANIJSKO DRŽAVNO ODVJETNIŠTVO U BJELOVARU</item>
      <item>POREZNA UPRAVA U VIROVITICI</item>
      <item>Općinski sud u Virovitici, Zemljišnoknjižni odjel</item>
      <item>FINA BJELOVAR</item>
      <item>GRAD VIROVITICA</item>
    </izvorni_sadrzaj>
    <derivirana_varijabla naziv="DomainObject.Predmet.OstaliListNazivFormatedOIB_1">
      <item>Stipo Iličić, OIB 57178421906</item>
      <item>ŽUPANIJSKO DRŽAVNO ODVJETNIŠTVO U BJELOVARU</item>
      <item>POREZNA UPRAVA U VIROVITICI</item>
      <item>Općinski sud u Virovitici, Zemljišnoknjižni odjel</item>
      <item>FINA BJELOVAR</item>
      <item>GRAD VIROVITICA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2016.</izvorni_sadrzaj>
    <derivirana_varijabla naziv="DomainObject.Datum_1">9. kolovoza 2016.</derivirana_varijabla>
  </DomainObject.Datum>
  <DomainObject.PoslovniBrojDokumenta>
    <izvorni_sadrzaj>St-157/2016-20</izvorni_sadrzaj>
    <derivirana_varijabla naziv="DomainObject.PoslovniBrojDokumenta_1">St-157/2016-20</derivirana_varijabla>
  </DomainObject.PoslovniBrojDokumenta>
  <DomainObject.Predmet.StrankaIDrugi>
    <izvorni_sadrzaj>H-ABDUCO društvo s ograničenom odgovornošću za usluge, Zagreb i dr.</izvorni_sadrzaj>
    <derivirana_varijabla naziv="DomainObject.Predmet.StrankaIDrugi_1">H-ABDUCO društvo s ograničenom odgovornošću za usluge, Zagreb i dr.</derivirana_varijabla>
  </DomainObject.Predmet.StrankaIDrugi>
  <DomainObject.Predmet.ProtustrankaIDrugi>
    <izvorni_sadrzaj>ILIČIĆ društvo s ograničenom odgovornošću za građenje, trgovinu i usluge, Kapela Dvor</izvorni_sadrzaj>
    <derivirana_varijabla naziv="DomainObject.Predmet.ProtustrankaIDrugi_1">ILIČIĆ društvo s ograničenom odgovornošću za građenje, trgovinu i usluge, Kapela Dvor</derivirana_varijabla>
  </DomainObject.Predmet.ProtustrankaIDrugi>
  <DomainObject.Predmet.StrankaIDrugiAdressOIB>
    <izvorni_sadrzaj>H-ABDUCO društvo s ograničenom odgovornošću za usluge, Zagreb, OIB 13667298928, Slavonska avenija 6A, 10000 Zagreb i dr.</izvorni_sadrzaj>
    <derivirana_varijabla naziv="DomainObject.Predmet.StrankaIDrugiAdressOIB_1">H-ABDUCO društvo s ograničenom odgovornošću za usluge, Zagreb, OIB 13667298928, Slavonska avenija 6A, 10000 Zagreb i dr.</derivirana_varijabla>
  </DomainObject.Predmet.StrankaIDrugiAdressOIB>
  <DomainObject.Predmet.ProtustrankaIDrugiAdressOIB>
    <izvorni_sadrzaj>ILIČIĆ društvo s ograničenom odgovornošću za građenje, trgovinu i usluge, Kapela Dvor, OIB 65753907537, Kapela Dvor 30, 33406 Kapela Dvor</izvorni_sadrzaj>
    <derivirana_varijabla naziv="DomainObject.Predmet.ProtustrankaIDrugiAdressOIB_1">ILIČIĆ društvo s ograničenom odgovornošću za građenje, trgovinu i usluge, Kapela Dvor, OIB 65753907537, Kapela Dvor 30, 33406 Kapela Dvor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Stipo Iličić</item>
      <item>ILIČIĆ društvo s ograničenom odgovornošću za građenje, trgovinu i usluge, Kapela Dvor</item>
      <item>H-ABDUCO društvo s ograničenom odgovornošću za usluge, Zagreb</item>
      <item>RH, Ministarstvo financija, Porezna uprava, Područni ured Slavonija i Baranja</item>
      <item>ŽUPANIJSKO DRŽAVNO ODVJETNIŠTVO U BJELOVARU</item>
      <item>POREZNA UPRAVA U VIROVITICI</item>
      <item>Općinski sud u Virovitici, Zemljišnoknjižni odjel</item>
      <item>FINA BJELOVAR</item>
      <item>GRAD VIROVITICA</item>
    </izvorni_sadrzaj>
    <derivirana_varijabla naziv="DomainObject.Predmet.SudioniciListNaziv_1">
      <item>Stipo Iličić</item>
      <item>ILIČIĆ društvo s ograničenom odgovornošću za građenje, trgovinu i usluge, Kapela Dvor</item>
      <item>H-ABDUCO društvo s ograničenom odgovornošću za usluge, Zagreb</item>
      <item>RH, Ministarstvo financija, Porezna uprava, Područni ured Slavonija i Baranja</item>
      <item>ŽUPANIJSKO DRŽAVNO ODVJETNIŠTVO U BJELOVARU</item>
      <item>POREZNA UPRAVA U VIROVITICI</item>
      <item>Općinski sud u Virovitici, Zemljišnoknjižni odjel</item>
      <item>FINA BJELOVAR</item>
      <item>GRAD VIROVITICA</item>
    </derivirana_varijabla>
  </DomainObject.Predmet.SudioniciListNaziv>
  <DomainObject.Predmet.SudioniciListAdressOIB>
    <izvorni_sadrzaj>
      <item>Stipo Iličić, OIB 57178421906, kbr. 30.,33406 Kapela Dvor</item>
      <item>ILIČIĆ društvo s ograničenom odgovornošću za građenje, trgovinu i usluge, Kapela Dvor, OIB 65753907537, Kapela Dvor 30,33406 Kapela Dvor</item>
      <item>H-ABDUCO društvo s ograničenom odgovornošću za usluge, Zagreb, OIB 13667298928, Slavonska avenija 6A,10000 Zagreb</item>
      <item>RH, Ministarstvo financija, Porezna uprava, Područni ured Slavonija i Baranja, OIB 52634238587</item>
      <item>ŽUPANIJSKO DRŽAVNO ODVJETNIŠTVO U BJELOVARU</item>
      <item>POREZNA UPRAVA U VIROVITICI, .,33000 Virovitica</item>
      <item>Općinski sud u Virovitici, Zemljišnoknjižni odjel, .,33000 Virovitica</item>
      <item>FINA BJELOVAR</item>
      <item>GRAD VIROVITICA, .,33000 Virovitica</item>
    </izvorni_sadrzaj>
    <derivirana_varijabla naziv="DomainObject.Predmet.SudioniciListAdressOIB_1">
      <item>Stipo Iličić, OIB 57178421906, kbr. 30.,33406 Kapela Dvor</item>
      <item>ILIČIĆ društvo s ograničenom odgovornošću za građenje, trgovinu i usluge, Kapela Dvor, OIB 65753907537, Kapela Dvor 30,33406 Kapela Dvor</item>
      <item>H-ABDUCO društvo s ograničenom odgovornošću za usluge, Zagreb, OIB 13667298928, Slavonska avenija 6A,10000 Zagreb</item>
      <item>RH, Ministarstvo financija, Porezna uprava, Područni ured Slavonija i Baranja, OIB 52634238587</item>
      <item>ŽUPANIJSKO DRŽAVNO ODVJETNIŠTVO U BJELOVARU</item>
      <item>POREZNA UPRAVA U VIROVITICI, .,33000 Virovitica</item>
      <item>Općinski sud u Virovitici, Zemljišnoknjižni odjel, .,33000 Virovitica</item>
      <item>FINA BJELOVAR</item>
      <item>GRAD VIROVITICA, .,33000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E4E363-C90E-467B-A67B-8D29EF7844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696</properties:Words>
  <properties:Characters>3914</properties:Characters>
  <properties:Lines>107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2016-08-09T06:15:00Z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St-157/2016-20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