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55d2" w14:paraId="41855d2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1535A9">
        <w:t>791/16-3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stečajnom postupku nad dužnikom </w:t>
      </w:r>
      <w:r w:rsidR="000D4BA2">
        <w:t>DALMAT APARTMAN d.o.o.</w:t>
      </w:r>
      <w:r w:rsidR="00907ACD">
        <w:t xml:space="preserve">, Zadar, </w:t>
      </w:r>
      <w:r w:rsidR="000D4BA2">
        <w:t>Nehajeva 26</w:t>
      </w:r>
      <w:r w:rsidR="00907ACD">
        <w:t>, Zadar,</w:t>
      </w:r>
      <w:r w:rsidR="00EF2966">
        <w:t xml:space="preserve"> OIB: </w:t>
      </w:r>
      <w:r w:rsidR="00067A2F">
        <w:t>16579428244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07ACD">
        <w:t>Zadar</w:t>
      </w:r>
      <w:r w:rsidRPr="00FC1537">
        <w:t xml:space="preserve"> od dana </w:t>
      </w:r>
      <w:r w:rsidR="000D4BA2">
        <w:t>23. svibnja</w:t>
      </w:r>
      <w:r w:rsidR="00907ACD">
        <w:t xml:space="preserve"> </w:t>
      </w:r>
      <w:r>
        <w:t>2016</w:t>
      </w:r>
      <w:r w:rsidRPr="00FC1537">
        <w:t xml:space="preserve">., dana </w:t>
      </w:r>
      <w:r w:rsidR="00067A2F">
        <w:t>13. listopada</w:t>
      </w:r>
      <w:r>
        <w:t xml:space="preserve">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0D4BA2">
        <w:t xml:space="preserve">DALMAT APARTMAN d.o.o., Zadar, Nehajeva 26, Zadar, OIB: </w:t>
      </w:r>
      <w:r w:rsidR="00067A2F">
        <w:t>16579428244</w:t>
      </w:r>
      <w:r>
        <w:t xml:space="preserve">, </w:t>
      </w:r>
      <w:r w:rsidRPr="00FC1537">
        <w:t xml:space="preserve">iznosi </w:t>
      </w:r>
      <w:r w:rsidR="000D4BA2" w:rsidRPr="000D4BA2">
        <w:t>455.256,35</w:t>
      </w:r>
      <w:r w:rsidRPr="000D4BA2"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>.  Poziva</w:t>
      </w:r>
      <w:r w:rsidR="001535A9">
        <w:t>ju</w:t>
      </w:r>
      <w:r w:rsidRPr="00FC1537">
        <w:t xml:space="preserve"> se </w:t>
      </w:r>
      <w:r w:rsidR="001535A9">
        <w:t>osobe ovlaštene</w:t>
      </w:r>
      <w:r>
        <w:t xml:space="preserve"> po zakonu za zastupanje </w:t>
      </w:r>
      <w:r w:rsidR="001535A9">
        <w:t>Attila Vegvari</w:t>
      </w:r>
      <w:r w:rsidR="00727EA8">
        <w:t>,</w:t>
      </w:r>
      <w:r w:rsidR="00A70226">
        <w:t xml:space="preserve"> Mađarska, 7570 Barcs,</w:t>
      </w:r>
      <w:r w:rsidR="00727EA8">
        <w:t xml:space="preserve"> </w:t>
      </w:r>
      <w:r w:rsidR="001535A9">
        <w:t xml:space="preserve">Turr Istvan utca 15, </w:t>
      </w:r>
      <w:r w:rsidR="00727EA8">
        <w:t xml:space="preserve">OIB: </w:t>
      </w:r>
      <w:r w:rsidR="001535A9">
        <w:t xml:space="preserve">22156509847 i Zoran Pudić, </w:t>
      </w:r>
      <w:r w:rsidR="00A70226">
        <w:t xml:space="preserve">Zagreb, </w:t>
      </w:r>
      <w:r w:rsidR="001535A9">
        <w:t>Trnovčica 21,</w:t>
      </w:r>
      <w:r w:rsidR="00067A2F">
        <w:t>OIB: 45294310377</w:t>
      </w:r>
      <w:r w:rsidR="001535A9">
        <w:t xml:space="preserve"> </w:t>
      </w:r>
      <w:r w:rsidRPr="00FC1537">
        <w:t>dužnika</w:t>
      </w:r>
      <w:r>
        <w:t xml:space="preserve"> </w:t>
      </w:r>
      <w:r w:rsidR="001535A9">
        <w:t>DALMAT APARTMAN d.o.o., Zadar</w:t>
      </w:r>
      <w:r>
        <w:t xml:space="preserve">, </w:t>
      </w:r>
      <w:r w:rsidRPr="00FC1537">
        <w:t xml:space="preserve">da u roku od 15 (petnaest) dana </w:t>
      </w:r>
      <w:r>
        <w:t xml:space="preserve">od dana objave ovog oglasa </w:t>
      </w:r>
      <w:r w:rsidR="001535A9">
        <w:t>na e-oglasnoj ploči suda podnesu</w:t>
      </w:r>
      <w:r w:rsidRPr="00FC1537">
        <w:t xml:space="preserve"> Trgovačkom sudu u Zadru javnobilježnički ovjerovljen popis imovine dužnika</w:t>
      </w:r>
      <w:r>
        <w:t xml:space="preserve"> i obvez</w:t>
      </w:r>
      <w:r w:rsidR="001535A9">
        <w:t>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</w:t>
      </w:r>
      <w:r w:rsidR="001535A9">
        <w:t>ju se osobe ovlaštene</w:t>
      </w:r>
      <w: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</w:t>
      </w:r>
      <w:r w:rsidR="001535A9">
        <w:t>e-oglasnoj ploči suda ne podnesu</w:t>
      </w:r>
      <w:r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1535A9">
        <w:t xml:space="preserve">DALMAT APARTMAN d.o.o., Zadar, Nehajeva 26, Zadar, OIB: </w:t>
      </w:r>
      <w:r w:rsidR="00067A2F">
        <w:t>16579428244</w:t>
      </w:r>
      <w:r>
        <w:t xml:space="preserve">, da </w:t>
      </w:r>
      <w:r w:rsidRPr="00FC1537">
        <w:t xml:space="preserve">najkasnije u roku od </w:t>
      </w:r>
      <w:r w:rsidRPr="001535A9"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1535A9">
        <w:t>DALMAT APARTMAN d.o.o., Zadar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067A2F">
        <w:t>13. listopada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BA2" w:rsidP="00381900" w:rsidR="000D4BA2">
      <w:r>
        <w:separator/>
      </w:r>
    </w:p>
  </w:endnote>
  <w:endnote w:id="0" w:type="continuationSeparator">
    <w:p w:rsidRDefault="000D4BA2" w:rsidP="00381900" w:rsidR="000D4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BA2" w:rsidR="000D4BA2">
    <w:pPr>
      <w:pStyle w:val="Podnoje"/>
      <w:rPr>
        <w:lang w:val="hr-HR"/>
      </w:rPr>
    </w:pPr>
  </w:p>
  <w:p w:rsidRDefault="000D4BA2" w:rsidR="000D4BA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BA2" w:rsidP="00381900" w:rsidR="000D4BA2">
      <w:r>
        <w:separator/>
      </w:r>
    </w:p>
  </w:footnote>
  <w:footnote w:id="0" w:type="continuationSeparator">
    <w:p w:rsidRDefault="000D4BA2" w:rsidP="00381900" w:rsidR="000D4B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BA2" w:rsidP="00FC1537" w:rsidR="000D4BA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C2333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1535A9">
      <w:t>791/16-3</w:t>
    </w:r>
  </w:p>
  <w:p w:rsidRDefault="000D4BA2" w:rsidR="000D4BA2">
    <w:pPr>
      <w:pStyle w:val="Zaglavlje"/>
      <w:jc w:val="center"/>
    </w:pPr>
  </w:p>
  <w:p w:rsidRDefault="000D4BA2" w:rsidP="00FC1537" w:rsidR="000D4BA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67A2F"/>
    <w:rsid w:val="00073A6D"/>
    <w:rsid w:val="00083422"/>
    <w:rsid w:val="00083FCF"/>
    <w:rsid w:val="000852E4"/>
    <w:rsid w:val="000878C3"/>
    <w:rsid w:val="000C2333"/>
    <w:rsid w:val="000C40BA"/>
    <w:rsid w:val="000D4836"/>
    <w:rsid w:val="000D4BA2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535A9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7F31C2"/>
    <w:rsid w:val="00807351"/>
    <w:rsid w:val="008109EF"/>
    <w:rsid w:val="00810BD8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0226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7759A"/>
    <w:rsid w:val="00C810F5"/>
    <w:rsid w:val="00C95A52"/>
    <w:rsid w:val="00C96EEB"/>
    <w:rsid w:val="00CA66FC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C2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C2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 APARTMAN d.o.o. za turizam, građenje, trgovinu, usluge i turistička agencija</izvorni_sadrzaj>
    <derivirana_varijabla naziv="DomainObject.Predmet.ProtustrankaFormated_1">  DALMAT APARTMAN d.o.o. za turizam, građenje, trgovinu, usluge i turistička agencija</derivirana_varijabla>
  </DomainObject.Predmet.ProtustrankaFormated>
  <DomainObject.Predmet.ProtustrankaFormatedOIB>
    <izvorni_sadrzaj>  DALMAT APARTMAN d.o.o. za turizam, građenje, trgovinu, usluge i turistička agencija, OIB 16579428244</izvorni_sadrzaj>
    <derivirana_varijabla naziv="DomainObject.Predmet.ProtustrankaFormatedOIB_1">  DALMAT APARTMAN d.o.o. za turizam, građenje, trgovinu, usluge i turistička agencija, OIB 16579428244</derivirana_varijabla>
  </DomainObject.Predmet.ProtustrankaFormatedOIB>
  <DomainObject.Predmet.ProtustrankaFormatedWithAdress>
    <izvorni_sadrzaj> DALMAT APARTMAN d.o.o. za turizam, građenje, trgovinu, usluge i turistička agencija, Nehajeva 26, 23000 Zadar</izvorni_sadrzaj>
    <derivirana_varijabla naziv="DomainObject.Predmet.ProtustrankaFormatedWithAdress_1"> DALMAT APARTMAN d.o.o. za turizam, građenje, trgovinu, usluge i turistička agencija, Nehajeva 26, 23000 Zadar</derivirana_varijabla>
  </DomainObject.Predmet.ProtustrankaFormatedWithAdress>
  <DomainObject.Predmet.ProtustrankaFormatedWithAdressOIB>
    <izvorni_sadrzaj> DALMAT APARTMAN d.o.o. za turizam, građenje, trgovinu, usluge i turistička agencija, OIB 16579428244, Nehajeva 26, 23000 Zadar</izvorni_sadrzaj>
    <derivirana_varijabla naziv="DomainObject.Predmet.ProtustrankaFormatedWithAdressOIB_1"> DALMAT APARTMAN d.o.o. za turizam, građenje, trgovinu, usluge i turistička agencija, OIB 16579428244, Nehajeva 26, 23000 Zadar</derivirana_varijabla>
  </DomainObject.Predmet.ProtustrankaFormatedWithAdressOIB>
  <DomainObject.Predmet.ProtustrankaWithAdress>
    <izvorni_sadrzaj>DALMAT APARTMAN d.o.o. za turizam, građenje, trgovinu, usluge i turistička agencija Nehajeva 26, 23000 Zadar</izvorni_sadrzaj>
    <derivirana_varijabla naziv="DomainObject.Predmet.ProtustrankaWithAdress_1">DALMAT APARTMAN d.o.o. za turizam, građenje, trgovinu, usluge i turistička agencija Nehajeva 26, 23000 Zadar</derivirana_varijabla>
  </DomainObject.Predmet.ProtustrankaWithAdress>
  <DomainObject.Predmet.ProtustrankaWithAdressOIB>
    <izvorni_sadrzaj>DALMAT APARTMAN d.o.o. za turizam, građenje, trgovinu, usluge i turistička agencija, OIB 16579428244, Nehajeva 26, 23000 Zadar</izvorni_sadrzaj>
    <derivirana_varijabla naziv="DomainObject.Predmet.ProtustrankaWithAdressOIB_1">DALMAT APARTMAN d.o.o. za turizam, građenje, trgovinu, usluge i turistička agencija, OIB 16579428244, Nehajeva 26, 23000 Zadar</derivirana_varijabla>
  </DomainObject.Predmet.ProtustrankaWithAdressOIB>
  <DomainObject.Predmet.ProtustrankaNazivFormated>
    <izvorni_sadrzaj>DALMAT APARTMAN d.o.o. za turizam, građenje, trgovinu, usluge i turistička agencija</izvorni_sadrzaj>
    <derivirana_varijabla naziv="DomainObject.Predmet.ProtustrankaNazivFormated_1">DALMAT APARTMAN d.o.o. za turizam, građenje, trgovinu, usluge i turistička agencija</derivirana_varijabla>
  </DomainObject.Predmet.ProtustrankaNazivFormated>
  <DomainObject.Predmet.ProtustrankaNazivFormatedOIB>
    <izvorni_sadrzaj>DALMAT APARTMAN d.o.o. za turizam, građenje, trgovinu, usluge i turistička agencija, OIB 16579428244</izvorni_sadrzaj>
    <derivirana_varijabla naziv="DomainObject.Predmet.ProtustrankaNazivFormatedOIB_1">DALMAT APARTMAN d.o.o. za turizam, građenje, trgovinu, usluge i turistička agencija, OIB 16579428244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 APARTMAN d.o.o. za turizam, građenje, trgovinu, usluge i turistička agencija</item>
    </izvorni_sadrzaj>
    <derivirana_varijabla naziv="DomainObject.Predmet.ProtuStrankaListFormated_1">
      <item>DALMAT APARTMAN d.o.o. za turizam, građenje, trgovinu, usluge i turistička agencija</item>
    </derivirana_varijabla>
  </DomainObject.Predmet.ProtuStrankaListFormated>
  <DomainObject.Predmet.ProtuStrankaListFormatedOIB>
    <izvorni_sadrzaj>
      <item>DALMAT APARTMAN d.o.o. za turizam, građenje, trgovinu, usluge i turistička agencija, OIB 16579428244</item>
    </izvorni_sadrzaj>
    <derivirana_varijabla naziv="DomainObject.Predmet.ProtuStrankaListFormatedOIB_1">
      <item>DALMAT APARTMAN d.o.o. za turizam, građenje, trgovinu, usluge i turistička agencija, OIB 16579428244</item>
    </derivirana_varijabla>
  </DomainObject.Predmet.ProtuStrankaListFormatedOIB>
  <DomainObject.Predmet.ProtuStrankaListFormatedWithAdress>
    <izvorni_sadrzaj>
      <item>DALMAT APARTMAN d.o.o. za turizam, građenje, trgovinu, usluge i turistička agencija, Nehajeva 26, 23000 Zadar</item>
    </izvorni_sadrzaj>
    <derivirana_varijabla naziv="DomainObject.Predmet.ProtuStrankaListFormatedWithAdress_1">
      <item>DALMAT APARTMAN d.o.o. za turizam, građenje, trgovinu, usluge i turistička agencija, Nehajeva 26, 23000 Zadar</item>
    </derivirana_varijabla>
  </DomainObject.Predmet.ProtuStrankaListFormatedWithAdress>
  <DomainObject.Predmet.ProtuStrankaListFormatedWithAdressOIB>
    <izvorni_sadrzaj>
      <item>DALMAT APARTMAN d.o.o. za turizam, građenje, trgovinu, usluge i turistička agencija, OIB 16579428244, Nehajeva 26, 23000 Zadar</item>
    </izvorni_sadrzaj>
    <derivirana_varijabla naziv="DomainObject.Predmet.ProtuStrankaListFormatedWithAdressOIB_1">
      <item>DALMAT APARTMAN d.o.o. za turizam, građenje, trgovinu, usluge i turistička agencija, OIB 16579428244, Nehajeva 26, 23000 Zadar</item>
    </derivirana_varijabla>
  </DomainObject.Predmet.ProtuStrankaListFormatedWithAdressOIB>
  <DomainObject.Predmet.ProtuStrankaListNazivFormated>
    <izvorni_sadrzaj>
      <item>DALMAT APARTMAN d.o.o. za turizam, građenje, trgovinu, usluge i turistička agencija</item>
    </izvorni_sadrzaj>
    <derivirana_varijabla naziv="DomainObject.Predmet.ProtuStrankaListNazivFormated_1">
      <item>DALMAT APARTMAN d.o.o. za turizam, građenje, trgovinu, usluge i turistička agencija</item>
    </derivirana_varijabla>
  </DomainObject.Predmet.ProtuStrankaListNazivFormated>
  <DomainObject.Predmet.ProtuStrankaListNazivFormatedOIB>
    <izvorni_sadrzaj>
      <item>DALMAT APARTMAN d.o.o. za turizam, građenje, trgovinu, usluge i turistička agencija, OIB 16579428244</item>
    </izvorni_sadrzaj>
    <derivirana_varijabla naziv="DomainObject.Predmet.ProtuStrankaListNazivFormatedOIB_1">
      <item>DALMAT APARTMAN d.o.o. za turizam, građenje, trgovinu, usluge i turistička agencija, OIB 16579428244</item>
    </derivirana_varijabla>
  </DomainObject.Predmet.ProtuStrankaListNazivFormatedOIB>
  <DomainObject.Predmet.OstaliListFormated>
    <izvorni_sadrzaj>
      <item>Attila Vegvari</item>
      <item>Zoran Pudić</item>
    </izvorni_sadrzaj>
    <derivirana_varijabla naziv="DomainObject.Predmet.OstaliListFormated_1">
      <item>Attila Vegvari</item>
      <item>Zoran Pudić</item>
    </derivirana_varijabla>
  </DomainObject.Predmet.OstaliListFormated>
  <DomainObject.Predmet.OstaliListFormatedOIB>
    <izvorni_sadrzaj>
      <item>Attila Vegvari, OIB 22156509847</item>
      <item>Zoran Pudić, OIB 45294310377</item>
    </izvorni_sadrzaj>
    <derivirana_varijabla naziv="DomainObject.Predmet.OstaliListFormatedOIB_1">
      <item>Attila Vegvari, OIB 22156509847</item>
      <item>Zoran Pudić, OIB 45294310377</item>
    </derivirana_varijabla>
  </DomainObject.Predmet.OstaliListFormatedOIB>
  <DomainObject.Predmet.OstaliListFormatedWithAdress>
    <izvorni_sadrzaj>
      <item>Attila Vegvari</item>
      <item>Zoran Pudić, Trnovčica 21, 10000 Zagreb</item>
    </izvorni_sadrzaj>
    <derivirana_varijabla naziv="DomainObject.Predmet.OstaliListFormatedWithAdress_1">
      <item>Attila Vegvari</item>
      <item>Zoran Pudić, Trnovčica 21, 10000 Zagreb</item>
    </derivirana_varijabla>
  </DomainObject.Predmet.OstaliListFormatedWithAdress>
  <DomainObject.Predmet.OstaliListFormatedWithAdressOIB>
    <izvorni_sadrzaj>
      <item>Attila Vegvari, OIB 22156509847</item>
      <item>Zoran Pudić, OIB 45294310377, Trnovčica 21, 10000 Zagreb</item>
    </izvorni_sadrzaj>
    <derivirana_varijabla naziv="DomainObject.Predmet.OstaliListFormatedWithAdressOIB_1">
      <item>Attila Vegvari, OIB 22156509847</item>
      <item>Zoran Pudić, OIB 45294310377, Trnovčica 21, 10000 Zagreb</item>
    </derivirana_varijabla>
  </DomainObject.Predmet.OstaliListFormatedWithAdressOIB>
  <DomainObject.Predmet.OstaliListNazivFormated>
    <izvorni_sadrzaj>
      <item>Attila Vegvari</item>
      <item>Zoran Pudić</item>
    </izvorni_sadrzaj>
    <derivirana_varijabla naziv="DomainObject.Predmet.OstaliListNazivFormated_1">
      <item>Attila Vegvari</item>
      <item>Zoran Pudić</item>
    </derivirana_varijabla>
  </DomainObject.Predmet.OstaliListNazivFormated>
  <DomainObject.Predmet.OstaliListNazivFormatedOIB>
    <izvorni_sadrzaj>
      <item>Attila Vegvari, OIB 22156509847</item>
      <item>Zoran Pudić, OIB 45294310377</item>
    </izvorni_sadrzaj>
    <derivirana_varijabla naziv="DomainObject.Predmet.OstaliListNazivFormatedOIB_1">
      <item>Attila Vegvari, OIB 22156509847</item>
      <item>Zoran Pudić, OIB 45294310377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 APARTMAN d.o.o. za turizam, građenje, trgovinu, usluge i turistička agencija</izvorni_sadrzaj>
    <derivirana_varijabla naziv="DomainObject.Predmet.ProtustrankaIDrugi_1">DALMAT APARTMAN d.o.o. za turizam, građenje, trgovinu,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 APARTMAN d.o.o. za turizam, građenje, trgovinu, usluge i turistička agencija, OIB 16579428244, Nehajeva 26, 23000 Zadar</izvorni_sadrzaj>
    <derivirana_varijabla naziv="DomainObject.Predmet.ProtustrankaIDrugiAdressOIB_1">DALMAT APARTMAN d.o.o. za turizam, građenje, trgovinu, usluge i turistička agencija, OIB 16579428244,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 APARTMAN d.o.o. za turizam, građenje, trgovinu, usluge i turistička agencija</item>
      <item>Attila Vegvari</item>
      <item>Zoran Pudić</item>
    </izvorni_sadrzaj>
    <derivirana_varijabla naziv="DomainObject.Predmet.SudioniciListNaziv_1">
      <item>FINA</item>
      <item>DALMAT APARTMAN d.o.o. za turizam, građenje, trgovinu, usluge i turistička agencija</item>
      <item>Attila Vegvari</item>
      <item>Zoran Pudić</item>
    </derivirana_varijabla>
  </DomainObject.Predmet.SudioniciListNaziv>
  <DomainObject.Predmet.SudioniciListAdressOIB>
    <izvorni_sadrzaj>
      <item>FINA, OIB 85821130368</item>
      <item>DALMAT APARTMAN d.o.o. za turizam, građenje, trgovinu, usluge i turistička agencija, OIB 16579428244, Nehajeva 26,23000 Zadar</item>
      <item>Attila Vegvari, OIB 22156509847</item>
      <item>Zoran Pudić, OIB 45294310377, Trnovčica 21,10000 Zagreb</item>
    </izvorni_sadrzaj>
    <derivirana_varijabla naziv="DomainObject.Predmet.SudioniciListAdressOIB_1">
      <item>FINA, OIB 85821130368</item>
      <item>DALMAT APARTMAN d.o.o. za turizam, građenje, trgovinu, usluge i turistička agencija, OIB 16579428244, Nehajeva 26,23000 Zadar</item>
      <item>Attila Vegvari, OIB 22156509847</item>
      <item>Zoran Pudić, OIB 45294310377, Trnovčica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16579428244</item>
      <item>, OIB 22156509847</item>
      <item>, OIB 45294310377</item>
    </izvorni_sadrzaj>
    <derivirana_varijabla naziv="DomainObject.Predmet.SudioniciListNazivOIB_1">
      <item>, OIB 85821130368</item>
      <item>, OIB 16579428244</item>
      <item>, OIB 22156509847</item>
      <item>, OIB 45294310377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2095</properties:Characters>
  <properties:Lines>64</properties:Lines>
  <properties:Paragraphs>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2016-07-27T08:01:00Z</dcterms:created>
  <dc:creator>Danijela Markulin</dc:creator>
  <cp:lastModifiedBy>Martina Kalmeta</cp:lastModifiedBy>
  <cp:lastPrinted>2016-07-27T08:45:00Z</cp:lastPrinted>
  <dcterms:modified xmlns:xsi="http://www.w3.org/2001/XMLSchema-instance" xsi:type="dcterms:W3CDTF">2016-10-14T08:32:00Z</dcterms:modified>
  <cp:revision>6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