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1cf33" w14:paraId="fd1cf33" w:rsidRDefault="00963645" w:rsidP="00313D62" w:rsidR="00963645">
      <w:pPr>
        <w:pStyle w:val="Bezproreda"/>
        <w15:collapsed w:val="false"/>
      </w:pPr>
      <w:bookmarkStart w:name="_GoBack" w:id="0"/>
      <w:bookmarkEnd w:id="0"/>
      <w:r>
        <w:t xml:space="preserve">           </w:t>
      </w:r>
      <w:r>
        <w:rPr>
          <w:noProof/>
          <w:szCs w:val="24"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63645" w:rsidP="00313D62" w:rsidR="00963645">
      <w:pPr>
        <w:pStyle w:val="Bezproreda"/>
      </w:pPr>
    </w:p>
    <w:p w:rsidRDefault="00313D62" w:rsidP="00313D62" w:rsidR="00B02F3E">
      <w:pPr>
        <w:pStyle w:val="Bezproreda"/>
      </w:pPr>
      <w:r>
        <w:t>REPUBLIKA HRVATSKA</w:t>
      </w:r>
    </w:p>
    <w:p w:rsidRDefault="00B02F3E" w:rsidP="00313D62" w:rsidR="00B02F3E">
      <w:pPr>
        <w:pStyle w:val="Bezproreda"/>
      </w:pPr>
      <w:r>
        <w:t>Trgovački sud u Zagrebu</w:t>
      </w:r>
    </w:p>
    <w:p w:rsidRDefault="00B02F3E" w:rsidP="00313D62" w:rsidR="00B02F3E">
      <w:pPr>
        <w:pStyle w:val="Bezproreda"/>
      </w:pPr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                     </w:t>
      </w:r>
      <w:r w:rsidR="00963645">
        <w:t xml:space="preserve">         </w:t>
      </w:r>
      <w:r w:rsidR="00F42AD2">
        <w:t xml:space="preserve">                     </w:t>
      </w:r>
      <w:proofErr w:type="spellStart"/>
      <w:r w:rsidR="00F42AD2">
        <w:t>70</w:t>
      </w:r>
      <w:proofErr w:type="spellEnd"/>
      <w:r w:rsidR="00F42AD2">
        <w:t>. St-876</w:t>
      </w:r>
      <w:r>
        <w:t>/</w:t>
      </w:r>
      <w:r w:rsidR="00963645">
        <w:t>20</w:t>
      </w:r>
      <w:r w:rsidR="00F42AD2">
        <w:t>1</w:t>
      </w:r>
      <w:r w:rsidR="00F61343">
        <w:t>8</w:t>
      </w:r>
      <w:r>
        <w:t xml:space="preserve">                                                               </w:t>
      </w:r>
    </w:p>
    <w:p w:rsidRDefault="00B02F3E" w:rsidP="00313D62" w:rsidR="00B02F3E">
      <w:pPr>
        <w:pStyle w:val="Bezproreda"/>
      </w:pPr>
    </w:p>
    <w:p w:rsidRDefault="00B02F3E" w:rsidP="00963645" w:rsidR="00B02F3E">
      <w:pPr>
        <w:pStyle w:val="Bezproreda"/>
        <w:jc w:val="center"/>
      </w:pPr>
      <w:r>
        <w:t>R E P U B L I K A   H R V A T S K A</w:t>
      </w:r>
    </w:p>
    <w:p w:rsidRDefault="00B02F3E" w:rsidP="00963645" w:rsidR="00B02F3E">
      <w:pPr>
        <w:pStyle w:val="Bezproreda"/>
        <w:jc w:val="center"/>
      </w:pPr>
    </w:p>
    <w:p w:rsidRDefault="00B02F3E" w:rsidP="00963645" w:rsidR="00B02F3E">
      <w:pPr>
        <w:pStyle w:val="Bezproreda"/>
        <w:jc w:val="center"/>
      </w:pPr>
      <w:r>
        <w:t>R J E Š E NJ E</w:t>
      </w:r>
    </w:p>
    <w:p w:rsidRDefault="00B02F3E" w:rsidP="00313D62" w:rsidR="00B02F3E">
      <w:pPr>
        <w:pStyle w:val="Bezproreda"/>
      </w:pPr>
    </w:p>
    <w:p w:rsidRDefault="00B02F3E" w:rsidP="00313D62" w:rsidR="00B02F3E">
      <w:pPr>
        <w:pStyle w:val="Bezproreda"/>
      </w:pPr>
      <w:r>
        <w:t xml:space="preserve">           </w:t>
      </w:r>
      <w:r w:rsidR="00F42AD2" w:rsidRPr="00F42AD2">
        <w:t xml:space="preserve">Trgovački sud u Zagrebu po sucu Maji Jurovicki, u </w:t>
      </w:r>
      <w:proofErr w:type="spellStart"/>
      <w:r w:rsidR="00F42AD2" w:rsidRPr="00F42AD2">
        <w:t>predstečajnom</w:t>
      </w:r>
      <w:proofErr w:type="spellEnd"/>
      <w:r w:rsidR="00F42AD2" w:rsidRPr="00F42AD2">
        <w:t xml:space="preserve"> postupku, povodom prijedloga predlagatelja EXPLORER SPORT d.o.o. OIB: 51895238027 i</w:t>
      </w:r>
      <w:r w:rsidR="00A44C76">
        <w:t xml:space="preserve">z Zagreba, Trnjanska </w:t>
      </w:r>
      <w:proofErr w:type="spellStart"/>
      <w:r w:rsidR="00A44C76">
        <w:t>37</w:t>
      </w:r>
      <w:proofErr w:type="spellEnd"/>
      <w:r w:rsidR="00A44C76">
        <w:t xml:space="preserve">, dana </w:t>
      </w:r>
      <w:proofErr w:type="spellStart"/>
      <w:r w:rsidR="00A44C76">
        <w:t>10</w:t>
      </w:r>
      <w:proofErr w:type="spellEnd"/>
      <w:r w:rsidR="00F61343">
        <w:t>. srp</w:t>
      </w:r>
      <w:r w:rsidR="00F42AD2" w:rsidRPr="00F42AD2">
        <w:t>nja 2018.</w:t>
      </w:r>
    </w:p>
    <w:p w:rsidRDefault="00B02F3E" w:rsidP="00963645" w:rsidR="00B02F3E">
      <w:pPr>
        <w:pStyle w:val="Bezproreda"/>
        <w:jc w:val="center"/>
      </w:pPr>
      <w:r>
        <w:t>r i j e š i o  j e</w:t>
      </w:r>
    </w:p>
    <w:p w:rsidRDefault="00B02F3E" w:rsidP="00313D62" w:rsidR="00B02F3E">
      <w:pPr>
        <w:pStyle w:val="Bezproreda"/>
      </w:pPr>
    </w:p>
    <w:p w:rsidRDefault="005E70EE" w:rsidP="00B11A73" w:rsidR="005E70EE">
      <w:pPr>
        <w:pStyle w:val="Bezproreda"/>
        <w:jc w:val="both"/>
      </w:pPr>
      <w:r>
        <w:t xml:space="preserve">I   </w:t>
      </w:r>
      <w:r w:rsidR="001E16BA">
        <w:t xml:space="preserve"> </w:t>
      </w:r>
      <w:r w:rsidR="00B02F3E">
        <w:t xml:space="preserve">Određuje se upis </w:t>
      </w:r>
      <w:r w:rsidR="005F0E1A">
        <w:t xml:space="preserve">rješenja o otvaranju </w:t>
      </w:r>
      <w:proofErr w:type="spellStart"/>
      <w:r w:rsidR="005F0E1A">
        <w:t>pred</w:t>
      </w:r>
      <w:r w:rsidR="00B02F3E">
        <w:t>stečajnog</w:t>
      </w:r>
      <w:proofErr w:type="spellEnd"/>
      <w:r w:rsidR="00B02F3E">
        <w:t xml:space="preserve"> postupka </w:t>
      </w:r>
      <w:r w:rsidR="005F0E1A">
        <w:t xml:space="preserve">nad </w:t>
      </w:r>
      <w:proofErr w:type="spellStart"/>
      <w:r w:rsidR="00F61343" w:rsidRPr="00F61343">
        <w:t>EXPLORER</w:t>
      </w:r>
      <w:proofErr w:type="spellEnd"/>
      <w:r w:rsidR="00F61343" w:rsidRPr="00F61343">
        <w:t xml:space="preserve"> SPORT d.o.o. OIB: 51895238027 iz Zagreba, Trnjanska 37</w:t>
      </w:r>
      <w:r w:rsidR="00B02F3E">
        <w:t xml:space="preserve">nad </w:t>
      </w:r>
      <w:r>
        <w:t>u zemljišnim knjigama.</w:t>
      </w:r>
    </w:p>
    <w:p w:rsidRDefault="005E70EE" w:rsidP="00B11A73" w:rsidR="005E70EE">
      <w:pPr>
        <w:pStyle w:val="Bezproreda"/>
        <w:jc w:val="both"/>
      </w:pPr>
    </w:p>
    <w:p w:rsidRDefault="005E70EE" w:rsidP="00B11A73" w:rsidR="00B02F3E">
      <w:pPr>
        <w:pStyle w:val="Bezproreda"/>
        <w:jc w:val="both"/>
      </w:pPr>
      <w:r>
        <w:t xml:space="preserve">II </w:t>
      </w:r>
      <w:r w:rsidR="001E16BA">
        <w:t xml:space="preserve">  </w:t>
      </w:r>
      <w:r w:rsidR="00FA2A8F">
        <w:t>N</w:t>
      </w:r>
      <w:r w:rsidR="00B02F3E">
        <w:t xml:space="preserve">alaže </w:t>
      </w:r>
      <w:r w:rsidR="00FA2A8F">
        <w:t xml:space="preserve">se </w:t>
      </w:r>
      <w:r w:rsidR="00B02F3E">
        <w:t xml:space="preserve">zemljišnoknjižnom odjelu Općinskog </w:t>
      </w:r>
      <w:r w:rsidR="00F03029">
        <w:t xml:space="preserve">građanskog </w:t>
      </w:r>
      <w:r w:rsidR="00B02F3E">
        <w:t>suda u Zagrebu zabilježba</w:t>
      </w:r>
      <w:r w:rsidR="005F0E1A" w:rsidRPr="005F0E1A">
        <w:t xml:space="preserve"> rješenja o otvaranju </w:t>
      </w:r>
      <w:proofErr w:type="spellStart"/>
      <w:r w:rsidR="005F0E1A" w:rsidRPr="005F0E1A">
        <w:t>predstečajnog</w:t>
      </w:r>
      <w:proofErr w:type="spellEnd"/>
      <w:r w:rsidR="005F0E1A" w:rsidRPr="005F0E1A">
        <w:t xml:space="preserve"> postupka</w:t>
      </w:r>
      <w:r w:rsidR="00AD2E9A">
        <w:t xml:space="preserve"> </w:t>
      </w:r>
      <w:r w:rsidR="00B02F3E">
        <w:t xml:space="preserve">ovog suda poslovni broj </w:t>
      </w:r>
      <w:r w:rsidR="005F0E1A">
        <w:t>St-876/2018</w:t>
      </w:r>
      <w:r w:rsidR="00960D7C" w:rsidRPr="00960D7C">
        <w:t xml:space="preserve">  </w:t>
      </w:r>
      <w:r w:rsidR="00E644C1">
        <w:t>od 13</w:t>
      </w:r>
      <w:r w:rsidR="00AD2E9A">
        <w:t xml:space="preserve">. </w:t>
      </w:r>
      <w:r w:rsidR="00E644C1">
        <w:t>travnja 2018</w:t>
      </w:r>
      <w:r w:rsidR="00FA2A8F">
        <w:t xml:space="preserve">. </w:t>
      </w:r>
      <w:r w:rsidR="00B02F3E">
        <w:t xml:space="preserve">na </w:t>
      </w:r>
      <w:r w:rsidR="000D7F65">
        <w:t>nekretninama</w:t>
      </w:r>
      <w:r w:rsidR="00B02F3E">
        <w:t xml:space="preserve"> dužnika</w:t>
      </w:r>
      <w:r w:rsidR="00E812B3">
        <w:t xml:space="preserve"> </w:t>
      </w:r>
      <w:r w:rsidR="0008511A">
        <w:t>upisanih</w:t>
      </w:r>
      <w:r w:rsidR="00092FBD">
        <w:t xml:space="preserve"> na</w:t>
      </w:r>
      <w:r w:rsidR="00B3146B" w:rsidRPr="00B3146B">
        <w:t xml:space="preserve"> </w:t>
      </w:r>
      <w:r w:rsidR="00092FBD">
        <w:t>katastarskoj čestici 2365/1</w:t>
      </w:r>
      <w:r w:rsidR="00243FCC">
        <w:t xml:space="preserve"> suvlasnički dio 2,</w:t>
      </w:r>
      <w:proofErr w:type="spellStart"/>
      <w:r w:rsidR="00243FCC">
        <w:t>439</w:t>
      </w:r>
      <w:proofErr w:type="spellEnd"/>
      <w:r w:rsidR="00243FCC">
        <w:t>/</w:t>
      </w:r>
      <w:proofErr w:type="spellStart"/>
      <w:r w:rsidR="00243FCC">
        <w:t>100</w:t>
      </w:r>
      <w:proofErr w:type="spellEnd"/>
      <w:r w:rsidR="00243FCC">
        <w:t xml:space="preserve"> ETAŽNO VLASNIŠTVO (</w:t>
      </w:r>
      <w:r w:rsidR="00B85919">
        <w:t>E-</w:t>
      </w:r>
      <w:proofErr w:type="spellStart"/>
      <w:r w:rsidR="00B85919">
        <w:t>166</w:t>
      </w:r>
      <w:proofErr w:type="spellEnd"/>
      <w:r w:rsidR="00B85919">
        <w:t xml:space="preserve">) upisano u </w:t>
      </w:r>
      <w:proofErr w:type="spellStart"/>
      <w:r w:rsidR="00B85919">
        <w:t>zk.ul</w:t>
      </w:r>
      <w:proofErr w:type="spellEnd"/>
      <w:r w:rsidR="00B85919">
        <w:t>. 23656 k.o. Grad Zagreb.</w:t>
      </w:r>
    </w:p>
    <w:p w:rsidRDefault="00B02F3E" w:rsidP="00313D62" w:rsidR="00B02F3E">
      <w:pPr>
        <w:pStyle w:val="Bezproreda"/>
      </w:pPr>
      <w:r>
        <w:tab/>
      </w:r>
    </w:p>
    <w:p w:rsidRDefault="00B02F3E" w:rsidP="00B11A73" w:rsidR="00B02F3E">
      <w:pPr>
        <w:pStyle w:val="Bezproreda"/>
        <w:jc w:val="center"/>
      </w:pPr>
      <w:r>
        <w:t>Obrazloženje</w:t>
      </w:r>
    </w:p>
    <w:p w:rsidRDefault="00B02F3E" w:rsidP="00313D62" w:rsidR="00B02F3E">
      <w:pPr>
        <w:pStyle w:val="Bezproreda"/>
      </w:pPr>
    </w:p>
    <w:p w:rsidRDefault="00B16493" w:rsidP="003306D2" w:rsidR="00872038">
      <w:pPr>
        <w:pStyle w:val="Bezproreda"/>
        <w:jc w:val="both"/>
      </w:pPr>
      <w:r>
        <w:tab/>
      </w:r>
      <w:r w:rsidR="00B02F3E">
        <w:t xml:space="preserve">Rješenjem ovog suda </w:t>
      </w:r>
      <w:r w:rsidR="00872038">
        <w:t>od</w:t>
      </w:r>
      <w:r w:rsidR="00B85919">
        <w:t xml:space="preserve"> </w:t>
      </w:r>
      <w:r w:rsidR="00B85919" w:rsidRPr="00B85919">
        <w:t>13. travnja 2018</w:t>
      </w:r>
      <w:r w:rsidR="00872038">
        <w:t xml:space="preserve">. </w:t>
      </w:r>
      <w:r w:rsidR="00CE4DC1">
        <w:t xml:space="preserve">pokrenut </w:t>
      </w:r>
      <w:r w:rsidR="00872038">
        <w:t xml:space="preserve">je </w:t>
      </w:r>
      <w:proofErr w:type="spellStart"/>
      <w:r w:rsidR="00CE4DC1">
        <w:t>pred</w:t>
      </w:r>
      <w:r w:rsidR="00872038">
        <w:t>stečajni</w:t>
      </w:r>
      <w:proofErr w:type="spellEnd"/>
      <w:r w:rsidR="00872038">
        <w:t xml:space="preserve"> postupak</w:t>
      </w:r>
      <w:r w:rsidR="001E16BA" w:rsidRPr="001E16BA">
        <w:t xml:space="preserve"> nad</w:t>
      </w:r>
      <w:r w:rsidR="00B02F3E">
        <w:tab/>
      </w:r>
      <w:r w:rsidR="00CE4DC1">
        <w:t xml:space="preserve"> </w:t>
      </w:r>
      <w:proofErr w:type="spellStart"/>
      <w:r w:rsidR="00CE4DC1" w:rsidRPr="00CE4DC1">
        <w:t>EXPLORER</w:t>
      </w:r>
      <w:proofErr w:type="spellEnd"/>
      <w:r w:rsidR="00CE4DC1" w:rsidRPr="00CE4DC1">
        <w:t xml:space="preserve"> SPORT d.o.o. OIB: 51895238027 iz Zagreba, Trnjanska 37</w:t>
      </w:r>
      <w:r w:rsidR="00CE4DC1">
        <w:t>.</w:t>
      </w:r>
    </w:p>
    <w:p w:rsidRDefault="00B16493" w:rsidP="003306D2" w:rsidR="00B02F3E">
      <w:pPr>
        <w:pStyle w:val="Bezproreda"/>
        <w:jc w:val="both"/>
      </w:pPr>
      <w:r>
        <w:t xml:space="preserve">            </w:t>
      </w:r>
      <w:r w:rsidR="00B02F3E">
        <w:t>Odredbom čl. 131.</w:t>
      </w:r>
      <w:r w:rsidR="005263BE">
        <w:t xml:space="preserve"> st. 1. i 2. Stečajnog zakona (NN </w:t>
      </w:r>
      <w:r w:rsidR="00B02F3E">
        <w:t>71/15</w:t>
      </w:r>
      <w:r w:rsidR="005263BE">
        <w:t xml:space="preserve"> i 104/17</w:t>
      </w:r>
      <w:r w:rsidR="00B02F3E">
        <w:t xml:space="preserve">), među ostalim, propisano je da će sud rješenje o </w:t>
      </w:r>
      <w:r w:rsidR="00BF6864">
        <w:t xml:space="preserve">nastavku </w:t>
      </w:r>
      <w:r w:rsidR="00B02F3E">
        <w:t xml:space="preserve">stečaja dostaviti tijelima koja vode registre radi zabilježbe otvaranja stečajnog postupka. </w:t>
      </w:r>
      <w:r w:rsidR="00B02F3E">
        <w:tab/>
      </w:r>
    </w:p>
    <w:p w:rsidRDefault="00B16493" w:rsidP="003306D2" w:rsidR="00B02F3E">
      <w:pPr>
        <w:pStyle w:val="Bezproreda"/>
        <w:jc w:val="both"/>
      </w:pPr>
      <w:r>
        <w:tab/>
      </w:r>
      <w:r w:rsidR="00B02F3E">
        <w:t>Slijedom navedenog, sud je na temelju odredbe čl. 131. SZ-a riješio kao u izreci.</w:t>
      </w:r>
    </w:p>
    <w:p w:rsidRDefault="00B02F3E" w:rsidP="00256623" w:rsidR="00B02F3E">
      <w:pPr>
        <w:pStyle w:val="Bezproreda"/>
        <w:tabs>
          <w:tab w:pos="708" w:val="left"/>
          <w:tab w:pos="2410" w:val="left"/>
        </w:tabs>
      </w:pPr>
      <w:r>
        <w:tab/>
      </w:r>
      <w:r w:rsidR="00256623">
        <w:tab/>
      </w:r>
    </w:p>
    <w:p w:rsidRDefault="00A44C76" w:rsidP="00BD6E8B" w:rsidR="00B02F3E">
      <w:pPr>
        <w:pStyle w:val="Bezproreda"/>
        <w:jc w:val="center"/>
      </w:pPr>
      <w:r>
        <w:t xml:space="preserve">Zagreb, </w:t>
      </w:r>
      <w:r w:rsidR="00B02F3E">
        <w:t xml:space="preserve"> </w:t>
      </w:r>
      <w:proofErr w:type="spellStart"/>
      <w:r>
        <w:t>10</w:t>
      </w:r>
      <w:proofErr w:type="spellEnd"/>
      <w:r w:rsidR="00CE4DC1" w:rsidRPr="00CE4DC1">
        <w:t>. srpnja 2018.</w:t>
      </w:r>
    </w:p>
    <w:p w:rsidRDefault="00B02F3E" w:rsidP="00313D62" w:rsidR="00B02F3E">
      <w:pPr>
        <w:pStyle w:val="Bezproreda"/>
      </w:pPr>
      <w:r>
        <w:tab/>
      </w:r>
    </w:p>
    <w:p w:rsidRDefault="00B02F3E" w:rsidP="00681073" w:rsidR="00B02F3E">
      <w:pPr>
        <w:pStyle w:val="Bezproreda"/>
        <w:jc w:val="right"/>
      </w:pPr>
      <w:r>
        <w:tab/>
        <w:t>SUDAC:</w:t>
      </w:r>
    </w:p>
    <w:p w:rsidRDefault="00B02F3E" w:rsidP="00681073" w:rsidR="00B02F3E">
      <w:pPr>
        <w:pStyle w:val="Bezproreda"/>
        <w:jc w:val="right"/>
      </w:pPr>
      <w:r>
        <w:t xml:space="preserve">     </w:t>
      </w:r>
      <w:r w:rsidR="00DA6A96">
        <w:t xml:space="preserve">              </w:t>
      </w:r>
      <w:r w:rsidR="00681073">
        <w:t xml:space="preserve">                </w:t>
      </w:r>
      <w:r w:rsidR="00DA6A96">
        <w:t xml:space="preserve">   </w:t>
      </w:r>
      <w:r w:rsidR="00BD6E8B">
        <w:t>Maja Jurovicki</w:t>
      </w:r>
      <w:r w:rsidR="00681073">
        <w:t xml:space="preserve">, v.r. </w:t>
      </w:r>
      <w:r>
        <w:tab/>
      </w:r>
    </w:p>
    <w:p w:rsidRDefault="00B02F3E" w:rsidP="00313D62" w:rsidR="00B02F3E">
      <w:pPr>
        <w:pStyle w:val="Bezproreda"/>
      </w:pPr>
      <w:r>
        <w:tab/>
        <w:t>UPUTA O PRAVNOM LIJEKU:</w:t>
      </w:r>
    </w:p>
    <w:p w:rsidRDefault="00B02F3E" w:rsidP="00313D62" w:rsidR="00B02F3E">
      <w:pPr>
        <w:pStyle w:val="Bezproreda"/>
      </w:pPr>
      <w:r>
        <w:tab/>
        <w:t>Zastupnik po zakonu dužnika ima pravo na žalbu protiv ovog rješenja u roku od 8 dana od dana primitka. Žalba se ulaže putem ovog suda Visokom trgovačkom sudu Republike Hrvatske u 2 primjerka.</w:t>
      </w:r>
    </w:p>
    <w:p w:rsidRDefault="00B02F3E" w:rsidP="007661EE" w:rsidR="00B02F3E">
      <w:pPr>
        <w:pStyle w:val="Bezproreda"/>
      </w:pPr>
      <w:r>
        <w:tab/>
      </w:r>
    </w:p>
    <w:p w:rsidRDefault="00681073" w:rsidP="004F5146" w:rsidR="00681073">
      <w:pPr>
        <w:spacing w:lineRule="auto" w:line="240" w:after="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681073" w:rsidP="004F5146" w:rsidR="00681073">
      <w:pPr>
        <w:spacing w:lineRule="auto" w:line="240" w:after="0"/>
        <w:jc w:val="right"/>
        <w:rPr>
          <w:rFonts w:eastAsia="Times New Roman"/>
          <w:szCs w:val="24"/>
        </w:rPr>
      </w:pPr>
      <w:r>
        <w:t xml:space="preserve">Mirjana Gašparić </w:t>
      </w:r>
    </w:p>
    <w:p w:rsidRDefault="00B72375" w:rsidP="00313D62" w:rsidR="006E1039">
      <w:pPr>
        <w:pStyle w:val="Bezproreda"/>
      </w:pPr>
      <w:r>
        <w:t xml:space="preserve"> </w:t>
      </w:r>
    </w:p>
    <w:sectPr w:rsidSect="00BE0BE6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0BE6" w:rsidP="00BE0BE6" w:rsidR="00BE0BE6">
      <w:pPr>
        <w:spacing w:lineRule="auto" w:line="240" w:after="0"/>
      </w:pPr>
      <w:r>
        <w:separator/>
      </w:r>
    </w:p>
  </w:endnote>
  <w:endnote w:id="0" w:type="continuationSeparator">
    <w:p w:rsidRDefault="00BE0BE6" w:rsidP="00BE0BE6" w:rsidR="00BE0BE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0BE6" w:rsidP="00BE0BE6" w:rsidR="00BE0BE6">
      <w:pPr>
        <w:spacing w:lineRule="auto" w:line="240" w:after="0"/>
      </w:pPr>
      <w:r>
        <w:separator/>
      </w:r>
    </w:p>
  </w:footnote>
  <w:footnote w:id="0" w:type="continuationSeparator">
    <w:p w:rsidRDefault="00BE0BE6" w:rsidP="00BE0BE6" w:rsidR="00BE0BE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61633716"/>
      <w:docPartObj>
        <w:docPartGallery w:val="Page Numbers (Top of Page)"/>
        <w:docPartUnique/>
      </w:docPartObj>
    </w:sdtPr>
    <w:sdtEndPr/>
    <w:sdtContent>
      <w:p w:rsidRDefault="00BE0BE6" w:rsidR="00BE0BE6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C6127">
          <w:rPr>
            <w:noProof/>
          </w:rPr>
          <w:t>2</w:t>
        </w:r>
        <w:r>
          <w:fldChar w:fldCharType="end"/>
        </w:r>
        <w:r>
          <w:t xml:space="preserve">                                                     70. St-2940/2017</w:t>
        </w:r>
      </w:p>
    </w:sdtContent>
  </w:sdt>
  <w:p w:rsidRDefault="00BE0BE6" w:rsidR="00BE0B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2F3E"/>
    <w:rsid w:val="0008511A"/>
    <w:rsid w:val="00090ADD"/>
    <w:rsid w:val="00092FBD"/>
    <w:rsid w:val="000B5E56"/>
    <w:rsid w:val="000D7F65"/>
    <w:rsid w:val="001C45D9"/>
    <w:rsid w:val="001E16BA"/>
    <w:rsid w:val="00243FCC"/>
    <w:rsid w:val="00256623"/>
    <w:rsid w:val="00280362"/>
    <w:rsid w:val="002A2FAB"/>
    <w:rsid w:val="002E5431"/>
    <w:rsid w:val="00313D62"/>
    <w:rsid w:val="003306D2"/>
    <w:rsid w:val="004A266C"/>
    <w:rsid w:val="005263BE"/>
    <w:rsid w:val="005A3043"/>
    <w:rsid w:val="005A6913"/>
    <w:rsid w:val="005E70EE"/>
    <w:rsid w:val="005F0E1A"/>
    <w:rsid w:val="00632461"/>
    <w:rsid w:val="0063697E"/>
    <w:rsid w:val="00681073"/>
    <w:rsid w:val="006E1039"/>
    <w:rsid w:val="007661EE"/>
    <w:rsid w:val="00872038"/>
    <w:rsid w:val="00893E36"/>
    <w:rsid w:val="00960D7C"/>
    <w:rsid w:val="00963645"/>
    <w:rsid w:val="009C1D2F"/>
    <w:rsid w:val="009C6127"/>
    <w:rsid w:val="00A44C76"/>
    <w:rsid w:val="00AC541F"/>
    <w:rsid w:val="00AD2E9A"/>
    <w:rsid w:val="00B02F3E"/>
    <w:rsid w:val="00B11A73"/>
    <w:rsid w:val="00B16493"/>
    <w:rsid w:val="00B3146B"/>
    <w:rsid w:val="00B72375"/>
    <w:rsid w:val="00B85919"/>
    <w:rsid w:val="00BA02EA"/>
    <w:rsid w:val="00BD6E8B"/>
    <w:rsid w:val="00BE0BE6"/>
    <w:rsid w:val="00BF6864"/>
    <w:rsid w:val="00CE4DC1"/>
    <w:rsid w:val="00D60B6A"/>
    <w:rsid w:val="00DA6A96"/>
    <w:rsid w:val="00E644C1"/>
    <w:rsid w:val="00E812B3"/>
    <w:rsid w:val="00F03029"/>
    <w:rsid w:val="00F03733"/>
    <w:rsid w:val="00F250A9"/>
    <w:rsid w:val="00F42AD2"/>
    <w:rsid w:val="00F61343"/>
    <w:rsid w:val="00F906F2"/>
    <w:rsid w:val="00F97DC8"/>
    <w:rsid w:val="00FA2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13D62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6364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364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E0BE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E0BE6"/>
  </w:style>
  <w:style w:styleId="Podnoje" w:type="paragraph">
    <w:name w:val="footer"/>
    <w:basedOn w:val="Normal"/>
    <w:link w:val="PodnojeChar"/>
    <w:uiPriority w:val="99"/>
    <w:unhideWhenUsed/>
    <w:rsid w:val="00BE0BE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E0BE6"/>
  </w:style>
  <w:style w:styleId="Tekstrezerviranogmjesta" w:type="character">
    <w:name w:val="Placeholder Text"/>
    <w:basedOn w:val="Zadanifontodlomka"/>
    <w:uiPriority w:val="99"/>
    <w:semiHidden/>
    <w:rsid w:val="006810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0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0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0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0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13D62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6364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364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E0BE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E0BE6"/>
  </w:style>
  <w:style w:styleId="Podnoje" w:type="paragraph">
    <w:name w:val="footer"/>
    <w:basedOn w:val="Normal"/>
    <w:link w:val="PodnojeChar"/>
    <w:uiPriority w:val="99"/>
    <w:unhideWhenUsed/>
    <w:rsid w:val="00BE0BE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E0BE6"/>
  </w:style>
  <w:style w:styleId="Tekstrezerviranogmjesta" w:type="character">
    <w:name w:val="Placeholder Text"/>
    <w:basedOn w:val="Zadanifontodlomka"/>
    <w:uiPriority w:val="99"/>
    <w:semiHidden/>
    <w:rsid w:val="006810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0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0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0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0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</izvorni_sadrzaj>
    <derivirana_varijabla naziv="DomainObject.Predmet.Broj_1">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2018.</izvorni_sadrzaj>
    <derivirana_varijabla naziv="DomainObject.Predmet.DatumOsnivanja_1">28.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St-876/2018</izvorni_sadrzaj>
    <derivirana_varijabla naziv="DomainObject.Predmet.OznakaBroj_1">St-876/2018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EXPLORER SPORT d.o.o.</izvorni_sadrzaj>
    <derivirana_varijabla naziv="DomainObject.Predmet.ProtustrankaFormated_1">  EXPLORER SPORT d.o.o.</derivirana_varijabla>
  </DomainObject.Predmet.ProtustrankaFormated>
  <DomainObject.Predmet.ProtustrankaFormatedOIB>
    <izvorni_sadrzaj>  EXPLORER SPORT d.o.o., OIB 51895238027</izvorni_sadrzaj>
    <derivirana_varijabla naziv="DomainObject.Predmet.ProtustrankaFormatedOIB_1">  EXPLORER SPORT d.o.o., OIB 51895238027</derivirana_varijabla>
  </DomainObject.Predmet.ProtustrankaFormatedOIB>
  <DomainObject.Predmet.ProtustrankaFormatedWithAdress>
    <izvorni_sadrzaj> EXPLORER SPORT d.o.o., Trnjanska 37, 10000 Zagreb</izvorni_sadrzaj>
    <derivirana_varijabla naziv="DomainObject.Predmet.ProtustrankaFormatedWithAdress_1"> EXPLORER SPORT d.o.o., Trnjanska 37, 10000 Zagreb</derivirana_varijabla>
  </DomainObject.Predmet.ProtustrankaFormatedWithAdress>
  <DomainObject.Predmet.ProtustrankaFormatedWithAdressOIB>
    <izvorni_sadrzaj> EXPLORER SPORT d.o.o., OIB 51895238027, Trnjanska 37, 10000 Zagreb</izvorni_sadrzaj>
    <derivirana_varijabla naziv="DomainObject.Predmet.ProtustrankaFormatedWithAdressOIB_1"> EXPLORER SPORT d.o.o., OIB 51895238027, Trnjanska 37, 10000 Zagreb</derivirana_varijabla>
  </DomainObject.Predmet.ProtustrankaFormatedWithAdressOIB>
  <DomainObject.Predmet.ProtustrankaWithAdress>
    <izvorni_sadrzaj>EXPLORER SPORT d.o.o. Trnjanska 37, 10000 Zagreb</izvorni_sadrzaj>
    <derivirana_varijabla naziv="DomainObject.Predmet.ProtustrankaWithAdress_1">EXPLORER SPORT d.o.o. Trnjanska 37, 10000 Zagreb</derivirana_varijabla>
  </DomainObject.Predmet.ProtustrankaWithAdress>
  <DomainObject.Predmet.ProtustrankaWithAdressOIB>
    <izvorni_sadrzaj>EXPLORER SPORT d.o.o., OIB 51895238027, Trnjanska 37, 10000 Zagreb</izvorni_sadrzaj>
    <derivirana_varijabla naziv="DomainObject.Predmet.ProtustrankaWithAdressOIB_1">EXPLORER SPORT d.o.o., OIB 51895238027, Trnjanska 37, 10000 Zagreb</derivirana_varijabla>
  </DomainObject.Predmet.ProtustrankaWithAdressOIB>
  <DomainObject.Predmet.ProtustrankaNazivFormated>
    <izvorni_sadrzaj>EXPLORER SPORT d.o.o.</izvorni_sadrzaj>
    <derivirana_varijabla naziv="DomainObject.Predmet.ProtustrankaNazivFormated_1">EXPLORER SPORT d.o.o.</derivirana_varijabla>
  </DomainObject.Predmet.ProtustrankaNazivFormated>
  <DomainObject.Predmet.ProtustrankaNazivFormatedOIB>
    <izvorni_sadrzaj>EXPLORER SPORT d.o.o., OIB 51895238027</izvorni_sadrzaj>
    <derivirana_varijabla naziv="DomainObject.Predmet.ProtustrankaNazivFormatedOIB_1">EXPLORER SPORT d.o.o., OIB 51895238027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EXPLORER SPORT d.o.o.; TIM SISTEM društvo s ograničenom odgovornošću za trgovinu</izvorni_sadrzaj>
    <derivirana_varijabla naziv="DomainObject.Predmet.StrankaFormated_1">  EXPLORER SPORT d.o.o.; TIM SISTEM društvo s ograničenom odgovornošću za trgovinu</derivirana_varijabla>
  </DomainObject.Predmet.StrankaFormated>
  <DomainObject.Predmet.StrankaFormatedOIB>
    <izvorni_sadrzaj>  EXPLORER SPORT d.o.o., OIB 51895238027; TIM SISTEM društvo s ograničenom odgovornošću za trgovinu, OIB 35072537518</izvorni_sadrzaj>
    <derivirana_varijabla naziv="DomainObject.Predmet.StrankaFormatedOIB_1">  EXPLORER SPORT d.o.o., OIB 51895238027; TIM SISTEM društvo s ograničenom odgovornošću za trgovinu, OIB 35072537518</derivirana_varijabla>
  </DomainObject.Predmet.StrankaFormatedOIB>
  <DomainObject.Predmet.StrankaFormatedWithAdress>
    <izvorni_sadrzaj> EXPLORER SPORT d.o.o., Trnjanska 37, 10000 Zagreb; TIM SISTEM društvo s ograničenom odgovornošću za trgovinu, Trnjanska cesta 37, 10000 Zagreb</izvorni_sadrzaj>
    <derivirana_varijabla naziv="DomainObject.Predmet.StrankaFormatedWithAdress_1"> EXPLORER SPORT d.o.o., Trnjanska 37, 10000 Zagreb; TIM SISTEM društvo s ograničenom odgovornošću za trgovinu, Trnjanska cesta 37, 10000 Zagreb</derivirana_varijabla>
  </DomainObject.Predmet.StrankaFormatedWithAdress>
  <DomainObject.Predmet.StrankaFormatedWithAdressOIB>
    <izvorni_sadrzaj> EXPLORER SPORT d.o.o., OIB 51895238027, Trnjanska 37, 10000 Zagreb; TIM SISTEM društvo s ograničenom odgovornošću za trgovinu, OIB 35072537518, Trnjanska cesta 37, 10000 Zagreb</izvorni_sadrzaj>
    <derivirana_varijabla naziv="DomainObject.Predmet.StrankaFormatedWithAdressOIB_1"> EXPLORER SPORT d.o.o., OIB 51895238027, Trnjanska 37, 10000 Zagreb; TIM SISTEM društvo s ograničenom odgovornošću za trgovinu, OIB 35072537518, Trnjanska cesta 37, 10000 Zagreb</derivirana_varijabla>
  </DomainObject.Predmet.StrankaFormatedWithAdressOIB>
  <DomainObject.Predmet.StrankaWithAdress>
    <izvorni_sadrzaj>EXPLORER SPORT d.o.o. Trnjanska 37,10000 Zagreb,TIM SISTEM društvo s ograničenom odgovornošću za trgovinu Trnjanska cesta 37,10000 Zagreb</izvorni_sadrzaj>
    <derivirana_varijabla naziv="DomainObject.Predmet.StrankaWithAdress_1">EXPLORER SPORT d.o.o. Trnjanska 37,10000 Zagreb,TIM SISTEM društvo s ograničenom odgovornošću za trgovinu Trnjanska cesta 37,10000 Zagreb</derivirana_varijabla>
  </DomainObject.Predmet.StrankaWithAdress>
  <DomainObject.Predmet.StrankaWithAdressOIB>
    <izvorni_sadrzaj>EXPLORER SPORT d.o.o., OIB 51895238027, Trnjanska 37,10000 Zagreb,TIM SISTEM društvo s ograničenom odgovornošću za trgovinu, OIB 35072537518, Trnjanska cesta 37,10000 Zagreb</izvorni_sadrzaj>
    <derivirana_varijabla naziv="DomainObject.Predmet.StrankaWithAdressOIB_1">EXPLORER SPORT d.o.o., OIB 51895238027, Trnjanska 37,10000 Zagreb,TIM SISTEM društvo s ograničenom odgovornošću za trgovinu, OIB 35072537518, Trnjanska cesta 37,10000 Zagreb</derivirana_varijabla>
  </DomainObject.Predmet.StrankaWithAdressOIB>
  <DomainObject.Predmet.StrankaNazivFormated>
    <izvorni_sadrzaj>EXPLORER SPORT d.o.o.,TIM SISTEM društvo s ograničenom odgovornošću za trgovinu</izvorni_sadrzaj>
    <derivirana_varijabla naziv="DomainObject.Predmet.StrankaNazivFormated_1">EXPLORER SPORT d.o.o.,TIM SISTEM društvo s ograničenom odgovornošću za trgovinu</derivirana_varijabla>
  </DomainObject.Predmet.StrankaNazivFormated>
  <DomainObject.Predmet.StrankaNazivFormatedOIB>
    <izvorni_sadrzaj>EXPLORER SPORT d.o.o., OIB 51895238027,TIM SISTEM društvo s ograničenom odgovornošću za trgovinu, OIB 35072537518</izvorni_sadrzaj>
    <derivirana_varijabla naziv="DomainObject.Predmet.StrankaNazivFormatedOIB_1">EXPLORER SPORT d.o.o., OIB 51895238027,TIM SISTEM društvo s ograničenom odgovornošću za trgovinu, OIB 35072537518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EXPLORER SPORT d.o.o.</item>
      <item>TIM SISTEM društvo s ograničenom odgovornošću za trgovinu</item>
    </izvorni_sadrzaj>
    <derivirana_varijabla naziv="DomainObject.Predmet.StrankaListFormated_1">
      <item>EXPLORER SPORT d.o.o.</item>
      <item>TIM SISTEM društvo s ograničenom odgovornošću za trgovinu</item>
    </derivirana_varijabla>
  </DomainObject.Predmet.StrankaListFormated>
  <DomainObject.Predmet.StrankaListFormatedOIB>
    <izvorni_sadrzaj>
      <item>EXPLORER SPORT d.o.o., OIB 51895238027</item>
      <item>TIM SISTEM društvo s ograničenom odgovornošću za trgovinu, OIB 35072537518</item>
    </izvorni_sadrzaj>
    <derivirana_varijabla naziv="DomainObject.Predmet.StrankaListFormatedOIB_1">
      <item>EXPLORER SPORT d.o.o., OIB 51895238027</item>
      <item>TIM SISTEM društvo s ograničenom odgovornošću za trgovinu, OIB 35072537518</item>
    </derivirana_varijabla>
  </DomainObject.Predmet.StrankaListFormatedOIB>
  <DomainObject.Predmet.StrankaListFormatedWithAdress>
    <izvorni_sadrzaj>
      <item>EXPLORER SPORT d.o.o., Trnjanska 37, 10000 Zagreb</item>
      <item>TIM SISTEM društvo s ograničenom odgovornošću za trgovinu, Trnjanska cesta 37, 10000 Zagreb</item>
    </izvorni_sadrzaj>
    <derivirana_varijabla naziv="DomainObject.Predmet.StrankaListFormatedWithAdress_1">
      <item>EXPLORER SPORT d.o.o., Trnjanska 37, 10000 Zagreb</item>
      <item>TIM SISTEM društvo s ograničenom odgovornošću za trgovinu, Trnjanska cesta 37, 10000 Zagreb</item>
    </derivirana_varijabla>
  </DomainObject.Predmet.StrankaListFormatedWithAdress>
  <DomainObject.Predmet.StrankaListFormatedWithAdressOIB>
    <izvorni_sadrzaj>
      <item>EXPLORER SPORT d.o.o., OIB 51895238027, Trnjanska 37, 10000 Zagreb</item>
      <item>TIM SISTEM društvo s ograničenom odgovornošću za trgovinu, OIB 35072537518, Trnjanska cesta 37, 10000 Zagreb</item>
    </izvorni_sadrzaj>
    <derivirana_varijabla naziv="DomainObject.Predmet.StrankaListFormatedWithAdressOIB_1">
      <item>EXPLORER SPORT d.o.o., OIB 51895238027, Trnjanska 37, 10000 Zagreb</item>
      <item>TIM SISTEM društvo s ograničenom odgovornošću za trgovinu, OIB 35072537518, Trnjanska cesta 37, 10000 Zagreb</item>
    </derivirana_varijabla>
  </DomainObject.Predmet.StrankaListFormatedWithAdressOIB>
  <DomainObject.Predmet.StrankaListNazivFormated>
    <izvorni_sadrzaj>
      <item>EXPLORER SPORT d.o.o.</item>
      <item>TIM SISTEM društvo s ograničenom odgovornošću za trgovinu</item>
    </izvorni_sadrzaj>
    <derivirana_varijabla naziv="DomainObject.Predmet.StrankaListNazivFormated_1">
      <item>EXPLORER SPORT d.o.o.</item>
      <item>TIM SISTEM društvo s ograničenom odgovornošću za trgovinu</item>
    </derivirana_varijabla>
  </DomainObject.Predmet.StrankaListNazivFormated>
  <DomainObject.Predmet.StrankaListNazivFormatedOIB>
    <izvorni_sadrzaj>
      <item>EXPLORER SPORT d.o.o., OIB 51895238027</item>
      <item>TIM SISTEM društvo s ograničenom odgovornošću za trgovinu, OIB 35072537518</item>
    </izvorni_sadrzaj>
    <derivirana_varijabla naziv="DomainObject.Predmet.StrankaListNazivFormatedOIB_1">
      <item>EXPLORER SPORT d.o.o., OIB 51895238027</item>
      <item>TIM SISTEM društvo s ograničenom odgovornošću za trgovinu, OIB 35072537518</item>
    </derivirana_varijabla>
  </DomainObject.Predmet.StrankaListNazivFormatedOIB>
  <DomainObject.Predmet.ProtuStrankaListFormated>
    <izvorni_sadrzaj>
      <item>EXPLORER SPORT d.o.o.</item>
    </izvorni_sadrzaj>
    <derivirana_varijabla naziv="DomainObject.Predmet.ProtuStrankaListFormated_1">
      <item>EXPLORER SPORT d.o.o.</item>
    </derivirana_varijabla>
  </DomainObject.Predmet.ProtuStrankaListFormated>
  <DomainObject.Predmet.ProtuStrankaListFormatedOIB>
    <izvorni_sadrzaj>
      <item>EXPLORER SPORT d.o.o., OIB 51895238027</item>
    </izvorni_sadrzaj>
    <derivirana_varijabla naziv="DomainObject.Predmet.ProtuStrankaListFormatedOIB_1">
      <item>EXPLORER SPORT d.o.o., OIB 51895238027</item>
    </derivirana_varijabla>
  </DomainObject.Predmet.ProtuStrankaListFormatedOIB>
  <DomainObject.Predmet.ProtuStrankaListFormatedWithAdress>
    <izvorni_sadrzaj>
      <item>EXPLORER SPORT d.o.o., Trnjanska 37, 10000 Zagreb</item>
    </izvorni_sadrzaj>
    <derivirana_varijabla naziv="DomainObject.Predmet.ProtuStrankaListFormatedWithAdress_1">
      <item>EXPLORER SPORT d.o.o., Trnjanska 37, 10000 Zagreb</item>
    </derivirana_varijabla>
  </DomainObject.Predmet.ProtuStrankaListFormatedWithAdress>
  <DomainObject.Predmet.ProtuStrankaListFormatedWithAdressOIB>
    <izvorni_sadrzaj>
      <item>EXPLORER SPORT d.o.o., OIB 51895238027, Trnjanska 37, 10000 Zagreb</item>
    </izvorni_sadrzaj>
    <derivirana_varijabla naziv="DomainObject.Predmet.ProtuStrankaListFormatedWithAdressOIB_1">
      <item>EXPLORER SPORT d.o.o., OIB 51895238027, Trnjanska 37, 10000 Zagreb</item>
    </derivirana_varijabla>
  </DomainObject.Predmet.ProtuStrankaListFormatedWithAdressOIB>
  <DomainObject.Predmet.ProtuStrankaListNazivFormated>
    <izvorni_sadrzaj>
      <item>EXPLORER SPORT d.o.o.</item>
    </izvorni_sadrzaj>
    <derivirana_varijabla naziv="DomainObject.Predmet.ProtuStrankaListNazivFormated_1">
      <item>EXPLORER SPORT d.o.o.</item>
    </derivirana_varijabla>
  </DomainObject.Predmet.ProtuStrankaListNazivFormated>
  <DomainObject.Predmet.ProtuStrankaListNazivFormatedOIB>
    <izvorni_sadrzaj>
      <item>EXPLORER SPORT d.o.o., OIB 51895238027</item>
    </izvorni_sadrzaj>
    <derivirana_varijabla naziv="DomainObject.Predmet.ProtuStrankaListNazivFormatedOIB_1">
      <item>EXPLORER SPORT d.o.o., OIB 51895238027</item>
    </derivirana_varijabla>
  </DomainObject.Predmet.ProtuStrankaListNazivFormatedOIB>
  <DomainObject.Predmet.OstaliListFormated>
    <izvorni_sadrzaj>
      <item>Daniel Deković</item>
      <item>Momir Stanić</item>
      <item>Odvjetničko društvo Župić &amp; partneri d.o.o</item>
    </izvorni_sadrzaj>
    <derivirana_varijabla naziv="DomainObject.Predmet.OstaliListFormated_1">
      <item>Daniel Deković</item>
      <item>Momir Stanić</item>
      <item>Odvjetničko društvo Župić &amp; partneri d.o.o</item>
    </derivirana_varijabla>
  </DomainObject.Predmet.OstaliListFormated>
  <DomainObject.Predmet.OstaliListFormatedOIB>
    <izvorni_sadrzaj>
      <item>Daniel Deković, OIB 76292704973</item>
      <item>Momir Stanić, OIB 67882084358</item>
      <item>Odvjetničko društvo Župić &amp; partneri d.o.o, OIB 42524586447</item>
    </izvorni_sadrzaj>
    <derivirana_varijabla naziv="DomainObject.Predmet.OstaliListFormatedOIB_1">
      <item>Daniel Deković, OIB 76292704973</item>
      <item>Momir Stanić, OIB 67882084358</item>
      <item>Odvjetničko društvo Župić &amp; partneri d.o.o, OIB 42524586447</item>
    </derivirana_varijabla>
  </DomainObject.Predmet.OstaliListFormatedOIB>
  <DomainObject.Predmet.OstaliListFormatedWithAdress>
    <izvorni_sadrzaj>
      <item>Daniel Deković, Novačka 329, 10000 Zagreb</item>
      <item>Momir Stanić, Šestinski Vrh 39, 10000 Zagreb</item>
      <item>Odvjetničko društvo Župić &amp; partneri d.o.o, Radnička cesta 37B, 10000 Zagreb</item>
    </izvorni_sadrzaj>
    <derivirana_varijabla naziv="DomainObject.Predmet.OstaliListFormatedWithAdress_1">
      <item>Daniel Deković, Novačka 329, 10000 Zagreb</item>
      <item>Momir Stanić, Šestinski Vrh 39, 10000 Zagreb</item>
      <item>Odvjetničko društvo Župić &amp; partneri d.o.o, Radnička cesta 37B, 10000 Zagreb</item>
    </derivirana_varijabla>
  </DomainObject.Predmet.OstaliListFormatedWithAdress>
  <DomainObject.Predmet.OstaliListFormatedWithAdressOIB>
    <izvorni_sadrzaj>
      <item>Daniel Deković, OIB 76292704973, Novačka 329, 10000 Zagreb</item>
      <item>Momir Stanić, OIB 67882084358, Šestinski Vrh 39, 10000 Zagreb</item>
      <item>Odvjetničko društvo Župić &amp; partneri d.o.o, OIB 42524586447, Radnička cesta 37B, 10000 Zagreb</item>
    </izvorni_sadrzaj>
    <derivirana_varijabla naziv="DomainObject.Predmet.OstaliListFormatedWithAdressOIB_1">
      <item>Daniel Deković, OIB 76292704973, Novačka 329, 10000 Zagreb</item>
      <item>Momir Stanić, OIB 67882084358, Šestinski Vrh 39, 10000 Zagreb</item>
      <item>Odvjetničko društvo Župić &amp; partneri d.o.o, OIB 42524586447, Radnička cesta 37B, 10000 Zagreb</item>
    </derivirana_varijabla>
  </DomainObject.Predmet.OstaliListFormatedWithAdressOIB>
  <DomainObject.Predmet.OstaliListNazivFormated>
    <izvorni_sadrzaj>
      <item>Daniel Deković</item>
      <item>Momir Stanić</item>
      <item>Odvjetničko društvo Župić &amp; partneri d.o.o</item>
    </izvorni_sadrzaj>
    <derivirana_varijabla naziv="DomainObject.Predmet.OstaliListNazivFormated_1">
      <item>Daniel Deković</item>
      <item>Momir Stanić</item>
      <item>Odvjetničko društvo Župić &amp; partneri d.o.o</item>
    </derivirana_varijabla>
  </DomainObject.Predmet.OstaliListNazivFormated>
  <DomainObject.Predmet.OstaliListNazivFormatedOIB>
    <izvorni_sadrzaj>
      <item>Daniel Deković, OIB 76292704973</item>
      <item>Momir Stanić, OIB 67882084358</item>
      <item>Odvjetničko društvo Župić &amp; partneri d.o.o, OIB 42524586447</item>
    </izvorni_sadrzaj>
    <derivirana_varijabla naziv="DomainObject.Predmet.OstaliListNazivFormatedOIB_1">
      <item>Daniel Deković, OIB 76292704973</item>
      <item>Momir Stanić, OIB 67882084358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EXPLORER SPORT d.o.o. i dr.</izvorni_sadrzaj>
    <derivirana_varijabla naziv="DomainObject.Predmet.StrankaIDrugi_1">EXPLORER SPORT d.o.o. i dr.</derivirana_varijabla>
  </DomainObject.Predmet.StrankaIDrugi>
  <DomainObject.Predmet.ProtustrankaIDrugi>
    <izvorni_sadrzaj>EXPLORER SPORT d.o.o.</izvorni_sadrzaj>
    <derivirana_varijabla naziv="DomainObject.Predmet.ProtustrankaIDrugi_1">EXPLORER SPORT d.o.o.</derivirana_varijabla>
  </DomainObject.Predmet.ProtustrankaIDrugi>
  <DomainObject.Predmet.StrankaIDrugiAdressOIB>
    <izvorni_sadrzaj>EXPLORER SPORT d.o.o., OIB 51895238027, Trnjanska 37, 10000 Zagreb i dr.</izvorni_sadrzaj>
    <derivirana_varijabla naziv="DomainObject.Predmet.StrankaIDrugiAdressOIB_1">EXPLORER SPORT d.o.o., OIB 51895238027, Trnjanska 37, 10000 Zagreb i dr.</derivirana_varijabla>
  </DomainObject.Predmet.StrankaIDrugiAdressOIB>
  <DomainObject.Predmet.ProtustrankaIDrugiAdressOIB>
    <izvorni_sadrzaj>EXPLORER SPORT d.o.o., OIB 51895238027, Trnjanska 37, 10000 Zagreb</izvorni_sadrzaj>
    <derivirana_varijabla naziv="DomainObject.Predmet.ProtustrankaIDrugiAdressOIB_1">EXPLORER SPORT d.o.o., OIB 51895238027, Trnjanska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EXPLORER SPORT d.o.o.</item>
      <item>EXPLORER SPORT d.o.o.</item>
      <item>TIM SISTEM društvo s ograničenom odgovornošću za trgovinu</item>
      <item>Daniel Deković</item>
      <item>Momir Stanić</item>
      <item>Odvjetničko društvo Župić &amp; partneri d.o.o</item>
    </izvorni_sadrzaj>
    <derivirana_varijabla naziv="DomainObject.Predmet.SudioniciListNaziv_1">
      <item>EXPLORER SPORT d.o.o.</item>
      <item>EXPLORER SPORT d.o.o.</item>
      <item>TIM SISTEM društvo s ograničenom odgovornošću za trgovinu</item>
      <item>Daniel Deković</item>
      <item>Momir Stanić</item>
      <item>Odvjetničko društvo Župić &amp; partneri d.o.o</item>
    </derivirana_varijabla>
  </DomainObject.Predmet.SudioniciListNaziv>
  <DomainObject.Predmet.SudioniciListAdressOIB>
    <izvorni_sadrzaj>
      <item>EXPLORER SPORT d.o.o., OIB 51895238027, Trnjanska 37,10000 Zagreb</item>
      <item>EXPLORER SPORT d.o.o., OIB 51895238027, Trnjanska 37,10000 Zagreb</item>
      <item>TIM SISTEM društvo s ograničenom odgovornošću za trgovinu, OIB 35072537518, Trnjanska cesta 37,10000 Zagreb</item>
      <item>Daniel Deković, OIB 76292704973, Novačka 329,10000 Zagreb</item>
      <item>Momir Stanić, OIB 67882084358, Šestinski Vrh 39,10000 Zagreb</item>
      <item>Odvjetničko društvo Župić &amp; partneri d.o.o, OIB 42524586447, Radnička cesta 37B,10000 Zagreb</item>
    </izvorni_sadrzaj>
    <derivirana_varijabla naziv="DomainObject.Predmet.SudioniciListAdressOIB_1">
      <item>EXPLORER SPORT d.o.o., OIB 51895238027, Trnjanska 37,10000 Zagreb</item>
      <item>EXPLORER SPORT d.o.o., OIB 51895238027, Trnjanska 37,10000 Zagreb</item>
      <item>TIM SISTEM društvo s ograničenom odgovornošću za trgovinu, OIB 35072537518, Trnjanska cesta 37,10000 Zagreb</item>
      <item>Daniel Deković, OIB 76292704973, Novačka 329,10000 Zagreb</item>
      <item>Momir Stanić, OIB 67882084358, Šestinski Vrh 39,10000 Zagreb</item>
      <item>Odvjetničko društvo Župić &amp; partneri d.o.o, OIB 42524586447, Radnička cesta 37B,10000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51895238027</item>
      <item>, OIB 51895238027</item>
      <item>, OIB 35072537518</item>
      <item>, OIB 76292704973</item>
      <item>, OIB 67882084358</item>
      <item>, OIB 42524586447</item>
    </izvorni_sadrzaj>
    <derivirana_varijabla naziv="DomainObject.Predmet.SudioniciListNazivOIB_1">
      <item>, OIB 51895238027</item>
      <item>, OIB 51895238027</item>
      <item>, OIB 35072537518</item>
      <item>, OIB 76292704973</item>
      <item>, OIB 67882084358</item>
      <item>, OIB 42524586447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1364</properties:Characters>
  <properties:Lines>44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2018-07-09T06:12:00Z</dcterms:created>
  <dc:creator>Maja Jurovicki</dc:creator>
  <cp:lastModifiedBy>Mirjana Gašparić</cp:lastModifiedBy>
  <cp:lastPrinted>2018-07-10T08:34:00Z</cp:lastPrinted>
  <dcterms:modified xmlns:xsi="http://www.w3.org/2001/XMLSchema-instance" xsi:type="dcterms:W3CDTF">2018-07-10T08:35:00Z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(St-876-18 RJEŠENJE STEČAJA UPIS U ZK OGZ.docx)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