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7dc5" w14:paraId="8797dc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D55895" w:rsidP="004635D5" w:rsidR="00D55895">
      <w:pPr>
        <w:jc w:val="both"/>
        <w:rPr>
          <w:bCs/>
        </w:rPr>
      </w:pPr>
    </w:p>
    <w:p w:rsidRDefault="005D2B37" w:rsidP="004635D5" w:rsidR="005D2B37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4635D5">
        <w:t xml:space="preserve">, 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F67E36" w:rsidRPr="00F67E36">
        <w:t>STARA VOŠTARNICA d.o.o.,</w:t>
      </w:r>
      <w:r w:rsidR="00F67E36">
        <w:t xml:space="preserve"> sa sjedištem u </w:t>
      </w:r>
      <w:r w:rsidR="00F67E36" w:rsidRPr="00F67E36">
        <w:t>Zadr</w:t>
      </w:r>
      <w:r w:rsidR="00F67E36">
        <w:t>u</w:t>
      </w:r>
      <w:r w:rsidR="00F67E36" w:rsidRPr="00F67E36">
        <w:t>, Šibenska ulica 3/c, OIB: 04319091193</w:t>
      </w:r>
      <w:r w:rsidR="00F67E36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67E36">
        <w:t>27</w:t>
      </w:r>
      <w:r>
        <w:t xml:space="preserve">. </w:t>
      </w:r>
      <w:r w:rsidR="00F67E36">
        <w:t>listopada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F67E36">
        <w:t>20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>dužnika</w:t>
      </w:r>
      <w:r w:rsidR="000E67B3" w:rsidRPr="000E67B3">
        <w:t xml:space="preserve"> </w:t>
      </w:r>
      <w:r w:rsidR="00F67E36" w:rsidRPr="00F67E36">
        <w:t>STARA VOŠTARNICA d.o.o., sa sjedištem u Zadru, Šibenska ulica 3/c, OIB: 04319091193</w:t>
      </w:r>
      <w:r w:rsidR="000E67B3" w:rsidRPr="000E67B3">
        <w:t xml:space="preserve">, </w:t>
      </w:r>
      <w:r>
        <w:t xml:space="preserve">na temelju neizvršenih osnova za plaćanje iznosi </w:t>
      </w:r>
      <w:r w:rsidR="00F67E36">
        <w:t>6</w:t>
      </w:r>
      <w:r w:rsidR="000E67B3">
        <w:t>.</w:t>
      </w:r>
      <w:r w:rsidR="00F67E36">
        <w:t>981</w:t>
      </w:r>
      <w:r w:rsidR="000E67B3">
        <w:t>,</w:t>
      </w:r>
      <w:r w:rsidR="00F67E36">
        <w:t>81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F67E36" w:rsidRPr="00F67E36">
        <w:t>Marin Vice Vujičić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F67E36">
        <w:t>20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537F40" w:rsidR="009E2467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723E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9A7EB8">
      <w:t>Poslovni broj: 5 St-</w:t>
    </w:r>
    <w:r w:rsidR="00F67E36">
      <w:t>1105</w:t>
    </w:r>
    <w:r w:rsidRPr="009A7EB8">
      <w:t>/16-</w:t>
    </w:r>
    <w:r w:rsidR="00F67E36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F67E36">
      <w:t>1105</w:t>
    </w:r>
    <w:r>
      <w:t>/16-</w:t>
    </w:r>
    <w:r w:rsidR="00F67E36">
      <w:t>8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E45058"/>
    <w:multiLevelType w:val="hybridMultilevel"/>
    <w:tmpl w:val="1A06E0B6"/>
    <w:lvl w:tplc="4F42006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63BB"/>
    <w:rsid w:val="000201C2"/>
    <w:rsid w:val="00087712"/>
    <w:rsid w:val="000B15DA"/>
    <w:rsid w:val="000E67B3"/>
    <w:rsid w:val="00150FC9"/>
    <w:rsid w:val="00237E01"/>
    <w:rsid w:val="00257E4C"/>
    <w:rsid w:val="002723ED"/>
    <w:rsid w:val="00447958"/>
    <w:rsid w:val="004635D5"/>
    <w:rsid w:val="00537F40"/>
    <w:rsid w:val="005D2B37"/>
    <w:rsid w:val="006A66B9"/>
    <w:rsid w:val="006E6B12"/>
    <w:rsid w:val="008337B7"/>
    <w:rsid w:val="00990A98"/>
    <w:rsid w:val="009A7EB8"/>
    <w:rsid w:val="009E2467"/>
    <w:rsid w:val="00A32F79"/>
    <w:rsid w:val="00D55895"/>
    <w:rsid w:val="00E6461B"/>
    <w:rsid w:val="00E94ED1"/>
    <w:rsid w:val="00F6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VOŠTARNICA društvo s ograničenom odgovornošću za trgovinu, proizvodnju, usluge i savjetovanje</izvorni_sadrzaj>
    <derivirana_varijabla naziv="DomainObject.Predmet.ProtustrankaFormated_1">  STARA VOŠTARNICA društvo s ograničenom odgovornošću za trgovinu, proizvodnju, usluge i savjetovanje</derivirana_varijabla>
  </DomainObject.Predmet.ProtustrankaFormated>
  <DomainObject.Predmet.ProtustrankaFormatedOIB>
    <izvorni_sadrzaj>  STARA VOŠTARNICA društvo s ograničenom odgovornošću za trgovinu, proizvodnju, usluge i savjetovanje, OIB 04319091193</izvorni_sadrzaj>
    <derivirana_varijabla naziv="DomainObject.Predmet.ProtustrankaFormatedOIB_1">  STARA VOŠTARNICA društvo s ograničenom odgovornošću za trgovinu, proizvodnju, usluge i savjetovanje, OIB 04319091193</derivirana_varijabla>
  </DomainObject.Predmet.ProtustrankaFormatedOIB>
  <DomainObject.Predmet.ProtustrankaFormatedWithAdress>
    <izvorni_sadrzaj> STARA VOŠTARNICA društvo s ograničenom odgovornošću za trgovinu, proizvodnju, usluge i savjetovanje, Šibenska ulica 3/c, 23000 Zadar</izvorni_sadrzaj>
    <derivirana_varijabla naziv="DomainObject.Predmet.ProtustrankaFormatedWithAdress_1"> STARA VOŠTARNICA društvo s ograničenom odgovornošću za trgovinu, proizvodnju, usluge i savjetovanje, Šibenska ulica 3/c, 23000 Zadar</derivirana_varijabla>
  </DomainObject.Predmet.ProtustrankaFormatedWithAdress>
  <DomainObject.Predmet.ProtustrankaFormatedWithAdressOIB>
    <izvorni_sadrzaj> STARA VOŠTARNICA društvo s ograničenom odgovornošću za trgovinu, proizvodnju, usluge i savjetovanje, OIB 04319091193, Šibenska ulica 3/c, 23000 Zadar</izvorni_sadrzaj>
    <derivirana_varijabla naziv="DomainObject.Predmet.ProtustrankaFormatedWithAdressOIB_1"> STARA VOŠTARNICA društvo s ograničenom odgovornošću za trgovinu, proizvodnju, usluge i savjetovanje, OIB 04319091193, Šibenska ulica 3/c, 23000 Zadar</derivirana_varijabla>
  </DomainObject.Predmet.ProtustrankaFormatedWithAdressOIB>
  <DomainObject.Predmet.ProtustrankaWithAdress>
    <izvorni_sadrzaj>STARA VOŠTARNICA društvo s ograničenom odgovornošću za trgovinu, proizvodnju, usluge i savjetovanje Šibenska ulica 3/c, 23000 Zadar</izvorni_sadrzaj>
    <derivirana_varijabla naziv="DomainObject.Predmet.ProtustrankaWithAdress_1">STARA VOŠTARNICA društvo s ograničenom odgovornošću za trgovinu, proizvodnju, usluge i savjetovanje Šibenska ulica 3/c, 23000 Zadar</derivirana_varijabla>
  </DomainObject.Predmet.ProtustrankaWithAdress>
  <DomainObject.Predmet.ProtustrankaWithAdressOIB>
    <izvorni_sadrzaj>STARA VOŠTARNICA društvo s ograničenom odgovornošću za trgovinu, proizvodnju, usluge i savjetovanje, OIB 04319091193, Šibenska ulica 3/c, 23000 Zadar</izvorni_sadrzaj>
    <derivirana_varijabla naziv="DomainObject.Predmet.ProtustrankaWithAdressOIB_1">STARA VOŠTARNICA društvo s ograničenom odgovornošću za trgovinu, proizvodnju, usluge i savjetovanje, OIB 04319091193, Šibenska ulica 3/c, 23000 Zadar</derivirana_varijabla>
  </DomainObject.Predmet.ProtustrankaWithAdressOIB>
  <DomainObject.Predmet.ProtustrankaNazivFormated>
    <izvorni_sadrzaj>STARA VOŠTARNICA društvo s ograničenom odgovornošću za trgovinu, proizvodnju, usluge i savjetovanje</izvorni_sadrzaj>
    <derivirana_varijabla naziv="DomainObject.Predmet.ProtustrankaNazivFormated_1">STARA VOŠTARNICA društvo s ograničenom odgovornošću za trgovinu, proizvodnju, usluge i savjetovanje</derivirana_varijabla>
  </DomainObject.Predmet.ProtustrankaNazivFormated>
  <DomainObject.Predmet.ProtustrankaNazivFormatedOIB>
    <izvorni_sadrzaj>STARA VOŠTARNICA društvo s ograničenom odgovornošću za trgovinu, proizvodnju, usluge i savjetovanje, OIB 04319091193</izvorni_sadrzaj>
    <derivirana_varijabla naziv="DomainObject.Predmet.ProtustrankaNazivFormatedOIB_1">STARA VOŠTARNICA društvo s ograničenom odgovornošću za trgovinu, proizvodnju, usluge i savjetovanje, OIB 04319091193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STARA VOŠTARNICA društvo s ograničenom odgovornošću za trgovinu, proizvodnju, usluge i savjetovanje</item>
    </izvorni_sadrzaj>
    <derivirana_varijabla naziv="DomainObject.Predmet.ProtuStrankaListFormated_1">
      <item>STARA VOŠTARNICA društvo s ograničenom odgovornošću za trgovinu, proizvodnju, usluge i savjetovanje</item>
    </derivirana_varijabla>
  </DomainObject.Predmet.ProtuStrankaListFormated>
  <DomainObject.Predmet.ProtuStrankaListFormatedOIB>
    <izvorni_sadrzaj>
      <item>STARA VOŠTARNICA društvo s ograničenom odgovornošću za trgovinu, proizvodnju, usluge i savjetovanje, OIB 04319091193</item>
    </izvorni_sadrzaj>
    <derivirana_varijabla naziv="DomainObject.Predmet.ProtuStrankaListFormatedOIB_1">
      <item>STARA VOŠTARNICA društvo s ograničenom odgovornošću za trgovinu, proizvodnju, usluge i savjetovanje, OIB 04319091193</item>
    </derivirana_varijabla>
  </DomainObject.Predmet.ProtuStrankaListFormatedOIB>
  <DomainObject.Predmet.ProtuStrankaListFormatedWithAdress>
    <izvorni_sadrzaj>
      <item>STARA VOŠTARNICA društvo s ograničenom odgovornošću za trgovinu, proizvodnju, usluge i savjetovanje, Šibenska ulica 3/c, 23000 Zadar</item>
    </izvorni_sadrzaj>
    <derivirana_varijabla naziv="DomainObject.Predmet.ProtuStrankaListFormatedWithAdress_1">
      <item>STARA VOŠTARNICA društvo s ograničenom odgovornošću za trgovinu, proizvodnju, usluge i savjetovanje, Šibenska ulica 3/c, 23000 Zadar</item>
    </derivirana_varijabla>
  </DomainObject.Predmet.ProtuStrankaListFormatedWithAdress>
  <DomainObject.Predmet.ProtuStrankaListFormatedWithAdressOIB>
    <izvorni_sadrzaj>
      <item>STARA VOŠTARNICA društvo s ograničenom odgovornošću za trgovinu, proizvodnju, usluge i savjetovanje, OIB 04319091193, Šibenska ulica 3/c, 23000 Zadar</item>
    </izvorni_sadrzaj>
    <derivirana_varijabla naziv="DomainObject.Predmet.ProtuStrankaListFormatedWithAdressOIB_1">
      <item>STARA VOŠTARNICA društvo s ograničenom odgovornošću za trgovinu, proizvodnju, usluge i savjetovanje, OIB 04319091193, Šibenska ulica 3/c, 23000 Zadar</item>
    </derivirana_varijabla>
  </DomainObject.Predmet.ProtuStrankaListFormatedWithAdressOIB>
  <DomainObject.Predmet.ProtuStrankaListNazivFormated>
    <izvorni_sadrzaj>
      <item>STARA VOŠTARNICA društvo s ograničenom odgovornošću za trgovinu, proizvodnju, usluge i savjetovanje</item>
    </izvorni_sadrzaj>
    <derivirana_varijabla naziv="DomainObject.Predmet.ProtuStrankaListNazivFormated_1">
      <item>STARA VOŠTARNICA društvo s ograničenom odgovornošću za trgovinu, proizvodnju, usluge i savjetovanje</item>
    </derivirana_varijabla>
  </DomainObject.Predmet.ProtuStrankaListNazivFormated>
  <DomainObject.Predmet.ProtuStrankaListNazivFormatedOIB>
    <izvorni_sadrzaj>
      <item>STARA VOŠTARNICA društvo s ograničenom odgovornošću za trgovinu, proizvodnju, usluge i savjetovanje, OIB 04319091193</item>
    </izvorni_sadrzaj>
    <derivirana_varijabla naziv="DomainObject.Predmet.ProtuStrankaListNazivFormatedOIB_1">
      <item>STARA VOŠTARNICA društvo s ograničenom odgovornošću za trgovinu, proizvodnju, usluge i savjetovanje, OIB 04319091193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STARA VOŠTARNICA društvo s ograničenom odgovornošću za trgovinu, proizvodnju, usluge i savjetovanje</izvorni_sadrzaj>
    <derivirana_varijabla naziv="DomainObject.Predmet.ProtustrankaIDrugi_1">STARA VOŠTARNICA društvo s ograničenom odgovornošću za trgovinu, proizvodnju, usluge i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STARA VOŠTARNICA društvo s ograničenom odgovornošću za trgovinu, proizvodnju, usluge i savjetovanje, OIB 04319091193, Šibenska ulica 3/c, 23000 Zadar</izvorni_sadrzaj>
    <derivirana_varijabla naziv="DomainObject.Predmet.ProtustrankaIDrugiAdressOIB_1">STARA VOŠTARNICA društvo s ograničenom odgovornošću za trgovinu, proizvodnju, usluge i savjetovanje, OIB 04319091193, Šibenska ulica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STARA VOŠTARNICA društvo s ograničenom odgovornošću za trgovinu, proizvodnju, usluge i savjetovanje</item>
    </izvorni_sadrzaj>
    <derivirana_varijabla naziv="DomainObject.Predmet.SudioniciListNaziv_1">
      <item>FINA</item>
      <item>STARA VOŠTARNICA društvo s ograničenom odgovornošću za trgovinu, proizvodnju, usluge i savjetovanje</item>
    </derivirana_varijabla>
  </DomainObject.Predmet.SudioniciListNaziv>
  <DomainObject.Predmet.SudioniciListAdressOIB>
    <izvorni_sadrzaj>
      <item>FINA, OIB 85821130368</item>
      <item>STARA VOŠTARNICA društvo s ograničenom odgovornošću za trgovinu, proizvodnju, usluge i savjetovanje, OIB 04319091193, Šibenska ulica 3/c,23000 Zadar</item>
    </izvorni_sadrzaj>
    <derivirana_varijabla naziv="DomainObject.Predmet.SudioniciListAdressOIB_1">
      <item>FINA, OIB 85821130368</item>
      <item>STARA VOŠTARNICA društvo s ograničenom odgovornošću za trgovinu, proizvodnju, usluge i savjetovanje, OIB 04319091193, Šibenska ulica 3/c,23000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04319091193</item>
    </izvorni_sadrzaj>
    <derivirana_varijabla naziv="DomainObject.Predmet.SudioniciListNazivOIB_1">
      <item>, OIB 85821130368</item>
      <item>, OIB 04319091193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1995</properties:Characters>
  <properties:Lines>63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2016-12-20T10:26:00Z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2016-12-20T10:30:00Z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