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fde5" w14:paraId="373fde5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St-675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KEFAL d.o.o. iz Betine, Dolac 55, MBS:060166816, OIB:31003133696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724265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KEFAL d.o.o. iz Betine, Dolac 55, MBS:060166816, OIB:31003133696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0A3249">
        <w:rPr>
          <w:rFonts w:cs="Times New Roman" w:eastAsia="Times New Roman" w:hAnsi="Times New Roman" w:ascii="Times New Roman"/>
          <w:sz w:val="24"/>
          <w:szCs w:val="24"/>
          <w:lang w:eastAsia="hr-HR"/>
        </w:rPr>
        <w:t>14,30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D21FB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 iz Zagreba, Petrinjska 28, OIB:66025260916.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KEFAL d.o.o. iz Betine, Dolac 55, MBS:060166816, OIB:31003133696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80496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KEFAL d.o.o. iz Betine, Dolac 55, MBS:060166816, OIB:31003133696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675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737E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9F9" w:rsidP="00345FCD" w:rsidR="006A09F9">
      <w:pPr>
        <w:spacing w:lineRule="auto" w:line="240" w:after="0"/>
      </w:pPr>
      <w:r>
        <w:separator/>
      </w:r>
    </w:p>
  </w:endnote>
  <w:endnote w:id="0" w:type="continuationSeparator">
    <w:p w:rsidRDefault="006A09F9" w:rsidP="00345FCD" w:rsidR="006A09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9F9" w:rsidP="00345FCD" w:rsidR="006A09F9">
      <w:pPr>
        <w:spacing w:lineRule="auto" w:line="240" w:after="0"/>
      </w:pPr>
      <w:r>
        <w:separator/>
      </w:r>
    </w:p>
  </w:footnote>
  <w:footnote w:id="0" w:type="continuationSeparator">
    <w:p w:rsidRDefault="006A09F9" w:rsidP="00345FCD" w:rsidR="006A09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8737E">
      <w:rPr>
        <w:noProof/>
      </w:rPr>
      <w:t>2</w:t>
    </w:r>
    <w:r>
      <w:fldChar w:fldCharType="end"/>
    </w:r>
    <w:r>
      <w:t xml:space="preserve">                            </w:t>
    </w:r>
    <w:r w:rsidR="00724265">
      <w:t xml:space="preserve">                        9 St-675</w:t>
    </w:r>
    <w:r>
      <w:t>/15</w:t>
    </w:r>
  </w:p>
  <w:p w:rsidRDefault="00E8737E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A3249"/>
    <w:rsid w:val="00345FCD"/>
    <w:rsid w:val="00407E76"/>
    <w:rsid w:val="006A09F9"/>
    <w:rsid w:val="00724265"/>
    <w:rsid w:val="007F555B"/>
    <w:rsid w:val="008433F1"/>
    <w:rsid w:val="00962C2C"/>
    <w:rsid w:val="00982B22"/>
    <w:rsid w:val="00A3376C"/>
    <w:rsid w:val="00AB7CEA"/>
    <w:rsid w:val="00BB2F32"/>
    <w:rsid w:val="00D21FBB"/>
    <w:rsid w:val="00E80496"/>
    <w:rsid w:val="00E8737E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0A3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2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324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32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32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0A3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2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32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32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32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St-675/2015</izvorni_sadrzaj>
    <derivirana_varijabla naziv="DomainObject.Predmet.OznakaBroj_1">St-675/2015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KEFAL društvo s ograničenom odgovornošću za trgovinu, ugostiteljstvo i turizam</izvorni_sadrzaj>
    <derivirana_varijabla naziv="DomainObject.Predmet.ProtustrankaFormated_1">  KEFAL društvo s ograničenom odgovornošću za trgovinu, ugostiteljstvo i turizam</derivirana_varijabla>
  </DomainObject.Predmet.ProtustrankaFormated>
  <DomainObject.Predmet.ProtustrankaFormatedOIB>
    <izvorni_sadrzaj>  KEFAL društvo s ograničenom odgovornošću za trgovinu, ugostiteljstvo i turizam, OIB 31003133696</izvorni_sadrzaj>
    <derivirana_varijabla naziv="DomainObject.Predmet.ProtustrankaFormatedOIB_1">  KEFAL društvo s ograničenom odgovornošću za trgovinu, ugostiteljstvo i turizam, OIB 31003133696</derivirana_varijabla>
  </DomainObject.Predmet.ProtustrankaFormatedOIB>
  <DomainObject.Predmet.ProtustrankaFormatedWithAdress>
    <izvorni_sadrzaj> KEFAL društvo s ograničenom odgovornošću za trgovinu, ugostiteljstvo i turizam, Dolac 55, 22243 Betina</izvorni_sadrzaj>
    <derivirana_varijabla naziv="DomainObject.Predmet.ProtustrankaFormatedWithAdress_1"> KEFAL društvo s ograničenom odgovornošću za trgovinu, ugostiteljstvo i turizam, Dolac 55, 22243 Betina</derivirana_varijabla>
  </DomainObject.Predmet.ProtustrankaFormatedWithAdress>
  <DomainObject.Predmet.ProtustrankaFormatedWithAdressOIB>
    <izvorni_sadrzaj> KEFAL društvo s ograničenom odgovornošću za trgovinu, ugostiteljstvo i turizam, OIB 31003133696, Dolac 55, 22243 Betina</izvorni_sadrzaj>
    <derivirana_varijabla naziv="DomainObject.Predmet.ProtustrankaFormatedWithAdressOIB_1"> KEFAL društvo s ograničenom odgovornošću za trgovinu, ugostiteljstvo i turizam, OIB 31003133696, Dolac 55, 22243 Betina</derivirana_varijabla>
  </DomainObject.Predmet.ProtustrankaFormatedWithAdressOIB>
  <DomainObject.Predmet.ProtustrankaWithAdress>
    <izvorni_sadrzaj>KEFAL društvo s ograničenom odgovornošću za trgovinu, ugostiteljstvo i turizam Dolac 55, 22243 Betina</izvorni_sadrzaj>
    <derivirana_varijabla naziv="DomainObject.Predmet.ProtustrankaWithAdress_1">KEFAL društvo s ograničenom odgovornošću za trgovinu, ugostiteljstvo i turizam Dolac 55, 22243 Betina</derivirana_varijabla>
  </DomainObject.Predmet.ProtustrankaWithAdress>
  <DomainObject.Predmet.ProtustrankaWithAdressOIB>
    <izvorni_sadrzaj>KEFAL društvo s ograničenom odgovornošću za trgovinu, ugostiteljstvo i turizam, OIB 31003133696, Dolac 55, 22243 Betina</izvorni_sadrzaj>
    <derivirana_varijabla naziv="DomainObject.Predmet.ProtustrankaWithAdressOIB_1">KEFAL društvo s ograničenom odgovornošću za trgovinu, ugostiteljstvo i turizam, OIB 31003133696, Dolac 55, 22243 Betina</derivirana_varijabla>
  </DomainObject.Predmet.ProtustrankaWithAdressOIB>
  <DomainObject.Predmet.ProtustrankaNazivFormated>
    <izvorni_sadrzaj>KEFAL društvo s ograničenom odgovornošću za trgovinu, ugostiteljstvo i turizam</izvorni_sadrzaj>
    <derivirana_varijabla naziv="DomainObject.Predmet.ProtustrankaNazivFormated_1">KEFAL društvo s ograničenom odgovornošću za trgovinu, ugostiteljstvo i turizam</derivirana_varijabla>
  </DomainObject.Predmet.ProtustrankaNazivFormated>
  <DomainObject.Predmet.ProtustrankaNazivFormatedOIB>
    <izvorni_sadrzaj>KEFAL društvo s ograničenom odgovornošću za trgovinu, ugostiteljstvo i turizam, OIB 31003133696</izvorni_sadrzaj>
    <derivirana_varijabla naziv="DomainObject.Predmet.ProtustrankaNazivFormatedOIB_1">KEFAL društvo s ograničenom odgovornošću za trgovinu, ugostiteljstvo i turizam, OIB 31003133696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KEFAL društvo s ograničenom odgovornošću za trgovinu, ugostiteljstvo i turizam</item>
    </izvorni_sadrzaj>
    <derivirana_varijabla naziv="DomainObject.Predmet.ProtuStrankaListFormated_1">
      <item>KEFAL društvo s ograničenom odgovornošću za trgovinu, ugostiteljstvo i turizam</item>
    </derivirana_varijabla>
  </DomainObject.Predmet.ProtuStrankaListFormated>
  <DomainObject.Predmet.ProtuStrankaListFormatedOIB>
    <izvorni_sadrzaj>
      <item>KEFAL društvo s ograničenom odgovornošću za trgovinu, ugostiteljstvo i turizam, OIB 31003133696</item>
    </izvorni_sadrzaj>
    <derivirana_varijabla naziv="DomainObject.Predmet.ProtuStrankaListFormatedOIB_1">
      <item>KEFAL društvo s ograničenom odgovornošću za trgovinu, ugostiteljstvo i turizam, OIB 31003133696</item>
    </derivirana_varijabla>
  </DomainObject.Predmet.ProtuStrankaListFormatedOIB>
  <DomainObject.Predmet.ProtuStrankaListFormatedWithAdress>
    <izvorni_sadrzaj>
      <item>KEFAL društvo s ograničenom odgovornošću za trgovinu, ugostiteljstvo i turizam, Dolac 55, 22243 Betina</item>
    </izvorni_sadrzaj>
    <derivirana_varijabla naziv="DomainObject.Predmet.ProtuStrankaListFormatedWithAdress_1">
      <item>KEFAL društvo s ograničenom odgovornošću za trgovinu, ugostiteljstvo i turizam, Dolac 55, 22243 Betina</item>
    </derivirana_varijabla>
  </DomainObject.Predmet.ProtuStrankaListFormatedWithAdress>
  <DomainObject.Predmet.ProtuStrankaListFormatedWithAdressOIB>
    <izvorni_sadrzaj>
      <item>KEFAL društvo s ograničenom odgovornošću za trgovinu, ugostiteljstvo i turizam, OIB 31003133696, Dolac 55, 22243 Betina</item>
    </izvorni_sadrzaj>
    <derivirana_varijabla naziv="DomainObject.Predmet.ProtuStrankaListFormatedWithAdressOIB_1">
      <item>KEFAL društvo s ograničenom odgovornošću za trgovinu, ugostiteljstvo i turizam, OIB 31003133696, Dolac 55, 22243 Betina</item>
    </derivirana_varijabla>
  </DomainObject.Predmet.ProtuStrankaListFormatedWithAdressOIB>
  <DomainObject.Predmet.ProtuStrankaListNazivFormated>
    <izvorni_sadrzaj>
      <item>KEFAL društvo s ograničenom odgovornošću za trgovinu, ugostiteljstvo i turizam</item>
    </izvorni_sadrzaj>
    <derivirana_varijabla naziv="DomainObject.Predmet.ProtuStrankaListNazivFormated_1">
      <item>KEFAL društvo s ograničenom odgovornošću za trgovinu, ugostiteljstvo i turizam</item>
    </derivirana_varijabla>
  </DomainObject.Predmet.ProtuStrankaListNazivFormated>
  <DomainObject.Predmet.ProtuStrankaListNazivFormatedOIB>
    <izvorni_sadrzaj>
      <item>KEFAL društvo s ograničenom odgovornošću za trgovinu, ugostiteljstvo i turizam, OIB 31003133696</item>
    </izvorni_sadrzaj>
    <derivirana_varijabla naziv="DomainObject.Predmet.ProtuStrankaListNazivFormatedOIB_1">
      <item>KEFAL društvo s ograničenom odgovornošću za trgovinu, ugostiteljstvo i turizam, OIB 31003133696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KEFAL društvo s ograničenom odgovornošću za trgovinu, ugostiteljstvo i turizam</izvorni_sadrzaj>
    <derivirana_varijabla naziv="DomainObject.Predmet.ProtustrankaIDrugi_1">KEFAL društvo s ograničenom odgovornošću za trgovinu, ugostiteljstvo i turizam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KEFAL društvo s ograničenom odgovornošću za trgovinu, ugostiteljstvo i turizam, OIB 31003133696, Dolac 55, 22243 Betina</izvorni_sadrzaj>
    <derivirana_varijabla naziv="DomainObject.Predmet.ProtustrankaIDrugiAdressOIB_1">KEFAL društvo s ograničenom odgovornošću za trgovinu, ugostiteljstvo i turizam, OIB 31003133696,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KEFAL društvo s ograničenom odgovornošću za trgovinu, ugostiteljstvo i turizam</item>
    </izvorni_sadrzaj>
    <derivirana_varijabla naziv="DomainObject.Predmet.SudioniciListNaziv_1">
      <item>FINA - Podružnica Šibenik</item>
      <item>KEFAL društvo s ograničenom odgovornošću za trgovinu, ugostiteljstvo i turizam</item>
    </derivirana_varijabla>
  </DomainObject.Predmet.SudioniciListNaziv>
  <DomainObject.Predmet.SudioniciListAdressOIB>
    <izvorni_sadrzaj>
      <item>FINA - Podružnica Šibenik, OIB 85821130368, Perivoj Luje Maruna 1,22000 Šibenik</item>
      <item>KEFAL društvo s ograničenom odgovornošću za trgovinu, ugostiteljstvo i turizam, OIB 31003133696, Dolac 55,22243 Betina</item>
    </izvorni_sadrzaj>
    <derivirana_varijabla naziv="DomainObject.Predmet.SudioniciListAdressOIB_1">
      <item>FINA - Podružnica Šibenik, OIB 85821130368, Perivoj Luje Maruna 1,22000 Šibenik</item>
      <item>KEFAL društvo s ograničenom odgovornošću za trgovinu, ugostiteljstvo i turizam, OIB 31003133696,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31003133696</item>
    </izvorni_sadrzaj>
    <derivirana_varijabla naziv="DomainObject.Predmet.SudioniciListNazivOIB_1">
      <item>, OIB 85821130368</item>
      <item>, OIB 31003133696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2515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2016-02-03T07:47:00Z</dcterms:created>
  <dc:creator>Joško Livaković</dc:creator>
  <cp:lastModifiedBy>Joško Livaković</cp:lastModifiedBy>
  <dcterms:modified xmlns:xsi="http://www.w3.org/2001/XMLSchema-instance" xsi:type="dcterms:W3CDTF">2016-02-03T13:30:00Z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