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040f" w14:paraId="55b040f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0E1584">
        <w:t>9</w:t>
      </w:r>
      <w:r w:rsidR="00B77A36">
        <w:t>6</w:t>
      </w:r>
      <w:r w:rsidR="000E1584">
        <w:t>7</w:t>
      </w:r>
      <w:r w:rsidR="00FC52CA">
        <w:t>/</w:t>
      </w:r>
      <w:r w:rsidR="003C5692">
        <w:t>1</w:t>
      </w:r>
      <w:r w:rsidR="000E1584">
        <w:t>6</w:t>
      </w:r>
      <w:r w:rsidR="003C5692">
        <w:t>-</w:t>
      </w:r>
      <w:r w:rsidR="000E1584">
        <w:t>21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03A78" w:rsidP="006B542C" w:rsidR="00D03A78" w:rsidRPr="00B82754">
      <w:pPr>
        <w:ind w:hanging="720" w:left="360"/>
        <w:rPr>
          <w:sz w:val="22"/>
          <w:szCs w:val="22"/>
        </w:rPr>
      </w:pP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A82588" w:rsidR="00A82588" w:rsidRPr="0074324A">
      <w:pPr>
        <w:jc w:val="both"/>
      </w:pPr>
      <w:r>
        <w:tab/>
      </w:r>
    </w:p>
    <w:p w:rsidRDefault="00A82588" w:rsidP="00E16E79" w:rsidR="00E16E79">
      <w:pPr>
        <w:jc w:val="both"/>
      </w:pPr>
      <w:r w:rsidRPr="0074324A">
        <w:tab/>
      </w:r>
      <w:r w:rsidR="000E1584" w:rsidRPr="000E1584">
        <w:t>Trgovački sud u Osijeku, po sucu mr. sc. Tihomiru Kovačeviću, kao stečajnom sucu, povodom prijedloga Republike Hrvatske, Ministarstva poljoprivrede, OIB 52634238587 zastupane po ŽDO u Osijeku za otvaranje stečajnog postupka nad dužnikom BARANJSKA MLJEKARSKA FARMA d.o.o. za proizvodnju, trgovinu i usluge, Čepin, Kalnička 50, MBS 030064648, OIB 82095184855</w:t>
      </w:r>
      <w:r w:rsidR="004A54DD" w:rsidRPr="0041082E">
        <w:t xml:space="preserve">, dana </w:t>
      </w:r>
      <w:r w:rsidR="000E1584">
        <w:t>13</w:t>
      </w:r>
      <w:r w:rsidR="004A54DD" w:rsidRPr="00CC1B85">
        <w:t>. travnja 2018</w:t>
      </w:r>
      <w:r w:rsidR="004A54DD" w:rsidRPr="0041082E">
        <w:t>.</w:t>
      </w:r>
    </w:p>
    <w:p w:rsidRDefault="00FC52CA" w:rsidP="00FC52CA" w:rsidR="00FC52CA">
      <w:pPr>
        <w:jc w:val="both"/>
      </w:pP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0E1584" w:rsidRPr="000E1584">
        <w:t>Dari</w:t>
      </w:r>
      <w:r w:rsidR="00E52154">
        <w:t>o</w:t>
      </w:r>
      <w:r w:rsidR="000E1584" w:rsidRPr="000E1584">
        <w:t xml:space="preserve"> Vrban, Čepin, Augusta Šenoe 7, OIB 38420117897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12308A">
        <w:t>9</w:t>
      </w:r>
      <w:r w:rsidR="003423F9">
        <w:t>6</w:t>
      </w:r>
      <w:r w:rsidR="0012308A">
        <w:t>7</w:t>
      </w:r>
      <w:r w:rsidR="00127480">
        <w:t>-1</w:t>
      </w:r>
      <w:r w:rsidR="0012308A">
        <w:t>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2308A">
        <w:t>9</w:t>
      </w:r>
      <w:r w:rsidR="003423F9">
        <w:t>6</w:t>
      </w:r>
      <w:r w:rsidR="0012308A">
        <w:t>7</w:t>
      </w:r>
      <w:r w:rsidR="00127480">
        <w:t>-1</w:t>
      </w:r>
      <w:r w:rsidR="0012308A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12308A" w:rsidRPr="0012308A">
        <w:t>Dari</w:t>
      </w:r>
      <w:r w:rsidR="00E52154">
        <w:t>o</w:t>
      </w:r>
      <w:r w:rsidR="0012308A" w:rsidRPr="0012308A">
        <w:t xml:space="preserve"> Vrban, Čepin, Augusta Šenoe 7, OIB 38420117897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2308A">
        <w:t>9</w:t>
      </w:r>
      <w:r w:rsidR="00792C03">
        <w:t>6</w:t>
      </w:r>
      <w:r w:rsidR="0012308A">
        <w:t>7</w:t>
      </w:r>
      <w:r w:rsidR="006559AB">
        <w:t>-1</w:t>
      </w:r>
      <w:r w:rsidR="0012308A">
        <w:t>6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12308A">
        <w:t>9</w:t>
      </w:r>
      <w:r w:rsidR="00792C03">
        <w:t>6</w:t>
      </w:r>
      <w:r w:rsidR="0012308A">
        <w:t>7</w:t>
      </w:r>
      <w:r w:rsidR="006559AB">
        <w:t>-1</w:t>
      </w:r>
      <w:r w:rsidR="0012308A">
        <w:t>6</w:t>
      </w:r>
      <w:r>
        <w:t xml:space="preserve">, te o tome obavijesti sud. </w:t>
      </w:r>
    </w:p>
    <w:p w:rsidRDefault="00B407BB" w:rsidP="00B976DE" w:rsidR="00B407BB">
      <w:pPr>
        <w:ind w:hanging="284" w:left="1276"/>
        <w:jc w:val="both"/>
      </w:pPr>
    </w:p>
    <w:p w:rsidRDefault="00B407BB" w:rsidP="00B976DE" w:rsidR="00B407BB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681BA5" w:rsidP="00B976DE" w:rsidR="00681BA5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12308A" w:rsidRPr="0012308A">
        <w:t>Dari</w:t>
      </w:r>
      <w:r w:rsidR="00E2602D">
        <w:t>o</w:t>
      </w:r>
      <w:r w:rsidR="0012308A" w:rsidRPr="0012308A">
        <w:t xml:space="preserve"> Vrban, Čepin, Augusta Šenoe 7, OIB 38420117897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E2602D" w:rsidRPr="00E2602D">
        <w:t>BARANJSKA MLJEKARSKA FARMA d.o.o. za proizvodnju, trgovinu i usluge, Čepin, Kalnička 50, MBS 030064648, OIB 82095184855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CD4F1C" w:rsidP="005C1C83" w:rsidR="00CD4F1C">
      <w:pPr>
        <w:ind w:hanging="720" w:left="720"/>
        <w:jc w:val="both"/>
      </w:pPr>
    </w:p>
    <w:p w:rsidRDefault="00983462" w:rsidP="005C1C83" w:rsidR="00983462">
      <w:pPr>
        <w:ind w:hanging="720" w:left="720"/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E91E58" w:rsidRPr="000E1584">
        <w:t>Republik</w:t>
      </w:r>
      <w:r w:rsidR="00E91E58">
        <w:t>a</w:t>
      </w:r>
      <w:r w:rsidR="00E91E58" w:rsidRPr="000E1584">
        <w:t xml:space="preserve"> Hrvatsk</w:t>
      </w:r>
      <w:r w:rsidR="00E91E58">
        <w:t>a</w:t>
      </w:r>
      <w:r w:rsidR="00E91E58" w:rsidRPr="000E1584">
        <w:t>, Ministarstv</w:t>
      </w:r>
      <w:r w:rsidR="00E91E58">
        <w:t>o</w:t>
      </w:r>
      <w:r w:rsidR="00E91E58" w:rsidRPr="000E1584">
        <w:t xml:space="preserve"> poljoprivrede, zastupan</w:t>
      </w:r>
      <w:r w:rsidR="00E91E58">
        <w:t>a</w:t>
      </w:r>
      <w:r w:rsidR="00E91E58" w:rsidRPr="000E1584">
        <w:t xml:space="preserve"> po ŽDO u Osijeku</w:t>
      </w:r>
      <w:r>
        <w:rPr>
          <w:bCs/>
        </w:rPr>
        <w:t xml:space="preserve"> je dana </w:t>
      </w:r>
      <w:r w:rsidR="00E91E58">
        <w:rPr>
          <w:bCs/>
        </w:rPr>
        <w:t>21</w:t>
      </w:r>
      <w:r w:rsidR="0009537D">
        <w:rPr>
          <w:bCs/>
        </w:rPr>
        <w:t>.</w:t>
      </w:r>
      <w:r w:rsidR="00725472">
        <w:rPr>
          <w:bCs/>
        </w:rPr>
        <w:t>0</w:t>
      </w:r>
      <w:r w:rsidR="00E91E58">
        <w:rPr>
          <w:bCs/>
        </w:rPr>
        <w:t>3</w:t>
      </w:r>
      <w:r w:rsidR="0009537D">
        <w:rPr>
          <w:bCs/>
        </w:rPr>
        <w:t>.</w:t>
      </w:r>
      <w:r w:rsidR="00B976DE">
        <w:rPr>
          <w:bCs/>
        </w:rPr>
        <w:t>201</w:t>
      </w:r>
      <w:r w:rsidR="00E91E58">
        <w:rPr>
          <w:bCs/>
        </w:rPr>
        <w:t>6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E91E58" w:rsidRPr="00E91E58">
        <w:t>BARANJSKA MLJEKARSKA FARMA d.o.o. za proizvodnju, trgovinu i usluge, Čepin, Kalnička 50, MBS 030064648, OIB 82095184855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E70790">
        <w:t>6. i 109.</w:t>
      </w:r>
      <w:r w:rsidR="00B976DE">
        <w:t xml:space="preserve"> 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E2602D">
        <w:t>9</w:t>
      </w:r>
      <w:r w:rsidR="00725472">
        <w:t>6</w:t>
      </w:r>
      <w:r w:rsidR="00E2602D">
        <w:t>7</w:t>
      </w:r>
      <w:r w:rsidR="00D15A99">
        <w:t>/1</w:t>
      </w:r>
      <w:r w:rsidR="00E2602D">
        <w:t>6</w:t>
      </w:r>
      <w:r w:rsidR="00D15A99">
        <w:t>-</w:t>
      </w:r>
      <w:r w:rsidR="00E2602D">
        <w:t>14</w:t>
      </w:r>
      <w:r w:rsidR="00D15A99">
        <w:t xml:space="preserve"> od </w:t>
      </w:r>
      <w:r w:rsidR="00681BA5">
        <w:t>6</w:t>
      </w:r>
      <w:r w:rsidR="00D15A99">
        <w:t>.0</w:t>
      </w:r>
      <w:r w:rsidR="00E2602D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725472">
        <w:t>Kako osoba ovlaštena za zastupanje dužnika u ostavljenom roku nije postupila po pozivu suda i nije uplatila određene predujmove iz točke I. izreke ovoga rješenja, kao ni dostavila dokaz o izvršenim uplatama, valjalo je sukladno članku 113. SZ riješit</w:t>
      </w:r>
      <w:r w:rsidR="00574863">
        <w:t xml:space="preserve">i, te postupiti </w:t>
      </w:r>
      <w:r w:rsidR="00725472">
        <w:t>kao u točkama II. i III. izreke ovoga rješenja.</w:t>
      </w:r>
    </w:p>
    <w:p w:rsidRDefault="00725472" w:rsidP="00725472" w:rsidR="00725472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E2602D">
        <w:t>13</w:t>
      </w:r>
      <w:r w:rsidR="004D18D2" w:rsidRPr="004D18D2">
        <w:t xml:space="preserve">. travnja </w:t>
      </w:r>
      <w:r w:rsidR="005C1C83" w:rsidRPr="005C1C83">
        <w:t>2018</w:t>
      </w:r>
      <w:r>
        <w:t xml:space="preserve">. </w:t>
      </w:r>
    </w:p>
    <w:p w:rsidRDefault="00983462" w:rsidP="000A0078" w:rsidR="00983462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E52154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E52154" w:rsidRPr="00E52154">
        <w:t>Dario Vrban, Čepin, Augusta Šenoe 7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C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0E1584" w:rsidRPr="000E1584">
      <w:t>967/16-21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584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08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57CD0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602D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2154"/>
    <w:rsid w:val="00E54CF6"/>
    <w:rsid w:val="00E62707"/>
    <w:rsid w:val="00E637E9"/>
    <w:rsid w:val="00E63D45"/>
    <w:rsid w:val="00E66A18"/>
    <w:rsid w:val="00E67B3F"/>
    <w:rsid w:val="00E70790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1E58"/>
    <w:rsid w:val="00E970B7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C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C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C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C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C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C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C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C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BARANJSKA MLJEKARSKA FARMA d.o.o. za proizvodnju, trgovinu i usluge</izvorni_sadrzaj>
    <derivirana_varijabla naziv="DomainObject.Predmet.ProtustrankaFormated_1">  BARANJSKA MLJEKARSKA FARMA d.o.o. za proizvodnju, trgovinu i usluge</derivirana_varijabla>
  </DomainObject.Predmet.ProtustrankaFormated>
  <DomainObject.Predmet.ProtustrankaFormatedOIB>
    <izvorni_sadrzaj>  BARANJSKA MLJEKARSKA FARMA d.o.o. za proizvodnju, trgovinu i usluge, OIB 82095184855</izvorni_sadrzaj>
    <derivirana_varijabla naziv="DomainObject.Predmet.ProtustrankaFormatedOIB_1">  BARANJSKA MLJEKARSKA FARMA d.o.o. za proizvodnju, trgovinu i usluge, OIB 82095184855</derivirana_varijabla>
  </DomainObject.Predmet.ProtustrankaFormatedOIB>
  <DomainObject.Predmet.ProtustrankaFormatedWithAdress>
    <izvorni_sadrzaj> BARANJSKA MLJEKARSKA FARMA d.o.o. za proizvodnju, trgovinu i usluge, Kalnička 50, 31431 Čepin</izvorni_sadrzaj>
    <derivirana_varijabla naziv="DomainObject.Predmet.ProtustrankaFormatedWithAdress_1"> BARANJSKA MLJEKARSKA FARMA d.o.o. za proizvodnju, trgovinu i usluge, Kalnička 50, 31431 Čepin</derivirana_varijabla>
  </DomainObject.Predmet.ProtustrankaFormatedWithAdress>
  <DomainObject.Predmet.ProtustrankaFormatedWithAdressOIB>
    <izvorni_sadrzaj> BARANJSKA MLJEKARSKA FARMA d.o.o. za proizvodnju, trgovinu i usluge, OIB 82095184855, Kalnička 50, 31431 Čepin</izvorni_sadrzaj>
    <derivirana_varijabla naziv="DomainObject.Predmet.ProtustrankaFormatedWithAdressOIB_1"> BARANJSKA MLJEKARSKA FARMA d.o.o. za proizvodnju, trgovinu i usluge, OIB 82095184855, Kalnička 50, 31431 Čepin</derivirana_varijabla>
  </DomainObject.Predmet.ProtustrankaFormatedWithAdressOIB>
  <DomainObject.Predmet.ProtustrankaWithAdress>
    <izvorni_sadrzaj>BARANJSKA MLJEKARSKA FARMA d.o.o. za proizvodnju, trgovinu i usluge Kalnička 50, 31431 Čepin</izvorni_sadrzaj>
    <derivirana_varijabla naziv="DomainObject.Predmet.ProtustrankaWithAdress_1">BARANJSKA MLJEKARSKA FARMA d.o.o. za proizvodnju, trgovinu i usluge Kalnička 50, 31431 Čepin</derivirana_varijabla>
  </DomainObject.Predmet.ProtustrankaWithAdress>
  <DomainObject.Predmet.ProtustrankaWithAdressOIB>
    <izvorni_sadrzaj>BARANJSKA MLJEKARSKA FARMA d.o.o. za proizvodnju, trgovinu i usluge, OIB 82095184855, Kalnička 50, 31431 Čepin</izvorni_sadrzaj>
    <derivirana_varijabla naziv="DomainObject.Predmet.ProtustrankaWithAdressOIB_1">BARANJSKA MLJEKARSKA FARMA d.o.o. za proizvodnju, trgovinu i usluge, OIB 82095184855, Kalnička 50, 31431 Čepin</derivirana_varijabla>
  </DomainObject.Predmet.ProtustrankaWithAdressOIB>
  <DomainObject.Predmet.ProtustrankaNazivFormated>
    <izvorni_sadrzaj>BARANJSKA MLJEKARSKA FARMA d.o.o. za proizvodnju, trgovinu i usluge</izvorni_sadrzaj>
    <derivirana_varijabla naziv="DomainObject.Predmet.ProtustrankaNazivFormated_1">BARANJSKA MLJEKARSKA FARMA d.o.o. za proizvodnju, trgovinu i usluge</derivirana_varijabla>
  </DomainObject.Predmet.ProtustrankaNazivFormated>
  <DomainObject.Predmet.ProtustrankaNazivFormatedOIB>
    <izvorni_sadrzaj>BARANJSKA MLJEKARSKA FARMA d.o.o. za proizvodnju, trgovinu i usluge, OIB 82095184855</izvorni_sadrzaj>
    <derivirana_varijabla naziv="DomainObject.Predmet.ProtustrankaNazivFormatedOIB_1">BARANJSKA MLJEKARSKA FARMA d.o.o. za proizvodnju, trgovinu i usluge, OIB 82095184855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POLJOPRIVREDE</izvorni_sadrzaj>
    <derivirana_varijabla naziv="DomainObject.Predmet.StrankaFormated_1">  RH MINISTARSTVO POLJOPRIVREDE</derivirana_varijabla>
  </DomainObject.Predmet.StrankaFormated>
  <DomainObject.Predmet.StrankaFormatedOIB>
    <izvorni_sadrzaj>  RH MINISTARSTVO POLJOPRIVREDE, OIB 52634238587</izvorni_sadrzaj>
    <derivirana_varijabla naziv="DomainObject.Predmet.StrankaFormatedOIB_1">  RH MINISTARSTVO POLJOPRIVREDE, OIB 52634238587</derivirana_varijabla>
  </DomainObject.Predmet.StrankaFormatedOIB>
  <DomainObject.Predmet.StrankaFormatedWithAdress>
    <izvorni_sadrzaj> RH MINISTARSTVO POLJOPRIVREDE</izvorni_sadrzaj>
    <derivirana_varijabla naziv="DomainObject.Predmet.StrankaFormatedWithAdress_1"> RH MINISTARSTVO POLJOPRIVREDE</derivirana_varijabla>
  </DomainObject.Predmet.StrankaFormatedWithAdress>
  <DomainObject.Predmet.StrankaFormatedWithAdressOIB>
    <izvorni_sadrzaj> RH MINISTARSTVO POLJOPRIVREDE, OIB 52634238587</izvorni_sadrzaj>
    <derivirana_varijabla naziv="DomainObject.Predmet.StrankaFormatedWithAdressOIB_1"> RH MINISTARSTVO POLJOPRIVREDE, OIB 52634238587</derivirana_varijabla>
  </DomainObject.Predmet.StrankaFormatedWithAdressOIB>
  <DomainObject.Predmet.StrankaWithAdress>
    <izvorni_sadrzaj>RH MINISTARSTVO POLJOPRIVREDE </izvorni_sadrzaj>
    <derivirana_varijabla naziv="DomainObject.Predmet.StrankaWithAdress_1">RH MINISTARSTVO POLJOPRIVREDE </derivirana_varijabla>
  </DomainObject.Predmet.StrankaWithAdress>
  <DomainObject.Predmet.StrankaWithAdressOIB>
    <izvorni_sadrzaj>RH MINISTARSTVO POLJOPRIVREDE, OIB 52634238587</izvorni_sadrzaj>
    <derivirana_varijabla naziv="DomainObject.Predmet.StrankaWithAdressOIB_1">RH MINISTARSTVO POLJOPRIVREDE, OIB 52634238587</derivirana_varijabla>
  </DomainObject.Predmet.StrankaWithAdressOIB>
  <DomainObject.Predmet.StrankaNazivFormated>
    <izvorni_sadrzaj>RH MINISTARSTVO POLJOPRIVREDE</izvorni_sadrzaj>
    <derivirana_varijabla naziv="DomainObject.Predmet.StrankaNazivFormated_1">RH MINISTARSTVO POLJOPRIVREDE</derivirana_varijabla>
  </DomainObject.Predmet.StrankaNazivFormated>
  <DomainObject.Predmet.StrankaNazivFormatedOIB>
    <izvorni_sadrzaj>RH MINISTARSTVO POLJOPRIVREDE, OIB 52634238587</izvorni_sadrzaj>
    <derivirana_varijabla naziv="DomainObject.Predmet.StrankaNazivFormatedOIB_1">RH MINISTARSTVO POLJOPRIVREDE,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POLJOPRIVREDE</item>
    </izvorni_sadrzaj>
    <derivirana_varijabla naziv="DomainObject.Predmet.StrankaListFormated_1">
      <item>RH MINISTARSTVO POLJOPRIVREDE</item>
    </derivirana_varijabla>
  </DomainObject.Predmet.StrankaListFormated>
  <DomainObject.Predmet.StrankaListFormatedOIB>
    <izvorni_sadrzaj>
      <item>RH MINISTARSTVO POLJOPRIVREDE, OIB 52634238587</item>
    </izvorni_sadrzaj>
    <derivirana_varijabla naziv="DomainObject.Predmet.StrankaListFormatedOIB_1">
      <item>RH MINISTARSTVO POLJOPRIVREDE, OIB 52634238587</item>
    </derivirana_varijabla>
  </DomainObject.Predmet.StrankaListFormatedOIB>
  <DomainObject.Predmet.StrankaListFormatedWithAdress>
    <izvorni_sadrzaj>
      <item>RH MINISTARSTVO POLJOPRIVREDE</item>
    </izvorni_sadrzaj>
    <derivirana_varijabla naziv="DomainObject.Predmet.StrankaListFormatedWithAdress_1">
      <item>RH MINISTARSTVO POLJOPRIVREDE</item>
    </derivirana_varijabla>
  </DomainObject.Predmet.StrankaListFormatedWithAdress>
  <DomainObject.Predmet.StrankaListFormatedWithAdressOIB>
    <izvorni_sadrzaj>
      <item>RH MINISTARSTVO POLJOPRIVREDE, OIB 52634238587</item>
    </izvorni_sadrzaj>
    <derivirana_varijabla naziv="DomainObject.Predmet.StrankaListFormatedWithAdressOIB_1">
      <item>RH MINISTARSTVO POLJOPRIVREDE, OIB 52634238587</item>
    </derivirana_varijabla>
  </DomainObject.Predmet.StrankaListFormatedWithAdressOIB>
  <DomainObject.Predmet.StrankaListNazivFormated>
    <izvorni_sadrzaj>
      <item>RH MINISTARSTVO POLJOPRIVREDE</item>
    </izvorni_sadrzaj>
    <derivirana_varijabla naziv="DomainObject.Predmet.StrankaListNazivFormated_1">
      <item>RH MINISTARSTVO POLJOPRIVREDE</item>
    </derivirana_varijabla>
  </DomainObject.Predmet.StrankaListNazivFormated>
  <DomainObject.Predmet.StrankaListNazivFormatedOIB>
    <izvorni_sadrzaj>
      <item>RH MINISTARSTVO POLJOPRIVREDE, OIB 52634238587</item>
    </izvorni_sadrzaj>
    <derivirana_varijabla naziv="DomainObject.Predmet.StrankaListNazivFormatedOIB_1">
      <item>RH MINISTARSTVO POLJOPRIVREDE, OIB 52634238587</item>
    </derivirana_varijabla>
  </DomainObject.Predmet.StrankaListNazivFormatedOIB>
  <DomainObject.Predmet.ProtuStrankaListFormated>
    <izvorni_sadrzaj>
      <item>BARANJSKA MLJEKARSKA FARMA d.o.o. za proizvodnju, trgovinu i usluge</item>
    </izvorni_sadrzaj>
    <derivirana_varijabla naziv="DomainObject.Predmet.ProtuStrankaListFormated_1">
      <item>BARANJSKA MLJEKARSKA FARMA d.o.o. za proizvodnju, trgovinu i usluge</item>
    </derivirana_varijabla>
  </DomainObject.Predmet.ProtuStrankaListFormated>
  <DomainObject.Predmet.ProtuStrankaListFormatedOIB>
    <izvorni_sadrzaj>
      <item>BARANJSKA MLJEKARSKA FARMA d.o.o. za proizvodnju, trgovinu i usluge, OIB 82095184855</item>
    </izvorni_sadrzaj>
    <derivirana_varijabla naziv="DomainObject.Predmet.ProtuStrankaListFormatedOIB_1">
      <item>BARANJSKA MLJEKARSKA FARMA d.o.o. za proizvodnju, trgovinu i usluge, OIB 82095184855</item>
    </derivirana_varijabla>
  </DomainObject.Predmet.ProtuStrankaListFormatedOIB>
  <DomainObject.Predmet.ProtuStrankaListFormatedWithAdress>
    <izvorni_sadrzaj>
      <item>BARANJSKA MLJEKARSKA FARMA d.o.o. za proizvodnju, trgovinu i usluge, Kalnička 50, 31431 Čepin</item>
    </izvorni_sadrzaj>
    <derivirana_varijabla naziv="DomainObject.Predmet.ProtuStrankaListFormatedWithAdress_1">
      <item>BARANJSKA MLJEKARSKA FARMA d.o.o. za proizvodnju, trgovinu i usluge, Kalnička 50, 31431 Čepin</item>
    </derivirana_varijabla>
  </DomainObject.Predmet.ProtuStrankaListFormatedWithAdress>
  <DomainObject.Predmet.ProtuStrankaListFormatedWithAdressOIB>
    <izvorni_sadrzaj>
      <item>BARANJSKA MLJEKARSKA FARMA d.o.o. za proizvodnju, trgovinu i usluge, OIB 82095184855, Kalnička 50, 31431 Čepin</item>
    </izvorni_sadrzaj>
    <derivirana_varijabla naziv="DomainObject.Predmet.ProtuStrankaListFormatedWithAdressOIB_1">
      <item>BARANJSKA MLJEKARSKA FARMA d.o.o. za proizvodnju, trgovinu i usluge, OIB 82095184855, Kalnička 50, 31431 Čepin</item>
    </derivirana_varijabla>
  </DomainObject.Predmet.ProtuStrankaListFormatedWithAdressOIB>
  <DomainObject.Predmet.ProtuStrankaListNazivFormated>
    <izvorni_sadrzaj>
      <item>BARANJSKA MLJEKARSKA FARMA d.o.o. za proizvodnju, trgovinu i usluge</item>
    </izvorni_sadrzaj>
    <derivirana_varijabla naziv="DomainObject.Predmet.ProtuStrankaListNazivFormated_1">
      <item>BARANJSKA MLJEKARSKA FARMA d.o.o. za proizvodnju, trgovinu i usluge</item>
    </derivirana_varijabla>
  </DomainObject.Predmet.ProtuStrankaListNazivFormated>
  <DomainObject.Predmet.ProtuStrankaListNazivFormatedOIB>
    <izvorni_sadrzaj>
      <item>BARANJSKA MLJEKARSKA FARMA d.o.o. za proizvodnju, trgovinu i usluge, OIB 82095184855</item>
    </izvorni_sadrzaj>
    <derivirana_varijabla naziv="DomainObject.Predmet.ProtuStrankaListNazivFormatedOIB_1">
      <item>BARANJSKA MLJEKARSKA FARMA d.o.o. za proizvodnju, trgovinu i usluge, OIB 82095184855</item>
    </derivirana_varijabla>
  </DomainObject.Predmet.ProtuStrankaListNazivFormatedOIB>
  <DomainObject.Predmet.OstaliListFormated>
    <izvorni_sadrzaj>
      <item>Daria Vrban</item>
    </izvorni_sadrzaj>
    <derivirana_varijabla naziv="DomainObject.Predmet.OstaliListFormated_1">
      <item>Daria Vrban</item>
    </derivirana_varijabla>
  </DomainObject.Predmet.OstaliListFormated>
  <DomainObject.Predmet.OstaliListFormatedOIB>
    <izvorni_sadrzaj>
      <item>Daria Vrban, OIB 38420117897</item>
    </izvorni_sadrzaj>
    <derivirana_varijabla naziv="DomainObject.Predmet.OstaliListFormatedOIB_1">
      <item>Daria Vrban, OIB 38420117897</item>
    </derivirana_varijabla>
  </DomainObject.Predmet.OstaliListFormatedOIB>
  <DomainObject.Predmet.OstaliListFormatedWithAdress>
    <izvorni_sadrzaj>
      <item>Daria Vrban, Augusta Šenoe 7, 31431 Čepin</item>
    </izvorni_sadrzaj>
    <derivirana_varijabla naziv="DomainObject.Predmet.OstaliListFormatedWithAdress_1">
      <item>Daria Vrban, Augusta Šenoe 7, 31431 Čepin</item>
    </derivirana_varijabla>
  </DomainObject.Predmet.OstaliListFormatedWithAdress>
  <DomainObject.Predmet.OstaliListFormatedWithAdressOIB>
    <izvorni_sadrzaj>
      <item>Daria Vrban, OIB 38420117897, Augusta Šenoe 7, 31431 Čepin</item>
    </izvorni_sadrzaj>
    <derivirana_varijabla naziv="DomainObject.Predmet.OstaliListFormatedWithAdressOIB_1">
      <item>Daria Vrban, OIB 38420117897, Augusta Šenoe 7, 31431 Čepin</item>
    </derivirana_varijabla>
  </DomainObject.Predmet.OstaliListFormatedWithAdressOIB>
  <DomainObject.Predmet.OstaliListNazivFormated>
    <izvorni_sadrzaj>
      <item>Daria Vrban</item>
    </izvorni_sadrzaj>
    <derivirana_varijabla naziv="DomainObject.Predmet.OstaliListNazivFormated_1">
      <item>Daria Vrban</item>
    </derivirana_varijabla>
  </DomainObject.Predmet.OstaliListNazivFormated>
  <DomainObject.Predmet.OstaliListNazivFormatedOIB>
    <izvorni_sadrzaj>
      <item>Daria Vrban, OIB 38420117897</item>
    </izvorni_sadrzaj>
    <derivirana_varijabla naziv="DomainObject.Predmet.OstaliListNazivFormatedOIB_1">
      <item>Daria Vrban, OIB 38420117897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POLJOPRIVREDE</izvorni_sadrzaj>
    <derivirana_varijabla naziv="DomainObject.Predmet.StrankaIDrugi_1">RH MINISTARSTVO POLJOPRIVREDE</derivirana_varijabla>
  </DomainObject.Predmet.StrankaIDrugi>
  <DomainObject.Predmet.ProtustrankaIDrugi>
    <izvorni_sadrzaj>BARANJSKA MLJEKARSKA FARMA d.o.o. za proizvodnju, trgovinu i usluge</izvorni_sadrzaj>
    <derivirana_varijabla naziv="DomainObject.Predmet.ProtustrankaIDrugi_1">BARANJSKA MLJEKARSKA FARMA d.o.o. za proizvodnju, trgovinu i usluge</derivirana_varijabla>
  </DomainObject.Predmet.ProtustrankaIDrugi>
  <DomainObject.Predmet.StrankaIDrugiAdressOIB>
    <izvorni_sadrzaj>RH MINISTARSTVO POLJOPRIVREDE, OIB 52634238587</izvorni_sadrzaj>
    <derivirana_varijabla naziv="DomainObject.Predmet.StrankaIDrugiAdressOIB_1">RH MINISTARSTVO POLJOPRIVREDE, OIB 52634238587</derivirana_varijabla>
  </DomainObject.Predmet.StrankaIDrugiAdressOIB>
  <DomainObject.Predmet.ProtustrankaIDrugiAdressOIB>
    <izvorni_sadrzaj>BARANJSKA MLJEKARSKA FARMA d.o.o. za proizvodnju, trgovinu i usluge, OIB 82095184855, Kalnička 50, 31431 Čepin</izvorni_sadrzaj>
    <derivirana_varijabla naziv="DomainObject.Predmet.ProtustrankaIDrugiAdressOIB_1">BARANJSKA MLJEKARSKA FARMA d.o.o. za proizvodnju, trgovinu i usluge, OIB 82095184855, Kalnička 50,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BARANJSKA MLJEKARSKA FARMA d.o.o. za proizvodnju, trgovinu i usluge</item>
      <item>RH MINISTARSTVO POLJOPRIVREDE</item>
      <item>Daria Vrban</item>
    </izvorni_sadrzaj>
    <derivirana_varijabla naziv="DomainObject.Predmet.SudioniciListNaziv_1">
      <item>BARANJSKA MLJEKARSKA FARMA d.o.o. za proizvodnju, trgovinu i usluge</item>
      <item>RH MINISTARSTVO POLJOPRIVREDE</item>
      <item>Daria Vrban</item>
    </derivirana_varijabla>
  </DomainObject.Predmet.SudioniciListNaziv>
  <DomainObject.Predmet.SudioniciListAdressOIB>
    <izvorni_sadrzaj>
      <item>BARANJSKA MLJEKARSKA FARMA d.o.o. za proizvodnju, trgovinu i usluge, OIB 82095184855, Kalnička 50,31431 Čepin</item>
      <item>RH MINISTARSTVO POLJOPRIVREDE, OIB 52634238587</item>
      <item>Daria Vrban, OIB 38420117897, Augusta Šenoe 7,31431 Čepin</item>
    </izvorni_sadrzaj>
    <derivirana_varijabla naziv="DomainObject.Predmet.SudioniciListAdressOIB_1">
      <item>BARANJSKA MLJEKARSKA FARMA d.o.o. za proizvodnju, trgovinu i usluge, OIB 82095184855, Kalnička 50,31431 Čepin</item>
      <item>RH MINISTARSTVO POLJOPRIVREDE, OIB 52634238587</item>
      <item>Daria Vrban, OIB 38420117897, Augusta Šenoe 7,31431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82095184855</item>
      <item>, OIB 52634238587</item>
      <item>, OIB 38420117897</item>
    </izvorni_sadrzaj>
    <derivirana_varijabla naziv="DomainObject.Predmet.SudioniciListNazivOIB_1">
      <item>, OIB 82095184855</item>
      <item>, OIB 52634238587</item>
      <item>, OIB 38420117897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091A3-6BA9-4375-804F-049EE2E81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615</properties:Words>
  <properties:Characters>3166</properties:Characters>
  <properties:Lines>91</properties:Lines>
  <properties:Paragraphs>30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2018-04-13T06:58:00Z</cp:lastPrinted>
  <dcterms:modified xmlns:xsi="http://www.w3.org/2001/XMLSchema-instance" xsi:type="dcterms:W3CDTF">2018-04-13T09:32:00Z</dcterms:modified>
  <cp:revision>17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